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9F7EA" w14:textId="53FCADC0" w:rsidR="00C52180" w:rsidRDefault="00344275" w:rsidP="00C52180">
      <w:pPr>
        <w:tabs>
          <w:tab w:val="right" w:pos="13323"/>
        </w:tabs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3GPP TSG</w:t>
      </w:r>
      <w:r w:rsidR="00690320">
        <w:rPr>
          <w:rFonts w:ascii="Arial" w:hAnsi="Arial" w:cs="Arial"/>
          <w:b/>
          <w:sz w:val="28"/>
        </w:rPr>
        <w:t xml:space="preserve"> RAN</w:t>
      </w:r>
      <w:r w:rsidR="00CE2F47">
        <w:rPr>
          <w:rFonts w:ascii="Arial" w:hAnsi="Arial" w:cs="Arial"/>
          <w:b/>
          <w:sz w:val="28"/>
        </w:rPr>
        <w:t>#</w:t>
      </w:r>
      <w:r w:rsidR="0045170C">
        <w:rPr>
          <w:rFonts w:ascii="Arial" w:hAnsi="Arial" w:cs="Arial"/>
          <w:b/>
          <w:sz w:val="28"/>
        </w:rPr>
        <w:t>10</w:t>
      </w:r>
      <w:r w:rsidR="00152943">
        <w:rPr>
          <w:rFonts w:ascii="Arial" w:hAnsi="Arial" w:cs="Arial"/>
          <w:b/>
          <w:sz w:val="28"/>
        </w:rPr>
        <w:t>1</w:t>
      </w:r>
      <w:r w:rsidR="004C25B7">
        <w:rPr>
          <w:rFonts w:ascii="Arial" w:hAnsi="Arial" w:cs="Arial"/>
          <w:b/>
          <w:sz w:val="28"/>
        </w:rPr>
        <w:tab/>
      </w:r>
      <w:r w:rsidR="00C52180" w:rsidRPr="00CF75EC">
        <w:rPr>
          <w:rFonts w:ascii="Arial" w:hAnsi="Arial" w:cs="Arial"/>
          <w:b/>
          <w:sz w:val="28"/>
        </w:rPr>
        <w:t>RP-</w:t>
      </w:r>
      <w:r w:rsidR="00143AA1">
        <w:rPr>
          <w:rFonts w:ascii="Arial" w:hAnsi="Arial" w:cs="Arial"/>
          <w:b/>
          <w:sz w:val="28"/>
        </w:rPr>
        <w:t>2</w:t>
      </w:r>
      <w:r w:rsidR="00CE2F47">
        <w:rPr>
          <w:rFonts w:ascii="Arial" w:hAnsi="Arial" w:cs="Arial"/>
          <w:b/>
          <w:sz w:val="28"/>
        </w:rPr>
        <w:t>3</w:t>
      </w:r>
      <w:r w:rsidR="009369D6">
        <w:rPr>
          <w:rFonts w:ascii="Arial" w:hAnsi="Arial" w:cs="Arial"/>
          <w:b/>
          <w:sz w:val="28"/>
        </w:rPr>
        <w:t>1</w:t>
      </w:r>
      <w:r w:rsidR="00152943">
        <w:rPr>
          <w:rFonts w:ascii="Arial" w:hAnsi="Arial" w:cs="Arial"/>
          <w:b/>
          <w:sz w:val="28"/>
        </w:rPr>
        <w:t>512</w:t>
      </w:r>
    </w:p>
    <w:p w14:paraId="7EDDD884" w14:textId="24C985A6" w:rsidR="00C52180" w:rsidRDefault="00152943" w:rsidP="00C52180">
      <w:pPr>
        <w:tabs>
          <w:tab w:val="right" w:pos="13323"/>
        </w:tabs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  <w:szCs w:val="28"/>
        </w:rPr>
        <w:t>Bangalore</w:t>
      </w:r>
      <w:r w:rsidR="0045170C">
        <w:rPr>
          <w:rFonts w:ascii="Arial" w:hAnsi="Arial" w:cs="Arial"/>
          <w:b/>
          <w:sz w:val="28"/>
          <w:szCs w:val="28"/>
        </w:rPr>
        <w:t xml:space="preserve">, </w:t>
      </w:r>
      <w:r w:rsidR="00386E4A">
        <w:rPr>
          <w:rFonts w:ascii="Arial" w:hAnsi="Arial" w:cs="Arial"/>
          <w:b/>
          <w:sz w:val="28"/>
          <w:szCs w:val="28"/>
        </w:rPr>
        <w:t>1</w:t>
      </w:r>
      <w:r>
        <w:rPr>
          <w:rFonts w:ascii="Arial" w:hAnsi="Arial" w:cs="Arial"/>
          <w:b/>
          <w:sz w:val="28"/>
          <w:szCs w:val="28"/>
        </w:rPr>
        <w:t>1</w:t>
      </w:r>
      <w:r w:rsidR="002E03ED">
        <w:rPr>
          <w:rFonts w:ascii="Arial" w:hAnsi="Arial" w:cs="Arial"/>
          <w:b/>
          <w:sz w:val="28"/>
          <w:szCs w:val="28"/>
        </w:rPr>
        <w:t>t</w:t>
      </w:r>
      <w:r w:rsidR="004518C8">
        <w:rPr>
          <w:rFonts w:ascii="Arial" w:hAnsi="Arial" w:cs="Arial"/>
          <w:b/>
          <w:sz w:val="28"/>
          <w:szCs w:val="28"/>
        </w:rPr>
        <w:t>h</w:t>
      </w:r>
      <w:r w:rsidR="00C52180">
        <w:rPr>
          <w:rFonts w:ascii="Arial" w:hAnsi="Arial" w:cs="Arial"/>
          <w:b/>
          <w:sz w:val="28"/>
          <w:szCs w:val="28"/>
        </w:rPr>
        <w:t xml:space="preserve"> – </w:t>
      </w:r>
      <w:r w:rsidR="00386E4A">
        <w:rPr>
          <w:rFonts w:ascii="Arial" w:hAnsi="Arial" w:cs="Arial"/>
          <w:b/>
          <w:sz w:val="28"/>
          <w:szCs w:val="28"/>
        </w:rPr>
        <w:t>1</w:t>
      </w:r>
      <w:r>
        <w:rPr>
          <w:rFonts w:ascii="Arial" w:hAnsi="Arial" w:cs="Arial"/>
          <w:b/>
          <w:sz w:val="28"/>
          <w:szCs w:val="28"/>
        </w:rPr>
        <w:t>5</w:t>
      </w:r>
      <w:r w:rsidR="00386E4A">
        <w:rPr>
          <w:rFonts w:ascii="Arial" w:hAnsi="Arial" w:cs="Arial"/>
          <w:b/>
          <w:sz w:val="28"/>
          <w:szCs w:val="28"/>
        </w:rPr>
        <w:t>th</w:t>
      </w:r>
      <w:r w:rsidR="00A50DD6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September</w:t>
      </w:r>
      <w:r w:rsidR="005A12AD">
        <w:rPr>
          <w:rFonts w:ascii="Arial" w:hAnsi="Arial" w:cs="Arial"/>
          <w:b/>
          <w:sz w:val="28"/>
          <w:szCs w:val="28"/>
        </w:rPr>
        <w:t xml:space="preserve"> </w:t>
      </w:r>
      <w:r w:rsidR="00B932F6">
        <w:rPr>
          <w:rFonts w:ascii="Arial" w:hAnsi="Arial" w:cs="Arial"/>
          <w:b/>
          <w:sz w:val="28"/>
          <w:szCs w:val="28"/>
        </w:rPr>
        <w:t>20</w:t>
      </w:r>
      <w:r w:rsidR="0030172D">
        <w:rPr>
          <w:rFonts w:ascii="Arial" w:hAnsi="Arial" w:cs="Arial"/>
          <w:b/>
          <w:sz w:val="28"/>
          <w:szCs w:val="28"/>
        </w:rPr>
        <w:t>2</w:t>
      </w:r>
      <w:r w:rsidR="00CE2F47">
        <w:rPr>
          <w:rFonts w:ascii="Arial" w:hAnsi="Arial" w:cs="Arial"/>
          <w:b/>
          <w:sz w:val="28"/>
          <w:szCs w:val="28"/>
        </w:rPr>
        <w:t>3</w:t>
      </w:r>
    </w:p>
    <w:p w14:paraId="5E9A4423" w14:textId="77777777" w:rsidR="00D97A27" w:rsidRPr="005E2084" w:rsidRDefault="00D97A27" w:rsidP="00E1057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4"/>
        <w:gridCol w:w="5928"/>
      </w:tblGrid>
      <w:tr w:rsidR="00626769" w:rsidRPr="00300442" w14:paraId="0E18B04E" w14:textId="77777777" w:rsidTr="00300442">
        <w:tc>
          <w:tcPr>
            <w:tcW w:w="3228" w:type="dxa"/>
          </w:tcPr>
          <w:p w14:paraId="5F34EAC0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Agenda Item:</w:t>
            </w:r>
          </w:p>
        </w:tc>
        <w:tc>
          <w:tcPr>
            <w:tcW w:w="10440" w:type="dxa"/>
          </w:tcPr>
          <w:p w14:paraId="0C1EA125" w14:textId="77777777" w:rsidR="00626769" w:rsidRPr="00300442" w:rsidRDefault="004B2463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5</w:t>
            </w:r>
            <w:r w:rsidR="003C3176" w:rsidRPr="00300442">
              <w:rPr>
                <w:rFonts w:ascii="Arial" w:hAnsi="Arial" w:cs="Arial"/>
                <w:b/>
                <w:sz w:val="28"/>
              </w:rPr>
              <w:t>.5</w:t>
            </w:r>
          </w:p>
        </w:tc>
      </w:tr>
      <w:tr w:rsidR="00626769" w:rsidRPr="00300442" w14:paraId="56F4EFC3" w14:textId="77777777" w:rsidTr="00300442">
        <w:tc>
          <w:tcPr>
            <w:tcW w:w="3228" w:type="dxa"/>
          </w:tcPr>
          <w:p w14:paraId="64306C16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Source:</w:t>
            </w:r>
          </w:p>
        </w:tc>
        <w:tc>
          <w:tcPr>
            <w:tcW w:w="10440" w:type="dxa"/>
          </w:tcPr>
          <w:p w14:paraId="30AF7A56" w14:textId="77777777" w:rsidR="00626769" w:rsidRPr="00300442" w:rsidRDefault="00EA2FC1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 xml:space="preserve">TSG </w:t>
            </w:r>
            <w:r w:rsidR="00626769" w:rsidRPr="00300442">
              <w:rPr>
                <w:rFonts w:ascii="Arial" w:hAnsi="Arial" w:cs="Arial"/>
                <w:b/>
                <w:sz w:val="28"/>
              </w:rPr>
              <w:t>RAN WG5</w:t>
            </w:r>
            <w:r w:rsidRPr="00300442">
              <w:rPr>
                <w:rFonts w:ascii="Arial" w:hAnsi="Arial" w:cs="Arial"/>
                <w:b/>
                <w:sz w:val="28"/>
              </w:rPr>
              <w:t xml:space="preserve"> (Testing)</w:t>
            </w:r>
          </w:p>
        </w:tc>
      </w:tr>
      <w:tr w:rsidR="00626769" w:rsidRPr="00300442" w14:paraId="0472FA42" w14:textId="77777777" w:rsidTr="00300442">
        <w:tc>
          <w:tcPr>
            <w:tcW w:w="3228" w:type="dxa"/>
          </w:tcPr>
          <w:p w14:paraId="0D9EE05D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Title:</w:t>
            </w:r>
          </w:p>
        </w:tc>
        <w:tc>
          <w:tcPr>
            <w:tcW w:w="10440" w:type="dxa"/>
          </w:tcPr>
          <w:p w14:paraId="2311FF11" w14:textId="77777777" w:rsidR="00626769" w:rsidRPr="00300442" w:rsidRDefault="007726AA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List of CRs from RAN WG5</w:t>
            </w:r>
          </w:p>
        </w:tc>
      </w:tr>
      <w:tr w:rsidR="00626769" w:rsidRPr="00300442" w14:paraId="6009D0BB" w14:textId="77777777" w:rsidTr="00300442">
        <w:tc>
          <w:tcPr>
            <w:tcW w:w="3228" w:type="dxa"/>
          </w:tcPr>
          <w:p w14:paraId="49F7699A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Document for:</w:t>
            </w:r>
          </w:p>
        </w:tc>
        <w:tc>
          <w:tcPr>
            <w:tcW w:w="10440" w:type="dxa"/>
          </w:tcPr>
          <w:p w14:paraId="339B188E" w14:textId="77777777" w:rsidR="00626769" w:rsidRPr="00300442" w:rsidRDefault="007726AA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Information</w:t>
            </w:r>
          </w:p>
        </w:tc>
      </w:tr>
    </w:tbl>
    <w:p w14:paraId="6480C123" w14:textId="3D4A548E" w:rsidR="00D97A27" w:rsidRPr="005E2084" w:rsidRDefault="00D97A27" w:rsidP="000A60E2">
      <w:pPr>
        <w:tabs>
          <w:tab w:val="right" w:pos="13323"/>
        </w:tabs>
        <w:rPr>
          <w:rFonts w:ascii="Arial" w:hAnsi="Arial" w:cs="Arial"/>
        </w:rPr>
      </w:pPr>
    </w:p>
    <w:p w14:paraId="3A7E4B49" w14:textId="77777777" w:rsidR="00B231F7" w:rsidRPr="005E2084" w:rsidRDefault="00B231F7" w:rsidP="00B231F7">
      <w:pPr>
        <w:pStyle w:val="Heading1"/>
      </w:pPr>
      <w:r w:rsidRPr="005E2084">
        <w:t>Introduction</w:t>
      </w:r>
    </w:p>
    <w:p w14:paraId="1A1AF4C2" w14:textId="77777777" w:rsidR="00B3030D" w:rsidRPr="005E2084" w:rsidRDefault="00B3030D" w:rsidP="007726AA">
      <w:pPr>
        <w:tabs>
          <w:tab w:val="right" w:pos="13323"/>
        </w:tabs>
        <w:rPr>
          <w:rFonts w:ascii="Arial" w:hAnsi="Arial" w:cs="Arial"/>
        </w:rPr>
      </w:pPr>
    </w:p>
    <w:p w14:paraId="172C63A9" w14:textId="2C19BC12" w:rsidR="007726AA" w:rsidRPr="005E2084" w:rsidRDefault="00506A2B" w:rsidP="00197F59">
      <w:pPr>
        <w:tabs>
          <w:tab w:val="right" w:pos="13323"/>
        </w:tabs>
        <w:rPr>
          <w:rFonts w:ascii="Arial" w:hAnsi="Arial" w:cs="Arial"/>
        </w:rPr>
      </w:pPr>
      <w:bookmarkStart w:id="0" w:name="_Hlk112912015"/>
      <w:bookmarkStart w:id="1" w:name="_Hlk3278652"/>
      <w:r w:rsidRPr="005E2084">
        <w:rPr>
          <w:rFonts w:ascii="Arial" w:hAnsi="Arial" w:cs="Arial"/>
        </w:rPr>
        <w:t>The following c</w:t>
      </w:r>
      <w:r w:rsidR="00522F8B">
        <w:rPr>
          <w:rFonts w:ascii="Arial" w:hAnsi="Arial" w:cs="Arial"/>
        </w:rPr>
        <w:t>lauses summariz</w:t>
      </w:r>
      <w:r w:rsidRPr="005E2084">
        <w:rPr>
          <w:rFonts w:ascii="Arial" w:hAnsi="Arial" w:cs="Arial"/>
        </w:rPr>
        <w:t>e the CRs in regard to WIs and indicate the RAN#</w:t>
      </w:r>
      <w:r w:rsidR="0045170C">
        <w:rPr>
          <w:rFonts w:ascii="Arial" w:hAnsi="Arial" w:cs="Arial"/>
        </w:rPr>
        <w:t>10</w:t>
      </w:r>
      <w:r w:rsidR="00152943">
        <w:rPr>
          <w:rFonts w:ascii="Arial" w:hAnsi="Arial" w:cs="Arial"/>
        </w:rPr>
        <w:t>1</w:t>
      </w:r>
      <w:r w:rsidR="000174CA">
        <w:rPr>
          <w:rFonts w:ascii="Arial" w:hAnsi="Arial" w:cs="Arial"/>
        </w:rPr>
        <w:t xml:space="preserve"> </w:t>
      </w:r>
      <w:r w:rsidRPr="005E2084">
        <w:rPr>
          <w:rFonts w:ascii="Arial" w:hAnsi="Arial" w:cs="Arial"/>
        </w:rPr>
        <w:t>Tdocs that contain the CRs.</w:t>
      </w:r>
    </w:p>
    <w:p w14:paraId="1CF8122E" w14:textId="77777777" w:rsidR="007726AA" w:rsidRPr="00550AD2" w:rsidRDefault="007726AA" w:rsidP="00B231F7"/>
    <w:p w14:paraId="73DE22A2" w14:textId="588C4232" w:rsidR="00676957" w:rsidRPr="00C23814" w:rsidRDefault="007726AA" w:rsidP="00FB5406">
      <w:pPr>
        <w:rPr>
          <w:rFonts w:ascii="Arial" w:hAnsi="Arial" w:cs="Arial"/>
        </w:rPr>
      </w:pPr>
      <w:bookmarkStart w:id="2" w:name="_Hlk43762856"/>
      <w:r w:rsidRPr="00201D1E">
        <w:rPr>
          <w:rFonts w:ascii="Arial" w:hAnsi="Arial" w:cs="Arial"/>
        </w:rPr>
        <w:t>RAN5</w:t>
      </w:r>
      <w:r w:rsidR="000174CA">
        <w:rPr>
          <w:rFonts w:ascii="Arial" w:hAnsi="Arial" w:cs="Arial"/>
        </w:rPr>
        <w:t>#</w:t>
      </w:r>
      <w:r w:rsidR="00152943">
        <w:rPr>
          <w:rFonts w:ascii="Arial" w:hAnsi="Arial" w:cs="Arial"/>
        </w:rPr>
        <w:t>100</w:t>
      </w:r>
      <w:r w:rsidRPr="00201D1E">
        <w:rPr>
          <w:rFonts w:ascii="Arial" w:hAnsi="Arial" w:cs="Arial"/>
        </w:rPr>
        <w:t xml:space="preserve"> has agreed</w:t>
      </w:r>
      <w:r w:rsidR="00340154" w:rsidRPr="00201D1E">
        <w:rPr>
          <w:rFonts w:ascii="Arial" w:hAnsi="Arial" w:cs="Arial"/>
        </w:rPr>
        <w:t xml:space="preserve"> </w:t>
      </w:r>
      <w:r w:rsidR="004676C6">
        <w:rPr>
          <w:rFonts w:ascii="Arial" w:hAnsi="Arial" w:cs="Arial"/>
        </w:rPr>
        <w:t>993</w:t>
      </w:r>
      <w:r w:rsidR="002B1F37">
        <w:rPr>
          <w:rFonts w:ascii="Arial" w:hAnsi="Arial" w:cs="Arial"/>
        </w:rPr>
        <w:t xml:space="preserve"> </w:t>
      </w:r>
      <w:r w:rsidR="002B703D" w:rsidRPr="00C23814">
        <w:rPr>
          <w:rFonts w:ascii="Arial" w:hAnsi="Arial" w:cs="Arial"/>
        </w:rPr>
        <w:t>(last:</w:t>
      </w:r>
      <w:r w:rsidR="00C77682">
        <w:rPr>
          <w:rFonts w:ascii="Arial" w:hAnsi="Arial" w:cs="Arial"/>
        </w:rPr>
        <w:t xml:space="preserve"> </w:t>
      </w:r>
      <w:r w:rsidR="00152943">
        <w:rPr>
          <w:rFonts w:ascii="Arial" w:hAnsi="Arial" w:cs="Arial"/>
        </w:rPr>
        <w:t>870</w:t>
      </w:r>
      <w:r w:rsidR="002B703D" w:rsidRPr="00C23814">
        <w:rPr>
          <w:rFonts w:ascii="Arial" w:hAnsi="Arial" w:cs="Arial"/>
        </w:rPr>
        <w:t xml:space="preserve">) </w:t>
      </w:r>
      <w:r w:rsidR="00DE35C9" w:rsidRPr="00C23814">
        <w:rPr>
          <w:rFonts w:ascii="Arial" w:hAnsi="Arial" w:cs="Arial"/>
          <w:bCs/>
        </w:rPr>
        <w:t>CRs</w:t>
      </w:r>
      <w:r w:rsidR="00310FA9" w:rsidRPr="00C23814">
        <w:rPr>
          <w:rFonts w:ascii="Arial" w:hAnsi="Arial" w:cs="Arial"/>
          <w:bCs/>
        </w:rPr>
        <w:t>+</w:t>
      </w:r>
      <w:r w:rsidR="00F16EE9" w:rsidRPr="00C23814">
        <w:rPr>
          <w:rFonts w:ascii="Arial" w:hAnsi="Arial" w:cs="Arial"/>
          <w:bCs/>
        </w:rPr>
        <w:t xml:space="preserve"> </w:t>
      </w:r>
      <w:r w:rsidR="00644D7B">
        <w:rPr>
          <w:rFonts w:ascii="Arial" w:hAnsi="Arial" w:cs="Arial"/>
          <w:bCs/>
        </w:rPr>
        <w:t>85</w:t>
      </w:r>
      <w:r w:rsidR="00537C02" w:rsidRPr="00C23814">
        <w:rPr>
          <w:rFonts w:ascii="Arial" w:hAnsi="Arial" w:cs="Arial"/>
          <w:bCs/>
        </w:rPr>
        <w:t xml:space="preserve"> (last:</w:t>
      </w:r>
      <w:r w:rsidR="005A12AD">
        <w:rPr>
          <w:rFonts w:ascii="Arial" w:hAnsi="Arial" w:cs="Arial"/>
          <w:bCs/>
        </w:rPr>
        <w:t xml:space="preserve"> 1</w:t>
      </w:r>
      <w:r w:rsidR="00152943">
        <w:rPr>
          <w:rFonts w:ascii="Arial" w:hAnsi="Arial" w:cs="Arial"/>
          <w:bCs/>
        </w:rPr>
        <w:t>1</w:t>
      </w:r>
      <w:r w:rsidR="0045170C">
        <w:rPr>
          <w:rFonts w:ascii="Arial" w:hAnsi="Arial" w:cs="Arial"/>
          <w:bCs/>
        </w:rPr>
        <w:t>9</w:t>
      </w:r>
      <w:r w:rsidR="00537C02" w:rsidRPr="00C23814">
        <w:rPr>
          <w:rFonts w:ascii="Arial" w:hAnsi="Arial" w:cs="Arial"/>
          <w:bCs/>
        </w:rPr>
        <w:t>)</w:t>
      </w:r>
      <w:r w:rsidR="00BF5BB6" w:rsidRPr="00C23814">
        <w:rPr>
          <w:rFonts w:ascii="Arial" w:hAnsi="Arial" w:cs="Arial"/>
          <w:b/>
        </w:rPr>
        <w:t xml:space="preserve"> </w:t>
      </w:r>
      <w:r w:rsidR="00F16EE9" w:rsidRPr="00C23814">
        <w:rPr>
          <w:rFonts w:ascii="Arial" w:hAnsi="Arial" w:cs="Arial"/>
        </w:rPr>
        <w:t>TTCN</w:t>
      </w:r>
      <w:r w:rsidR="00A52E13" w:rsidRPr="00C23814">
        <w:rPr>
          <w:rFonts w:ascii="Arial" w:hAnsi="Arial" w:cs="Arial"/>
        </w:rPr>
        <w:t xml:space="preserve"> </w:t>
      </w:r>
      <w:r w:rsidR="00F6255F" w:rsidRPr="00C23814">
        <w:rPr>
          <w:rFonts w:ascii="Arial" w:hAnsi="Arial" w:cs="Arial"/>
        </w:rPr>
        <w:t>CRs</w:t>
      </w:r>
      <w:r w:rsidR="00FE0204" w:rsidRPr="00C23814">
        <w:rPr>
          <w:rFonts w:ascii="Arial" w:hAnsi="Arial" w:cs="Arial"/>
        </w:rPr>
        <w:t xml:space="preserve"> + </w:t>
      </w:r>
      <w:r w:rsidR="00E85C16">
        <w:rPr>
          <w:rFonts w:ascii="Arial" w:hAnsi="Arial" w:cs="Arial"/>
        </w:rPr>
        <w:t>3</w:t>
      </w:r>
      <w:r w:rsidR="00FE0204" w:rsidRPr="00C23814">
        <w:rPr>
          <w:rFonts w:ascii="Arial" w:hAnsi="Arial" w:cs="Arial"/>
        </w:rPr>
        <w:t xml:space="preserve"> CR</w:t>
      </w:r>
      <w:r w:rsidR="00121028">
        <w:rPr>
          <w:rFonts w:ascii="Arial" w:hAnsi="Arial" w:cs="Arial"/>
        </w:rPr>
        <w:t>s</w:t>
      </w:r>
      <w:r w:rsidR="00FE0204" w:rsidRPr="00C23814">
        <w:rPr>
          <w:rFonts w:ascii="Arial" w:hAnsi="Arial" w:cs="Arial"/>
        </w:rPr>
        <w:t xml:space="preserve"> direct to the plenary</w:t>
      </w:r>
      <w:r w:rsidR="00676957" w:rsidRPr="00C23814">
        <w:rPr>
          <w:rFonts w:ascii="Arial" w:hAnsi="Arial" w:cs="Arial"/>
        </w:rPr>
        <w:t xml:space="preserve">, </w:t>
      </w:r>
      <w:r w:rsidR="00F6255F" w:rsidRPr="00C23814">
        <w:rPr>
          <w:rFonts w:ascii="Arial" w:hAnsi="Arial" w:cs="Arial"/>
        </w:rPr>
        <w:t xml:space="preserve">out of </w:t>
      </w:r>
      <w:r w:rsidR="00506A2B" w:rsidRPr="00C23814">
        <w:rPr>
          <w:rFonts w:ascii="Arial" w:hAnsi="Arial" w:cs="Arial"/>
        </w:rPr>
        <w:t>these</w:t>
      </w:r>
      <w:r w:rsidR="00B3030D" w:rsidRPr="00C23814">
        <w:rPr>
          <w:rFonts w:ascii="Arial" w:hAnsi="Arial" w:cs="Arial"/>
        </w:rPr>
        <w:t>:</w:t>
      </w:r>
    </w:p>
    <w:p w14:paraId="2BE39C56" w14:textId="77777777" w:rsidR="00B3030D" w:rsidRPr="00C23814" w:rsidRDefault="00B3030D" w:rsidP="00B231F7">
      <w:pPr>
        <w:rPr>
          <w:rFonts w:ascii="Arial" w:hAnsi="Arial" w:cs="Arial"/>
        </w:rPr>
      </w:pPr>
    </w:p>
    <w:p w14:paraId="55F14FE7" w14:textId="6E296BD6" w:rsidR="003C2E1F" w:rsidRPr="00C23814" w:rsidRDefault="00A12025" w:rsidP="009F052E">
      <w:pPr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4A42CB" w:rsidRPr="00C23814">
        <w:rPr>
          <w:rFonts w:ascii="Arial" w:hAnsi="Arial" w:cs="Arial"/>
        </w:rPr>
        <w:t xml:space="preserve"> GERAN</w:t>
      </w:r>
      <w:r w:rsidR="001D347F">
        <w:rPr>
          <w:rFonts w:ascii="Arial" w:hAnsi="Arial" w:cs="Arial"/>
        </w:rPr>
        <w:t xml:space="preserve"> (last: </w:t>
      </w:r>
      <w:r w:rsidR="0045170C">
        <w:rPr>
          <w:rFonts w:ascii="Arial" w:hAnsi="Arial" w:cs="Arial"/>
        </w:rPr>
        <w:t>1</w:t>
      </w:r>
      <w:r w:rsidR="001D347F">
        <w:rPr>
          <w:rFonts w:ascii="Arial" w:hAnsi="Arial" w:cs="Arial"/>
        </w:rPr>
        <w:t>)</w:t>
      </w:r>
      <w:r w:rsidR="004A42CB" w:rsidRPr="00C2381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1</w:t>
      </w:r>
      <w:r w:rsidR="004676C6">
        <w:rPr>
          <w:rFonts w:ascii="Arial" w:hAnsi="Arial" w:cs="Arial"/>
        </w:rPr>
        <w:t>1</w:t>
      </w:r>
      <w:r w:rsidR="002B703D" w:rsidRPr="00C23814">
        <w:rPr>
          <w:rFonts w:ascii="Arial" w:hAnsi="Arial" w:cs="Arial"/>
        </w:rPr>
        <w:t xml:space="preserve"> (last:</w:t>
      </w:r>
      <w:r w:rsidR="007837AC" w:rsidRPr="00C23814">
        <w:rPr>
          <w:rFonts w:ascii="Arial" w:hAnsi="Arial" w:cs="Arial"/>
        </w:rPr>
        <w:t xml:space="preserve"> </w:t>
      </w:r>
      <w:r w:rsidR="00152943">
        <w:rPr>
          <w:rFonts w:ascii="Arial" w:hAnsi="Arial" w:cs="Arial"/>
        </w:rPr>
        <w:t>10</w:t>
      </w:r>
      <w:r w:rsidR="002B703D" w:rsidRPr="00C23814">
        <w:rPr>
          <w:rFonts w:ascii="Arial" w:hAnsi="Arial" w:cs="Arial"/>
        </w:rPr>
        <w:t>)</w:t>
      </w:r>
      <w:r w:rsidR="00B2228A" w:rsidRPr="00C23814">
        <w:rPr>
          <w:rFonts w:ascii="Arial" w:hAnsi="Arial" w:cs="Arial"/>
        </w:rPr>
        <w:t xml:space="preserve"> </w:t>
      </w:r>
      <w:r w:rsidR="00F6255F" w:rsidRPr="00C23814">
        <w:rPr>
          <w:rFonts w:ascii="Arial" w:hAnsi="Arial" w:cs="Arial"/>
        </w:rPr>
        <w:t>UTRAN</w:t>
      </w:r>
      <w:r w:rsidR="00377DA0" w:rsidRPr="00C23814">
        <w:rPr>
          <w:rFonts w:ascii="Arial" w:hAnsi="Arial" w:cs="Arial"/>
        </w:rPr>
        <w:t>,</w:t>
      </w:r>
      <w:r w:rsidR="00F6255F" w:rsidRPr="00C2381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</w:t>
      </w:r>
      <w:r w:rsidR="004676C6">
        <w:rPr>
          <w:rFonts w:ascii="Arial" w:hAnsi="Arial" w:cs="Arial"/>
        </w:rPr>
        <w:t>65</w:t>
      </w:r>
      <w:r w:rsidR="004F78D1" w:rsidRPr="00C23814">
        <w:rPr>
          <w:rFonts w:ascii="Arial" w:hAnsi="Arial" w:cs="Arial"/>
        </w:rPr>
        <w:t xml:space="preserve"> </w:t>
      </w:r>
      <w:r w:rsidR="002B703D" w:rsidRPr="00C23814">
        <w:rPr>
          <w:rFonts w:ascii="Arial" w:hAnsi="Arial" w:cs="Arial"/>
        </w:rPr>
        <w:t>(last:</w:t>
      </w:r>
      <w:r w:rsidR="007922B9" w:rsidRPr="00C23814">
        <w:rPr>
          <w:rFonts w:ascii="Arial" w:hAnsi="Arial" w:cs="Arial"/>
        </w:rPr>
        <w:t xml:space="preserve"> </w:t>
      </w:r>
      <w:r w:rsidR="005A12AD">
        <w:rPr>
          <w:rFonts w:ascii="Arial" w:hAnsi="Arial" w:cs="Arial"/>
        </w:rPr>
        <w:t>1</w:t>
      </w:r>
      <w:r w:rsidR="00121028">
        <w:rPr>
          <w:rFonts w:ascii="Arial" w:hAnsi="Arial" w:cs="Arial"/>
        </w:rPr>
        <w:t>0</w:t>
      </w:r>
      <w:r w:rsidR="00152943">
        <w:rPr>
          <w:rFonts w:ascii="Arial" w:hAnsi="Arial" w:cs="Arial"/>
        </w:rPr>
        <w:t>8</w:t>
      </w:r>
      <w:r w:rsidR="002B703D" w:rsidRPr="00C23814">
        <w:rPr>
          <w:rFonts w:ascii="Arial" w:hAnsi="Arial" w:cs="Arial"/>
        </w:rPr>
        <w:t xml:space="preserve">) </w:t>
      </w:r>
      <w:r w:rsidR="004F78D1" w:rsidRPr="00C23814">
        <w:rPr>
          <w:rFonts w:ascii="Arial" w:hAnsi="Arial" w:cs="Arial"/>
        </w:rPr>
        <w:t>LTE</w:t>
      </w:r>
      <w:r w:rsidR="00377DA0" w:rsidRPr="00C23814">
        <w:rPr>
          <w:rFonts w:ascii="Arial" w:hAnsi="Arial" w:cs="Arial"/>
        </w:rPr>
        <w:t xml:space="preserve"> ,</w:t>
      </w:r>
      <w:r w:rsidR="001D347F">
        <w:rPr>
          <w:rFonts w:ascii="Arial" w:hAnsi="Arial" w:cs="Arial"/>
        </w:rPr>
        <w:t xml:space="preserve"> </w:t>
      </w:r>
      <w:r w:rsidR="004676C6">
        <w:rPr>
          <w:rFonts w:ascii="Arial" w:hAnsi="Arial" w:cs="Arial"/>
        </w:rPr>
        <w:t>8</w:t>
      </w:r>
      <w:r>
        <w:rPr>
          <w:rFonts w:ascii="Arial" w:hAnsi="Arial" w:cs="Arial"/>
        </w:rPr>
        <w:t>1</w:t>
      </w:r>
      <w:r w:rsidR="004676C6">
        <w:rPr>
          <w:rFonts w:ascii="Arial" w:hAnsi="Arial" w:cs="Arial"/>
        </w:rPr>
        <w:t>6</w:t>
      </w:r>
      <w:r w:rsidR="00C77682">
        <w:rPr>
          <w:rFonts w:ascii="Arial" w:hAnsi="Arial" w:cs="Arial"/>
        </w:rPr>
        <w:t xml:space="preserve"> </w:t>
      </w:r>
      <w:r w:rsidR="00377DA0" w:rsidRPr="00C23814">
        <w:rPr>
          <w:rFonts w:ascii="Arial" w:hAnsi="Arial" w:cs="Arial"/>
        </w:rPr>
        <w:t xml:space="preserve">(last: </w:t>
      </w:r>
      <w:r w:rsidR="00152943">
        <w:rPr>
          <w:rFonts w:ascii="Arial" w:hAnsi="Arial" w:cs="Arial"/>
        </w:rPr>
        <w:t>751</w:t>
      </w:r>
      <w:r w:rsidR="00377DA0" w:rsidRPr="00C23814">
        <w:rPr>
          <w:rFonts w:ascii="Arial" w:hAnsi="Arial" w:cs="Arial"/>
        </w:rPr>
        <w:t>) 5G</w:t>
      </w:r>
      <w:r w:rsidR="004F78D1" w:rsidRPr="00C23814">
        <w:rPr>
          <w:rFonts w:ascii="Arial" w:hAnsi="Arial" w:cs="Arial"/>
        </w:rPr>
        <w:t xml:space="preserve"> CRs </w:t>
      </w:r>
      <w:r w:rsidR="008F0259" w:rsidRPr="00C23814">
        <w:rPr>
          <w:rFonts w:ascii="Arial" w:hAnsi="Arial" w:cs="Arial"/>
        </w:rPr>
        <w:t>were agreed at RAN5#</w:t>
      </w:r>
      <w:r w:rsidR="00152943">
        <w:rPr>
          <w:rFonts w:ascii="Arial" w:hAnsi="Arial" w:cs="Arial"/>
        </w:rPr>
        <w:t>100</w:t>
      </w:r>
      <w:r w:rsidR="002B703D" w:rsidRPr="00C23814">
        <w:rPr>
          <w:rFonts w:ascii="Arial" w:hAnsi="Arial" w:cs="Arial"/>
        </w:rPr>
        <w:t>,</w:t>
      </w:r>
      <w:r w:rsidR="00A44E94" w:rsidRPr="00C23814">
        <w:rPr>
          <w:rFonts w:ascii="Arial" w:hAnsi="Arial" w:cs="Arial"/>
        </w:rPr>
        <w:t xml:space="preserve"> and </w:t>
      </w:r>
      <w:r w:rsidR="002B703D" w:rsidRPr="00C23814">
        <w:rPr>
          <w:rFonts w:ascii="Arial" w:hAnsi="Arial" w:cs="Arial"/>
        </w:rPr>
        <w:t xml:space="preserve">after that </w:t>
      </w:r>
      <w:r w:rsidR="00A44E94" w:rsidRPr="00C23814">
        <w:rPr>
          <w:rFonts w:ascii="Arial" w:hAnsi="Arial" w:cs="Arial"/>
        </w:rPr>
        <w:t>by email</w:t>
      </w:r>
    </w:p>
    <w:p w14:paraId="259347C2" w14:textId="2167C75F" w:rsidR="008C415C" w:rsidRPr="00C23814" w:rsidRDefault="00D97A27" w:rsidP="00FB5406">
      <w:pPr>
        <w:numPr>
          <w:ilvl w:val="0"/>
          <w:numId w:val="2"/>
        </w:numPr>
        <w:rPr>
          <w:rFonts w:ascii="Arial" w:hAnsi="Arial" w:cs="Arial"/>
        </w:rPr>
      </w:pPr>
      <w:r w:rsidRPr="00C23814">
        <w:rPr>
          <w:rFonts w:ascii="Arial" w:hAnsi="Arial" w:cs="Arial"/>
        </w:rPr>
        <w:t xml:space="preserve">plus </w:t>
      </w:r>
      <w:r w:rsidR="00644D7B">
        <w:rPr>
          <w:rFonts w:ascii="Arial" w:hAnsi="Arial" w:cs="Arial"/>
        </w:rPr>
        <w:t>85</w:t>
      </w:r>
      <w:r w:rsidR="005F3763" w:rsidRPr="00C23814">
        <w:rPr>
          <w:rFonts w:ascii="Arial" w:hAnsi="Arial" w:cs="Arial"/>
        </w:rPr>
        <w:t xml:space="preserve"> </w:t>
      </w:r>
      <w:r w:rsidR="001A5AC1" w:rsidRPr="00C23814">
        <w:rPr>
          <w:rFonts w:ascii="Arial" w:hAnsi="Arial" w:cs="Arial"/>
        </w:rPr>
        <w:t>(</w:t>
      </w:r>
      <w:r w:rsidR="007922B9" w:rsidRPr="00C23814">
        <w:rPr>
          <w:rFonts w:ascii="Arial" w:hAnsi="Arial" w:cs="Arial"/>
        </w:rPr>
        <w:t xml:space="preserve">last: </w:t>
      </w:r>
      <w:r w:rsidR="005A12AD">
        <w:rPr>
          <w:rFonts w:ascii="Arial" w:hAnsi="Arial" w:cs="Arial"/>
        </w:rPr>
        <w:t>1</w:t>
      </w:r>
      <w:r w:rsidR="00152943">
        <w:rPr>
          <w:rFonts w:ascii="Arial" w:hAnsi="Arial" w:cs="Arial"/>
        </w:rPr>
        <w:t>1</w:t>
      </w:r>
      <w:r w:rsidR="0045170C">
        <w:rPr>
          <w:rFonts w:ascii="Arial" w:hAnsi="Arial" w:cs="Arial"/>
        </w:rPr>
        <w:t>9</w:t>
      </w:r>
      <w:r w:rsidR="00CE2F47">
        <w:rPr>
          <w:rFonts w:ascii="Arial" w:hAnsi="Arial" w:cs="Arial"/>
        </w:rPr>
        <w:t>)</w:t>
      </w:r>
      <w:r w:rsidR="0027140E" w:rsidRPr="00C23814">
        <w:rPr>
          <w:rFonts w:ascii="Arial" w:hAnsi="Arial" w:cs="Arial"/>
        </w:rPr>
        <w:t xml:space="preserve"> </w:t>
      </w:r>
      <w:r w:rsidR="003C2E1F" w:rsidRPr="00C23814">
        <w:rPr>
          <w:rFonts w:ascii="Arial" w:hAnsi="Arial" w:cs="Arial"/>
        </w:rPr>
        <w:t>TTCN CRs</w:t>
      </w:r>
    </w:p>
    <w:p w14:paraId="1E34941A" w14:textId="601F5E19" w:rsidR="00FE0204" w:rsidRPr="00C23814" w:rsidRDefault="00B5053A" w:rsidP="00FE0204">
      <w:pPr>
        <w:numPr>
          <w:ilvl w:val="0"/>
          <w:numId w:val="2"/>
        </w:numPr>
        <w:rPr>
          <w:rFonts w:ascii="Arial" w:hAnsi="Arial" w:cs="Arial"/>
        </w:rPr>
      </w:pPr>
      <w:r w:rsidRPr="00C23814">
        <w:rPr>
          <w:rFonts w:ascii="Arial" w:hAnsi="Arial" w:cs="Arial"/>
        </w:rPr>
        <w:t xml:space="preserve">plus </w:t>
      </w:r>
      <w:r w:rsidR="007A0838">
        <w:rPr>
          <w:rFonts w:ascii="Arial" w:hAnsi="Arial" w:cs="Arial"/>
        </w:rPr>
        <w:t>3</w:t>
      </w:r>
      <w:r w:rsidR="00FE0204" w:rsidRPr="00C23814">
        <w:rPr>
          <w:rFonts w:ascii="Arial" w:hAnsi="Arial" w:cs="Arial"/>
        </w:rPr>
        <w:t xml:space="preserve"> TTCN related CR</w:t>
      </w:r>
      <w:r w:rsidR="00DA6864">
        <w:rPr>
          <w:rFonts w:ascii="Arial" w:hAnsi="Arial" w:cs="Arial"/>
        </w:rPr>
        <w:t>s</w:t>
      </w:r>
      <w:r w:rsidR="00FE0204" w:rsidRPr="00C23814">
        <w:rPr>
          <w:rFonts w:ascii="Arial" w:hAnsi="Arial" w:cs="Arial"/>
        </w:rPr>
        <w:t xml:space="preserve"> direct to the plenary</w:t>
      </w:r>
    </w:p>
    <w:p w14:paraId="62226CE1" w14:textId="77777777" w:rsidR="007726AA" w:rsidRPr="00C23814" w:rsidRDefault="007726AA" w:rsidP="00B231F7">
      <w:pPr>
        <w:rPr>
          <w:rFonts w:ascii="Arial" w:hAnsi="Arial" w:cs="Arial"/>
        </w:rPr>
      </w:pPr>
    </w:p>
    <w:p w14:paraId="5DB7DFDC" w14:textId="77777777" w:rsidR="00506A2B" w:rsidRPr="005E2084" w:rsidRDefault="00506A2B" w:rsidP="00506A2B">
      <w:pPr>
        <w:rPr>
          <w:rFonts w:ascii="Arial" w:hAnsi="Arial" w:cs="Arial"/>
        </w:rPr>
      </w:pPr>
      <w:r w:rsidRPr="008C0F99">
        <w:rPr>
          <w:rFonts w:ascii="Arial" w:hAnsi="Arial" w:cs="Arial"/>
        </w:rPr>
        <w:t>Note:</w:t>
      </w:r>
      <w:r w:rsidRPr="008C0F99">
        <w:rPr>
          <w:rFonts w:ascii="Arial" w:hAnsi="Arial" w:cs="Arial"/>
        </w:rPr>
        <w:tab/>
        <w:t>Non TTCN CRs m</w:t>
      </w:r>
      <w:r w:rsidRPr="005E2084">
        <w:rPr>
          <w:rFonts w:ascii="Arial" w:hAnsi="Arial" w:cs="Arial"/>
        </w:rPr>
        <w:t>ay have impact on TTCN and therefore there may be one or more non TTCN CR(s) and one or more TTCN CR(s) that affect one and the same issue.</w:t>
      </w:r>
    </w:p>
    <w:p w14:paraId="7213D8E1" w14:textId="77777777" w:rsidR="007726AA" w:rsidRPr="005E2084" w:rsidRDefault="007726AA" w:rsidP="00B231F7"/>
    <w:p w14:paraId="7E742765" w14:textId="77777777" w:rsidR="007726AA" w:rsidRDefault="007726AA" w:rsidP="007726AA">
      <w:pPr>
        <w:rPr>
          <w:rFonts w:ascii="Arial" w:hAnsi="Arial" w:cs="Arial"/>
        </w:rPr>
      </w:pPr>
      <w:r w:rsidRPr="005E2084">
        <w:rPr>
          <w:rFonts w:ascii="Arial" w:hAnsi="Arial" w:cs="Arial"/>
        </w:rPr>
        <w:t>The number of CRs per WI is indicated below</w:t>
      </w:r>
      <w:r w:rsidR="00C87287">
        <w:rPr>
          <w:rFonts w:ascii="Arial" w:hAnsi="Arial" w:cs="Arial"/>
        </w:rPr>
        <w:t>.</w:t>
      </w:r>
    </w:p>
    <w:p w14:paraId="4918510A" w14:textId="77777777" w:rsidR="00C87287" w:rsidRPr="005E2084" w:rsidRDefault="00C87287" w:rsidP="007726AA">
      <w:pPr>
        <w:rPr>
          <w:rFonts w:ascii="Arial" w:hAnsi="Arial" w:cs="Arial"/>
        </w:rPr>
      </w:pPr>
      <w:r>
        <w:rPr>
          <w:rFonts w:ascii="Arial" w:hAnsi="Arial" w:cs="Arial"/>
        </w:rPr>
        <w:t>Numbers in red indicate that CRs in the pack were under email agreement.</w:t>
      </w:r>
    </w:p>
    <w:tbl>
      <w:tblPr>
        <w:tblW w:w="7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276"/>
        <w:gridCol w:w="3402"/>
        <w:gridCol w:w="1134"/>
        <w:gridCol w:w="992"/>
      </w:tblGrid>
      <w:tr w:rsidR="008277C4" w:rsidRPr="00300442" w14:paraId="7C437D00" w14:textId="77777777" w:rsidTr="007E145C">
        <w:tc>
          <w:tcPr>
            <w:tcW w:w="959" w:type="dxa"/>
            <w:shd w:val="clear" w:color="auto" w:fill="CCFFFF"/>
          </w:tcPr>
          <w:p w14:paraId="44E9D682" w14:textId="77777777" w:rsidR="008277C4" w:rsidRPr="005E2084" w:rsidRDefault="008277C4" w:rsidP="00865A22">
            <w:pPr>
              <w:pStyle w:val="TAH"/>
            </w:pPr>
            <w:bookmarkStart w:id="3" w:name="_Hlk18427499"/>
            <w:r>
              <w:t>Agenda</w:t>
            </w:r>
          </w:p>
        </w:tc>
        <w:tc>
          <w:tcPr>
            <w:tcW w:w="1276" w:type="dxa"/>
            <w:shd w:val="clear" w:color="auto" w:fill="CCFFFF"/>
          </w:tcPr>
          <w:p w14:paraId="59D705F4" w14:textId="77777777" w:rsidR="008277C4" w:rsidRPr="005E2084" w:rsidRDefault="008277C4" w:rsidP="001D39F7">
            <w:pPr>
              <w:pStyle w:val="TAH"/>
            </w:pPr>
            <w:r>
              <w:t>Tdoc</w:t>
            </w:r>
          </w:p>
        </w:tc>
        <w:tc>
          <w:tcPr>
            <w:tcW w:w="3402" w:type="dxa"/>
            <w:shd w:val="clear" w:color="auto" w:fill="CCFFFF"/>
          </w:tcPr>
          <w:p w14:paraId="290C3B7B" w14:textId="77777777" w:rsidR="008277C4" w:rsidRPr="005E2084" w:rsidRDefault="008277C4" w:rsidP="00865A22">
            <w:pPr>
              <w:pStyle w:val="TAH"/>
            </w:pPr>
            <w:r w:rsidRPr="005E2084">
              <w:t>WIC</w:t>
            </w:r>
          </w:p>
        </w:tc>
        <w:tc>
          <w:tcPr>
            <w:tcW w:w="1134" w:type="dxa"/>
            <w:shd w:val="clear" w:color="auto" w:fill="CCFFFF"/>
          </w:tcPr>
          <w:p w14:paraId="5552AF5B" w14:textId="77777777" w:rsidR="008277C4" w:rsidRPr="005E2084" w:rsidRDefault="008277C4" w:rsidP="00865A22">
            <w:pPr>
              <w:pStyle w:val="TAH"/>
            </w:pPr>
            <w:r w:rsidRPr="005E2084">
              <w:t>Nr of NON TTCN CRs</w:t>
            </w:r>
          </w:p>
        </w:tc>
        <w:tc>
          <w:tcPr>
            <w:tcW w:w="992" w:type="dxa"/>
            <w:shd w:val="clear" w:color="auto" w:fill="CCFFFF"/>
          </w:tcPr>
          <w:p w14:paraId="601E0F72" w14:textId="77777777" w:rsidR="008277C4" w:rsidRPr="005E2084" w:rsidRDefault="008277C4" w:rsidP="00865A22">
            <w:pPr>
              <w:pStyle w:val="TAH"/>
            </w:pPr>
            <w:r w:rsidRPr="005E2084">
              <w:t>Nr of TTCN CRs</w:t>
            </w:r>
          </w:p>
        </w:tc>
      </w:tr>
      <w:tr w:rsidR="00120D70" w:rsidRPr="00DA247A" w14:paraId="4402E167" w14:textId="77777777" w:rsidTr="00611901">
        <w:tc>
          <w:tcPr>
            <w:tcW w:w="959" w:type="dxa"/>
            <w:shd w:val="clear" w:color="auto" w:fill="auto"/>
          </w:tcPr>
          <w:p w14:paraId="329CFBB2" w14:textId="06203B83" w:rsidR="00120D70" w:rsidRPr="00DA247A" w:rsidRDefault="00120D70" w:rsidP="00120D70">
            <w:r w:rsidRPr="00DA247A">
              <w:t>13.</w:t>
            </w:r>
            <w:r>
              <w:t>2</w:t>
            </w:r>
            <w:r w:rsidRPr="00DA247A">
              <w:t>.</w:t>
            </w:r>
            <w:r>
              <w:t>1</w:t>
            </w:r>
          </w:p>
        </w:tc>
        <w:tc>
          <w:tcPr>
            <w:tcW w:w="1276" w:type="dxa"/>
            <w:shd w:val="clear" w:color="auto" w:fill="auto"/>
          </w:tcPr>
          <w:p w14:paraId="4B70AA6A" w14:textId="44A2A3CF" w:rsidR="00120D70" w:rsidRPr="00880594" w:rsidRDefault="00120D70" w:rsidP="00120D70">
            <w:pPr>
              <w:rPr>
                <w:rFonts w:ascii="Arial" w:hAnsi="Arial" w:cs="Arial"/>
              </w:rPr>
            </w:pPr>
            <w:r>
              <w:t>RP-231634-1635</w:t>
            </w:r>
          </w:p>
        </w:tc>
        <w:tc>
          <w:tcPr>
            <w:tcW w:w="3402" w:type="dxa"/>
            <w:shd w:val="clear" w:color="auto" w:fill="auto"/>
          </w:tcPr>
          <w:p w14:paraId="3C467AAD" w14:textId="0EB3D889" w:rsidR="00120D70" w:rsidRPr="0045170C" w:rsidRDefault="00120D70" w:rsidP="00120D70">
            <w:r w:rsidRPr="0045170C">
              <w:t>NR_CADC_NR_LTE_DC_R16-UEConTest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DD1456" w14:textId="2F66C3B6" w:rsidR="00120D70" w:rsidRPr="0045170C" w:rsidRDefault="00120D70" w:rsidP="00120D70">
            <w:pPr>
              <w:jc w:val="right"/>
            </w:pPr>
            <w:r>
              <w:rPr>
                <w:rFonts w:ascii="Arial" w:hAnsi="Arial" w:cs="Arial"/>
                <w:color w:val="000000"/>
              </w:rPr>
              <w:t>52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A62311D" w14:textId="0F6885AE" w:rsidR="00120D70" w:rsidRPr="00942904" w:rsidRDefault="00120D70" w:rsidP="00120D70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20D70" w:rsidRPr="00DA247A" w14:paraId="02F58927" w14:textId="77777777" w:rsidTr="00611901">
        <w:tc>
          <w:tcPr>
            <w:tcW w:w="959" w:type="dxa"/>
            <w:shd w:val="clear" w:color="auto" w:fill="auto"/>
          </w:tcPr>
          <w:p w14:paraId="227F8F0B" w14:textId="5D3C9728" w:rsidR="00120D70" w:rsidRPr="00DA247A" w:rsidRDefault="00120D70" w:rsidP="00120D70">
            <w:r w:rsidRPr="00DA247A">
              <w:t>13.</w:t>
            </w:r>
            <w:r>
              <w:t>2</w:t>
            </w:r>
            <w:r w:rsidRPr="00DA247A">
              <w:t>.</w:t>
            </w:r>
            <w:r>
              <w:t>2</w:t>
            </w:r>
          </w:p>
        </w:tc>
        <w:tc>
          <w:tcPr>
            <w:tcW w:w="1276" w:type="dxa"/>
            <w:shd w:val="clear" w:color="auto" w:fill="auto"/>
          </w:tcPr>
          <w:p w14:paraId="129F50AC" w14:textId="4E38916A" w:rsidR="00120D70" w:rsidRPr="00DA247A" w:rsidRDefault="00120D70" w:rsidP="00120D70">
            <w:pPr>
              <w:rPr>
                <w:rFonts w:ascii="Arial" w:hAnsi="Arial" w:cs="Arial"/>
              </w:rPr>
            </w:pPr>
            <w:r>
              <w:t>RP-231636</w:t>
            </w:r>
          </w:p>
        </w:tc>
        <w:tc>
          <w:tcPr>
            <w:tcW w:w="3402" w:type="dxa"/>
            <w:shd w:val="clear" w:color="auto" w:fill="auto"/>
          </w:tcPr>
          <w:p w14:paraId="04E68864" w14:textId="77777777" w:rsidR="00120D70" w:rsidRPr="0045170C" w:rsidRDefault="00120D70" w:rsidP="00120D70">
            <w:r w:rsidRPr="0045170C">
              <w:t>NR_RF_FR1-UEConTest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0B16C2" w14:textId="7EDFB3DD" w:rsidR="00120D70" w:rsidRPr="0045170C" w:rsidRDefault="00120D70" w:rsidP="00120D70">
            <w:pPr>
              <w:jc w:val="right"/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74CD52" w14:textId="3A9FED0E" w:rsidR="00120D70" w:rsidRPr="00942904" w:rsidRDefault="00120D70" w:rsidP="00120D70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20D70" w:rsidRPr="00DA247A" w14:paraId="25DFEDFC" w14:textId="77777777" w:rsidTr="00611901">
        <w:tc>
          <w:tcPr>
            <w:tcW w:w="959" w:type="dxa"/>
            <w:shd w:val="clear" w:color="auto" w:fill="auto"/>
          </w:tcPr>
          <w:p w14:paraId="38C4E6C8" w14:textId="05D287F6" w:rsidR="00120D70" w:rsidRPr="00DA247A" w:rsidRDefault="00120D70" w:rsidP="00120D70">
            <w:r w:rsidRPr="00DA247A">
              <w:t>13.</w:t>
            </w:r>
            <w:r>
              <w:t>2.</w:t>
            </w:r>
            <w:r w:rsidRPr="00DA247A">
              <w:t>3</w:t>
            </w:r>
          </w:p>
        </w:tc>
        <w:tc>
          <w:tcPr>
            <w:tcW w:w="1276" w:type="dxa"/>
            <w:shd w:val="clear" w:color="auto" w:fill="auto"/>
          </w:tcPr>
          <w:p w14:paraId="74D65002" w14:textId="13BD27E0" w:rsidR="00120D70" w:rsidRPr="00DA247A" w:rsidRDefault="00120D70" w:rsidP="00120D70">
            <w:pPr>
              <w:rPr>
                <w:rFonts w:ascii="Arial" w:hAnsi="Arial" w:cs="Arial"/>
              </w:rPr>
            </w:pPr>
            <w:r>
              <w:t>RP-231637</w:t>
            </w:r>
          </w:p>
        </w:tc>
        <w:tc>
          <w:tcPr>
            <w:tcW w:w="3402" w:type="dxa"/>
            <w:shd w:val="clear" w:color="auto" w:fill="auto"/>
          </w:tcPr>
          <w:p w14:paraId="5CC85642" w14:textId="40509A40" w:rsidR="00120D70" w:rsidRPr="0045170C" w:rsidRDefault="00120D70" w:rsidP="00120D70">
            <w:r w:rsidRPr="0045170C">
              <w:t>5G_V2X_NRSL_eV2XARC-UEConTest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A213CC" w14:textId="24CE81C8" w:rsidR="00120D70" w:rsidRPr="0045170C" w:rsidRDefault="00120D70" w:rsidP="00120D70">
            <w:pPr>
              <w:jc w:val="right"/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DE2937" w14:textId="12CCA384" w:rsidR="00120D70" w:rsidRPr="00942904" w:rsidRDefault="00120D70" w:rsidP="00120D70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20D70" w:rsidRPr="00DA247A" w14:paraId="0CA59DC5" w14:textId="77777777" w:rsidTr="00611901">
        <w:tc>
          <w:tcPr>
            <w:tcW w:w="959" w:type="dxa"/>
            <w:shd w:val="clear" w:color="auto" w:fill="auto"/>
          </w:tcPr>
          <w:p w14:paraId="2CE8BC1A" w14:textId="471E7D2E" w:rsidR="00120D70" w:rsidRPr="00DA247A" w:rsidRDefault="00120D70" w:rsidP="00120D70">
            <w:r w:rsidRPr="00DA247A">
              <w:rPr>
                <w:color w:val="000000"/>
              </w:rPr>
              <w:t>13.</w:t>
            </w:r>
            <w:r>
              <w:rPr>
                <w:color w:val="000000"/>
              </w:rPr>
              <w:t>2.4</w:t>
            </w:r>
          </w:p>
        </w:tc>
        <w:tc>
          <w:tcPr>
            <w:tcW w:w="1276" w:type="dxa"/>
            <w:shd w:val="clear" w:color="auto" w:fill="auto"/>
          </w:tcPr>
          <w:p w14:paraId="7784EF8F" w14:textId="0BFA6419" w:rsidR="00120D70" w:rsidRPr="00DA247A" w:rsidRDefault="00120D70" w:rsidP="00120D70">
            <w:pPr>
              <w:rPr>
                <w:rFonts w:ascii="Arial" w:hAnsi="Arial" w:cs="Arial"/>
              </w:rPr>
            </w:pPr>
            <w:r>
              <w:t>RP-231638</w:t>
            </w:r>
          </w:p>
        </w:tc>
        <w:tc>
          <w:tcPr>
            <w:tcW w:w="3402" w:type="dxa"/>
            <w:shd w:val="clear" w:color="auto" w:fill="auto"/>
          </w:tcPr>
          <w:p w14:paraId="41E7310B" w14:textId="235F9700" w:rsidR="00120D70" w:rsidRPr="0045170C" w:rsidRDefault="00120D70" w:rsidP="00120D70">
            <w:r w:rsidRPr="0045170C">
              <w:t>NR_L1enh_URLLC-UEConTest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5142A5" w14:textId="6A804341" w:rsidR="00120D70" w:rsidRPr="00644D7B" w:rsidRDefault="00120D70" w:rsidP="00120D70">
            <w:pPr>
              <w:jc w:val="right"/>
            </w:pPr>
            <w:r w:rsidRPr="00644D7B"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769101" w14:textId="3C534015" w:rsidR="00120D70" w:rsidRPr="00942904" w:rsidRDefault="00120D70" w:rsidP="00120D70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20D70" w:rsidRPr="00DA247A" w14:paraId="0FC59FC2" w14:textId="77777777" w:rsidTr="00611901">
        <w:tc>
          <w:tcPr>
            <w:tcW w:w="959" w:type="dxa"/>
            <w:shd w:val="clear" w:color="auto" w:fill="auto"/>
          </w:tcPr>
          <w:p w14:paraId="3E77A406" w14:textId="7EA39C65" w:rsidR="00120D70" w:rsidRPr="00DA247A" w:rsidRDefault="00120D70" w:rsidP="00120D70">
            <w:bookmarkStart w:id="4" w:name="_Hlk89332416"/>
            <w:r w:rsidRPr="00DA247A">
              <w:rPr>
                <w:color w:val="000000"/>
              </w:rPr>
              <w:lastRenderedPageBreak/>
              <w:t>13.</w:t>
            </w:r>
            <w:r>
              <w:rPr>
                <w:color w:val="000000"/>
              </w:rPr>
              <w:t>2.5</w:t>
            </w:r>
          </w:p>
        </w:tc>
        <w:tc>
          <w:tcPr>
            <w:tcW w:w="1276" w:type="dxa"/>
            <w:shd w:val="clear" w:color="auto" w:fill="auto"/>
          </w:tcPr>
          <w:p w14:paraId="0EDC432A" w14:textId="2945D513" w:rsidR="00120D70" w:rsidRPr="00DA247A" w:rsidRDefault="00120D70" w:rsidP="00120D70">
            <w:pPr>
              <w:rPr>
                <w:rFonts w:ascii="Arial" w:hAnsi="Arial" w:cs="Arial"/>
              </w:rPr>
            </w:pPr>
            <w:r>
              <w:t>RP-231639</w:t>
            </w:r>
          </w:p>
        </w:tc>
        <w:tc>
          <w:tcPr>
            <w:tcW w:w="3402" w:type="dxa"/>
            <w:shd w:val="clear" w:color="auto" w:fill="auto"/>
          </w:tcPr>
          <w:p w14:paraId="33095296" w14:textId="27483DAF" w:rsidR="00120D70" w:rsidRPr="0045170C" w:rsidRDefault="00120D70" w:rsidP="00120D70">
            <w:r w:rsidRPr="0045170C">
              <w:t>NR_pos-UEConTest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B22467" w14:textId="1B21FBB8" w:rsidR="00120D70" w:rsidRPr="0045170C" w:rsidRDefault="00120D70" w:rsidP="00120D70">
            <w:pPr>
              <w:jc w:val="right"/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2B4A13" w14:textId="071D208F" w:rsidR="00120D70" w:rsidRPr="003245C5" w:rsidRDefault="003245C5" w:rsidP="00120D70">
            <w:pPr>
              <w:jc w:val="right"/>
              <w:rPr>
                <w:color w:val="BFBFBF" w:themeColor="background1" w:themeShade="BF"/>
              </w:rPr>
            </w:pPr>
            <w:r w:rsidRPr="003245C5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bookmarkEnd w:id="4"/>
      <w:tr w:rsidR="00120D70" w:rsidRPr="00DA247A" w14:paraId="3602BD6A" w14:textId="77777777" w:rsidTr="00611901">
        <w:tc>
          <w:tcPr>
            <w:tcW w:w="959" w:type="dxa"/>
            <w:shd w:val="clear" w:color="auto" w:fill="auto"/>
          </w:tcPr>
          <w:p w14:paraId="40F2437C" w14:textId="15B11F2A" w:rsidR="00120D70" w:rsidRPr="00DA247A" w:rsidRDefault="00120D70" w:rsidP="00120D70">
            <w:r w:rsidRPr="00DA247A">
              <w:rPr>
                <w:color w:val="000000"/>
              </w:rPr>
              <w:t>13.</w:t>
            </w:r>
            <w:r>
              <w:rPr>
                <w:color w:val="000000"/>
              </w:rPr>
              <w:t>2.6</w:t>
            </w:r>
          </w:p>
        </w:tc>
        <w:tc>
          <w:tcPr>
            <w:tcW w:w="1276" w:type="dxa"/>
            <w:shd w:val="clear" w:color="auto" w:fill="auto"/>
          </w:tcPr>
          <w:p w14:paraId="2913CEF4" w14:textId="447401D8" w:rsidR="00120D70" w:rsidRPr="00DA247A" w:rsidRDefault="00120D70" w:rsidP="00120D70">
            <w:pPr>
              <w:rPr>
                <w:rFonts w:ascii="Arial" w:hAnsi="Arial" w:cs="Arial"/>
              </w:rPr>
            </w:pPr>
            <w:r>
              <w:t>RP-231640</w:t>
            </w:r>
          </w:p>
        </w:tc>
        <w:tc>
          <w:tcPr>
            <w:tcW w:w="3402" w:type="dxa"/>
            <w:shd w:val="clear" w:color="auto" w:fill="auto"/>
          </w:tcPr>
          <w:p w14:paraId="77F7377C" w14:textId="77777777" w:rsidR="00120D70" w:rsidRPr="0045170C" w:rsidRDefault="00120D70" w:rsidP="00120D70">
            <w:r w:rsidRPr="0045170C">
              <w:t>NR_RF_FR2_req_enh-UEConTest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188FDF" w14:textId="1DB6A9F8" w:rsidR="00120D70" w:rsidRPr="0045170C" w:rsidRDefault="00120D70" w:rsidP="00120D70">
            <w:pPr>
              <w:jc w:val="right"/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5459B7" w14:textId="4544D134" w:rsidR="00120D70" w:rsidRPr="00942904" w:rsidRDefault="00120D70" w:rsidP="00120D70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20D70" w:rsidRPr="00242271" w14:paraId="4FC419CB" w14:textId="77777777" w:rsidTr="00611901">
        <w:tc>
          <w:tcPr>
            <w:tcW w:w="959" w:type="dxa"/>
            <w:shd w:val="clear" w:color="auto" w:fill="auto"/>
          </w:tcPr>
          <w:p w14:paraId="387C0732" w14:textId="2EBD8639" w:rsidR="00120D70" w:rsidRPr="00242271" w:rsidRDefault="00120D70" w:rsidP="00120D70">
            <w:r w:rsidRPr="00242271">
              <w:t>13.2.7</w:t>
            </w:r>
          </w:p>
        </w:tc>
        <w:tc>
          <w:tcPr>
            <w:tcW w:w="1276" w:type="dxa"/>
            <w:shd w:val="clear" w:color="auto" w:fill="auto"/>
          </w:tcPr>
          <w:p w14:paraId="092CE208" w14:textId="41D63A96" w:rsidR="00120D70" w:rsidRPr="00242271" w:rsidRDefault="00120D70" w:rsidP="00120D70">
            <w:pPr>
              <w:rPr>
                <w:rFonts w:ascii="Arial" w:hAnsi="Arial" w:cs="Arial"/>
              </w:rPr>
            </w:pPr>
            <w:r>
              <w:t>RP-231641</w:t>
            </w:r>
          </w:p>
        </w:tc>
        <w:tc>
          <w:tcPr>
            <w:tcW w:w="3402" w:type="dxa"/>
            <w:shd w:val="clear" w:color="auto" w:fill="auto"/>
          </w:tcPr>
          <w:p w14:paraId="19E810B8" w14:textId="77777777" w:rsidR="00120D70" w:rsidRPr="00242271" w:rsidRDefault="00120D70" w:rsidP="00120D70">
            <w:r w:rsidRPr="00242271">
              <w:t>NR_unlic-UEConTest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D62514" w14:textId="2CD87A34" w:rsidR="00120D70" w:rsidRPr="00242271" w:rsidRDefault="00120D70" w:rsidP="00120D70">
            <w:pPr>
              <w:jc w:val="right"/>
            </w:pPr>
            <w:r>
              <w:rPr>
                <w:rFonts w:ascii="Arial" w:hAnsi="Arial" w:cs="Arial"/>
                <w:color w:val="000000"/>
              </w:rPr>
              <w:t>38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595FFD" w14:textId="202D9D70" w:rsidR="00120D70" w:rsidRPr="00242271" w:rsidRDefault="00120D70" w:rsidP="00120D70">
            <w:pPr>
              <w:jc w:val="right"/>
            </w:pPr>
            <w:r w:rsidRPr="00242271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</w:tr>
      <w:tr w:rsidR="00120D70" w:rsidRPr="00DA247A" w14:paraId="2DB883F6" w14:textId="77777777" w:rsidTr="00611901">
        <w:tc>
          <w:tcPr>
            <w:tcW w:w="959" w:type="dxa"/>
            <w:shd w:val="clear" w:color="auto" w:fill="auto"/>
          </w:tcPr>
          <w:p w14:paraId="564D158E" w14:textId="2DE86C15" w:rsidR="00120D70" w:rsidRPr="00DA247A" w:rsidRDefault="00120D70" w:rsidP="00120D70">
            <w:r w:rsidRPr="00DA247A">
              <w:rPr>
                <w:color w:val="000000"/>
              </w:rPr>
              <w:t>13.</w:t>
            </w:r>
            <w:r>
              <w:rPr>
                <w:color w:val="000000"/>
              </w:rPr>
              <w:t>2.8</w:t>
            </w:r>
          </w:p>
        </w:tc>
        <w:tc>
          <w:tcPr>
            <w:tcW w:w="1276" w:type="dxa"/>
            <w:shd w:val="clear" w:color="auto" w:fill="auto"/>
          </w:tcPr>
          <w:p w14:paraId="6640D1B5" w14:textId="6650EFF0" w:rsidR="00120D70" w:rsidRPr="00DA247A" w:rsidRDefault="00120D70" w:rsidP="00120D70">
            <w:r>
              <w:t>RP-231642</w:t>
            </w:r>
          </w:p>
        </w:tc>
        <w:tc>
          <w:tcPr>
            <w:tcW w:w="3402" w:type="dxa"/>
            <w:shd w:val="clear" w:color="auto" w:fill="auto"/>
          </w:tcPr>
          <w:p w14:paraId="5FBA06E3" w14:textId="77777777" w:rsidR="00120D70" w:rsidRPr="0045170C" w:rsidRDefault="00120D70" w:rsidP="00120D70">
            <w:r w:rsidRPr="0045170C">
              <w:t>NR_RRM_enh-UEConTest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A70F26" w14:textId="0BD725FA" w:rsidR="00120D70" w:rsidRPr="007E467D" w:rsidRDefault="00120D70" w:rsidP="00120D70">
            <w:pPr>
              <w:jc w:val="right"/>
            </w:pPr>
            <w:r w:rsidRPr="007E467D">
              <w:rPr>
                <w:rFonts w:ascii="Arial" w:hAnsi="Arial" w:cs="Arial"/>
              </w:rPr>
              <w:t>25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FD1917" w14:textId="06FAA593" w:rsidR="00120D70" w:rsidRPr="00942904" w:rsidRDefault="00120D70" w:rsidP="00120D70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20D70" w:rsidRPr="00DA247A" w14:paraId="4E058E51" w14:textId="77777777" w:rsidTr="00611901">
        <w:tc>
          <w:tcPr>
            <w:tcW w:w="959" w:type="dxa"/>
            <w:shd w:val="clear" w:color="auto" w:fill="auto"/>
          </w:tcPr>
          <w:p w14:paraId="6843C972" w14:textId="7E867D22" w:rsidR="00120D70" w:rsidRPr="00DA247A" w:rsidRDefault="00120D70" w:rsidP="00120D70">
            <w:r w:rsidRPr="00DA247A">
              <w:t>13.</w:t>
            </w:r>
            <w:r>
              <w:t>2</w:t>
            </w:r>
            <w:r w:rsidRPr="00DA247A">
              <w:t>.</w:t>
            </w:r>
            <w:r>
              <w:t>9</w:t>
            </w:r>
          </w:p>
        </w:tc>
        <w:tc>
          <w:tcPr>
            <w:tcW w:w="1276" w:type="dxa"/>
            <w:shd w:val="clear" w:color="auto" w:fill="auto"/>
          </w:tcPr>
          <w:p w14:paraId="0B940291" w14:textId="5B950930" w:rsidR="00120D70" w:rsidRPr="00DA247A" w:rsidRDefault="00120D70" w:rsidP="00120D70">
            <w:r>
              <w:t>RP-231643</w:t>
            </w:r>
          </w:p>
        </w:tc>
        <w:tc>
          <w:tcPr>
            <w:tcW w:w="3402" w:type="dxa"/>
            <w:shd w:val="clear" w:color="auto" w:fill="auto"/>
          </w:tcPr>
          <w:p w14:paraId="48333A95" w14:textId="34BA5778" w:rsidR="00120D70" w:rsidRPr="00FD49D0" w:rsidRDefault="00120D70" w:rsidP="00120D70">
            <w:r w:rsidRPr="00FD49D0">
              <w:t>MCProtoc16_enh2MCPTT_eMCData2-ConTest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5B5206" w14:textId="2CBBF96B" w:rsidR="00120D70" w:rsidRPr="0045170C" w:rsidRDefault="00120D70" w:rsidP="00120D70">
            <w:pPr>
              <w:jc w:val="right"/>
            </w:pPr>
            <w:r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669F98" w14:textId="77CE5AEB" w:rsidR="00120D70" w:rsidRPr="00942904" w:rsidRDefault="00120D70" w:rsidP="00120D70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20D70" w:rsidRPr="00DA247A" w14:paraId="03420044" w14:textId="77777777" w:rsidTr="00611901">
        <w:tc>
          <w:tcPr>
            <w:tcW w:w="959" w:type="dxa"/>
            <w:shd w:val="clear" w:color="auto" w:fill="auto"/>
          </w:tcPr>
          <w:p w14:paraId="2A25AD3F" w14:textId="3B32D11E" w:rsidR="00120D70" w:rsidRPr="00DA247A" w:rsidRDefault="00120D70" w:rsidP="00120D70">
            <w:bookmarkStart w:id="5" w:name="_Hlk89332363"/>
            <w:r w:rsidRPr="00DA247A">
              <w:t>13.</w:t>
            </w:r>
            <w:r>
              <w:t>3.1</w:t>
            </w:r>
          </w:p>
        </w:tc>
        <w:tc>
          <w:tcPr>
            <w:tcW w:w="1276" w:type="dxa"/>
            <w:shd w:val="clear" w:color="auto" w:fill="auto"/>
          </w:tcPr>
          <w:p w14:paraId="0274193D" w14:textId="158A38DA" w:rsidR="00120D70" w:rsidRPr="00DA247A" w:rsidRDefault="00120D70" w:rsidP="00120D70">
            <w:pPr>
              <w:tabs>
                <w:tab w:val="left" w:pos="161"/>
              </w:tabs>
              <w:rPr>
                <w:rFonts w:ascii="Arial" w:hAnsi="Arial" w:cs="Arial"/>
              </w:rPr>
            </w:pPr>
            <w:r>
              <w:t>RP-231644</w:t>
            </w:r>
          </w:p>
        </w:tc>
        <w:tc>
          <w:tcPr>
            <w:tcW w:w="3402" w:type="dxa"/>
            <w:shd w:val="clear" w:color="auto" w:fill="auto"/>
          </w:tcPr>
          <w:p w14:paraId="3AF8FA59" w14:textId="77777777" w:rsidR="00120D70" w:rsidRPr="0045170C" w:rsidRDefault="00120D70" w:rsidP="00120D70">
            <w:r w:rsidRPr="0045170C">
              <w:t>NR_CADC_NR_LTE_DC_R17-UEConTest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A90338" w14:textId="6B69F51D" w:rsidR="00120D70" w:rsidRPr="0045170C" w:rsidRDefault="00120D70" w:rsidP="00120D70">
            <w:pPr>
              <w:jc w:val="right"/>
            </w:pPr>
            <w:r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ED78D8" w14:textId="37E0C679" w:rsidR="00120D70" w:rsidRPr="00942904" w:rsidRDefault="00120D70" w:rsidP="00120D70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bookmarkEnd w:id="5"/>
      <w:tr w:rsidR="00120D70" w:rsidRPr="00DA247A" w14:paraId="6D35DCC8" w14:textId="77777777" w:rsidTr="00611901">
        <w:tc>
          <w:tcPr>
            <w:tcW w:w="959" w:type="dxa"/>
            <w:shd w:val="clear" w:color="auto" w:fill="auto"/>
          </w:tcPr>
          <w:p w14:paraId="00DB5370" w14:textId="3A6EDADB" w:rsidR="00120D70" w:rsidRPr="00DA247A" w:rsidRDefault="00120D70" w:rsidP="00120D70">
            <w:r w:rsidRPr="00DA247A">
              <w:t>13.</w:t>
            </w:r>
            <w:r>
              <w:t>3.2</w:t>
            </w:r>
          </w:p>
        </w:tc>
        <w:tc>
          <w:tcPr>
            <w:tcW w:w="1276" w:type="dxa"/>
            <w:shd w:val="clear" w:color="auto" w:fill="auto"/>
          </w:tcPr>
          <w:p w14:paraId="791CAB07" w14:textId="730C3ACF" w:rsidR="00120D70" w:rsidRPr="00DA247A" w:rsidRDefault="00120D70" w:rsidP="00120D70">
            <w:pPr>
              <w:rPr>
                <w:rFonts w:ascii="Arial" w:hAnsi="Arial" w:cs="Arial"/>
              </w:rPr>
            </w:pPr>
            <w:r>
              <w:t>RP-231645</w:t>
            </w:r>
          </w:p>
        </w:tc>
        <w:tc>
          <w:tcPr>
            <w:tcW w:w="3402" w:type="dxa"/>
            <w:shd w:val="clear" w:color="auto" w:fill="auto"/>
          </w:tcPr>
          <w:p w14:paraId="5BDA265A" w14:textId="6C4FC6F7" w:rsidR="00120D70" w:rsidRPr="0045170C" w:rsidRDefault="00120D70" w:rsidP="00120D70">
            <w:r w:rsidRPr="0045170C">
              <w:t>NR_PC2_CA_R17_2BDL_2BUL-UEConTest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FE24FC" w14:textId="5E257E94" w:rsidR="00120D70" w:rsidRPr="0045170C" w:rsidRDefault="00120D70" w:rsidP="00120D70">
            <w:pPr>
              <w:jc w:val="right"/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DDACAA" w14:textId="4D837178" w:rsidR="00120D70" w:rsidRPr="00942904" w:rsidRDefault="00120D70" w:rsidP="00120D70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20D70" w:rsidRPr="00942904" w14:paraId="26FE09A3" w14:textId="77777777" w:rsidTr="00611901">
        <w:tc>
          <w:tcPr>
            <w:tcW w:w="959" w:type="dxa"/>
            <w:shd w:val="clear" w:color="auto" w:fill="auto"/>
          </w:tcPr>
          <w:p w14:paraId="4143A734" w14:textId="5EC28356" w:rsidR="00120D70" w:rsidRPr="00DA247A" w:rsidRDefault="00120D70" w:rsidP="00120D70">
            <w:r w:rsidRPr="00DA247A">
              <w:t>13.</w:t>
            </w:r>
            <w:r>
              <w:t>3.3</w:t>
            </w:r>
          </w:p>
        </w:tc>
        <w:tc>
          <w:tcPr>
            <w:tcW w:w="1276" w:type="dxa"/>
            <w:shd w:val="clear" w:color="auto" w:fill="auto"/>
          </w:tcPr>
          <w:p w14:paraId="5B725B58" w14:textId="2374A57A" w:rsidR="00120D70" w:rsidRPr="00DA247A" w:rsidRDefault="00120D70" w:rsidP="00120D70">
            <w:pPr>
              <w:rPr>
                <w:rFonts w:ascii="Arial" w:hAnsi="Arial" w:cs="Arial"/>
              </w:rPr>
            </w:pPr>
            <w:r>
              <w:t>RP-231646</w:t>
            </w:r>
          </w:p>
        </w:tc>
        <w:tc>
          <w:tcPr>
            <w:tcW w:w="3402" w:type="dxa"/>
            <w:shd w:val="clear" w:color="auto" w:fill="auto"/>
          </w:tcPr>
          <w:p w14:paraId="4D27168F" w14:textId="5564BF83" w:rsidR="00120D70" w:rsidRPr="004140CC" w:rsidRDefault="00120D70" w:rsidP="00120D70">
            <w:pPr>
              <w:rPr>
                <w:color w:val="FF0000"/>
              </w:rPr>
            </w:pPr>
            <w:r w:rsidRPr="004140CC">
              <w:rPr>
                <w:color w:val="FF0000"/>
              </w:rPr>
              <w:t>NR_UE_PC2_R17_CADC_SUL_xBDL_yBUL-UEConTest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9952C0" w14:textId="5D18381C" w:rsidR="00120D70" w:rsidRPr="00FD0AA2" w:rsidRDefault="00687616" w:rsidP="00120D70">
            <w:pPr>
              <w:jc w:val="right"/>
              <w:rPr>
                <w:color w:val="FF0000"/>
                <w:highlight w:val="yellow"/>
              </w:rPr>
            </w:pPr>
            <w:r>
              <w:rPr>
                <w:rFonts w:ascii="Arial" w:hAnsi="Arial" w:cs="Arial"/>
                <w:color w:val="FF0000"/>
                <w:highlight w:val="yellow"/>
              </w:rPr>
              <w:t>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0871AE" w14:textId="77777777" w:rsidR="00120D70" w:rsidRPr="00942904" w:rsidRDefault="00120D70" w:rsidP="00120D70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20D70" w:rsidRPr="00DA247A" w14:paraId="54462F20" w14:textId="77777777" w:rsidTr="00611901">
        <w:tc>
          <w:tcPr>
            <w:tcW w:w="959" w:type="dxa"/>
            <w:shd w:val="clear" w:color="auto" w:fill="auto"/>
          </w:tcPr>
          <w:p w14:paraId="1FAFB98D" w14:textId="081A8AF0" w:rsidR="00120D70" w:rsidRPr="00DA247A" w:rsidRDefault="00120D70" w:rsidP="00120D70">
            <w:r w:rsidRPr="00DA247A">
              <w:t>13.</w:t>
            </w:r>
            <w:r>
              <w:t>3.4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6E141D" w14:textId="3E0ED079" w:rsidR="00120D70" w:rsidRPr="0073266F" w:rsidRDefault="00120D70" w:rsidP="00120D70">
            <w:pPr>
              <w:rPr>
                <w:rFonts w:ascii="Arial" w:hAnsi="Arial" w:cs="Arial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210677BA" w14:textId="7B2D6B5D" w:rsidR="00120D70" w:rsidRPr="0045170C" w:rsidRDefault="00120D70" w:rsidP="00120D70">
            <w:r w:rsidRPr="0045170C">
              <w:t>ENDC_PC2_R17_xLTE_yNR-UEConTest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2BD039" w14:textId="23804672" w:rsidR="00120D70" w:rsidRPr="0045170C" w:rsidRDefault="00120D70" w:rsidP="00120D70">
            <w:pPr>
              <w:jc w:val="right"/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DFD047" w14:textId="3F95223A" w:rsidR="00120D70" w:rsidRPr="00942904" w:rsidRDefault="00120D70" w:rsidP="00120D70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20D70" w:rsidRPr="00DA247A" w14:paraId="7A60838A" w14:textId="77777777" w:rsidTr="00611901">
        <w:tc>
          <w:tcPr>
            <w:tcW w:w="959" w:type="dxa"/>
            <w:shd w:val="clear" w:color="auto" w:fill="auto"/>
          </w:tcPr>
          <w:p w14:paraId="12BD7B0D" w14:textId="425AEFCE" w:rsidR="00120D70" w:rsidRPr="005C1D2E" w:rsidRDefault="00120D70" w:rsidP="00120D70">
            <w:r w:rsidRPr="005C1D2E">
              <w:t>13.3.5</w:t>
            </w:r>
          </w:p>
        </w:tc>
        <w:tc>
          <w:tcPr>
            <w:tcW w:w="1276" w:type="dxa"/>
            <w:shd w:val="clear" w:color="auto" w:fill="auto"/>
          </w:tcPr>
          <w:p w14:paraId="0A265414" w14:textId="1CCA986D" w:rsidR="00120D70" w:rsidRPr="005C1D2E" w:rsidRDefault="00120D70" w:rsidP="00120D70">
            <w:r>
              <w:t>RP-231647</w:t>
            </w:r>
          </w:p>
        </w:tc>
        <w:tc>
          <w:tcPr>
            <w:tcW w:w="3402" w:type="dxa"/>
            <w:shd w:val="clear" w:color="auto" w:fill="auto"/>
          </w:tcPr>
          <w:p w14:paraId="7B743923" w14:textId="45D31C03" w:rsidR="00120D70" w:rsidRPr="005C1D2E" w:rsidRDefault="00120D70" w:rsidP="00120D70">
            <w:r w:rsidRPr="005C1D2E">
              <w:t>NR_UE_PC2_n39-UEConTest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C0E48F" w14:textId="2E43986F" w:rsidR="00120D70" w:rsidRPr="005C1D2E" w:rsidRDefault="00120D70" w:rsidP="00120D70">
            <w:pPr>
              <w:jc w:val="right"/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70D0AB4" w14:textId="09E9E239" w:rsidR="00120D70" w:rsidRPr="00942904" w:rsidRDefault="00120D70" w:rsidP="00120D70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20D70" w:rsidRPr="006214EE" w14:paraId="2D2F7389" w14:textId="77777777" w:rsidTr="00611901">
        <w:tc>
          <w:tcPr>
            <w:tcW w:w="959" w:type="dxa"/>
            <w:shd w:val="clear" w:color="auto" w:fill="auto"/>
          </w:tcPr>
          <w:p w14:paraId="17EA3598" w14:textId="77777777" w:rsidR="00120D70" w:rsidRPr="00C6684D" w:rsidRDefault="00120D70" w:rsidP="00120D70">
            <w:pPr>
              <w:rPr>
                <w:highlight w:val="yellow"/>
              </w:rPr>
            </w:pPr>
            <w:r w:rsidRPr="00C6684D">
              <w:rPr>
                <w:highlight w:val="yellow"/>
              </w:rPr>
              <w:t>13.3.</w:t>
            </w:r>
            <w:r>
              <w:rPr>
                <w:highlight w:val="yellow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0F16D5FF" w14:textId="1103FF8D" w:rsidR="00120D70" w:rsidRPr="00C6684D" w:rsidRDefault="00120D70" w:rsidP="00120D70">
            <w:pPr>
              <w:rPr>
                <w:highlight w:val="yellow"/>
              </w:rPr>
            </w:pPr>
            <w:r>
              <w:t>RP-231648</w:t>
            </w:r>
          </w:p>
        </w:tc>
        <w:tc>
          <w:tcPr>
            <w:tcW w:w="3402" w:type="dxa"/>
            <w:shd w:val="clear" w:color="auto" w:fill="auto"/>
          </w:tcPr>
          <w:p w14:paraId="7A1C5FF0" w14:textId="77777777" w:rsidR="00120D70" w:rsidRPr="00C6684D" w:rsidRDefault="00120D70" w:rsidP="00120D70">
            <w:pPr>
              <w:rPr>
                <w:highlight w:val="yellow"/>
              </w:rPr>
            </w:pPr>
            <w:r w:rsidRPr="00C6684D">
              <w:rPr>
                <w:highlight w:val="yellow"/>
              </w:rPr>
              <w:t>NR_FR2_FWA_Bn257_Bn258-UEConTest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998541" w14:textId="723B9823" w:rsidR="00120D70" w:rsidRPr="00C6684D" w:rsidRDefault="00120D70" w:rsidP="00120D70">
            <w:pPr>
              <w:jc w:val="right"/>
              <w:rPr>
                <w:highlight w:val="yellow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99ED3F" w14:textId="77777777" w:rsidR="00120D70" w:rsidRPr="00C6684D" w:rsidRDefault="00120D70" w:rsidP="00120D70">
            <w:pPr>
              <w:jc w:val="right"/>
            </w:pPr>
            <w:r w:rsidRPr="00C6684D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</w:tr>
      <w:tr w:rsidR="00120D70" w:rsidRPr="00DA247A" w14:paraId="610ED567" w14:textId="77777777" w:rsidTr="00611901">
        <w:tc>
          <w:tcPr>
            <w:tcW w:w="959" w:type="dxa"/>
            <w:shd w:val="clear" w:color="auto" w:fill="auto"/>
          </w:tcPr>
          <w:p w14:paraId="622ED1F3" w14:textId="5472B275" w:rsidR="00120D70" w:rsidRPr="00DA247A" w:rsidRDefault="00120D70" w:rsidP="00120D70">
            <w:r w:rsidRPr="00DA247A">
              <w:t>13.</w:t>
            </w:r>
            <w:r>
              <w:t>3.7</w:t>
            </w:r>
          </w:p>
        </w:tc>
        <w:tc>
          <w:tcPr>
            <w:tcW w:w="1276" w:type="dxa"/>
            <w:shd w:val="clear" w:color="auto" w:fill="auto"/>
          </w:tcPr>
          <w:p w14:paraId="393953E2" w14:textId="57D76D1D" w:rsidR="00120D70" w:rsidRPr="00DA247A" w:rsidRDefault="00120D70" w:rsidP="00120D70">
            <w:r>
              <w:t>RP-231649</w:t>
            </w:r>
          </w:p>
        </w:tc>
        <w:tc>
          <w:tcPr>
            <w:tcW w:w="3402" w:type="dxa"/>
            <w:shd w:val="clear" w:color="auto" w:fill="auto"/>
          </w:tcPr>
          <w:p w14:paraId="6753E190" w14:textId="6E433292" w:rsidR="00120D70" w:rsidRPr="00FD49D0" w:rsidRDefault="00120D70" w:rsidP="00120D70">
            <w:r w:rsidRPr="00FD49D0">
              <w:t>NR_RF_FR1_enh-UEConTest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0130B3" w14:textId="3D2F50BE" w:rsidR="00120D70" w:rsidRPr="0045170C" w:rsidRDefault="00120D70" w:rsidP="00120D70">
            <w:pPr>
              <w:jc w:val="right"/>
            </w:pPr>
            <w:r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0B5FF46" w14:textId="2D16E241" w:rsidR="00120D70" w:rsidRPr="00942904" w:rsidRDefault="00120D70" w:rsidP="00120D70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20D70" w:rsidRPr="00942904" w14:paraId="3D69E66F" w14:textId="77777777" w:rsidTr="00611901">
        <w:tc>
          <w:tcPr>
            <w:tcW w:w="959" w:type="dxa"/>
            <w:shd w:val="clear" w:color="auto" w:fill="auto"/>
          </w:tcPr>
          <w:p w14:paraId="31C44A79" w14:textId="77777777" w:rsidR="00120D70" w:rsidRPr="00DA247A" w:rsidRDefault="00120D70" w:rsidP="00120D70">
            <w:r w:rsidRPr="00DA247A">
              <w:t>13.</w:t>
            </w:r>
            <w:r>
              <w:t>3.8</w:t>
            </w:r>
          </w:p>
        </w:tc>
        <w:tc>
          <w:tcPr>
            <w:tcW w:w="1276" w:type="dxa"/>
            <w:shd w:val="clear" w:color="auto" w:fill="auto"/>
          </w:tcPr>
          <w:p w14:paraId="5269BF60" w14:textId="62F7F577" w:rsidR="00120D70" w:rsidRPr="00DA247A" w:rsidRDefault="00120D70" w:rsidP="00120D70">
            <w:r>
              <w:t>RP-231650</w:t>
            </w:r>
          </w:p>
        </w:tc>
        <w:tc>
          <w:tcPr>
            <w:tcW w:w="3402" w:type="dxa"/>
            <w:shd w:val="clear" w:color="auto" w:fill="auto"/>
          </w:tcPr>
          <w:p w14:paraId="3DDFA14A" w14:textId="77777777" w:rsidR="00120D70" w:rsidRPr="00FD49D0" w:rsidRDefault="00120D70" w:rsidP="00120D70">
            <w:r w:rsidRPr="00FD49D0">
              <w:t>NR_RF_FR2_req_enh2-UEConTest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3B5E70" w14:textId="43D786DA" w:rsidR="00120D70" w:rsidRPr="0045170C" w:rsidRDefault="00120D70" w:rsidP="00120D70">
            <w:pPr>
              <w:jc w:val="right"/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A2BE43" w14:textId="77777777" w:rsidR="00120D70" w:rsidRPr="00942904" w:rsidRDefault="00120D70" w:rsidP="00120D70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20D70" w:rsidRPr="00DA247A" w14:paraId="25AAA5E6" w14:textId="77777777" w:rsidTr="00611901">
        <w:tc>
          <w:tcPr>
            <w:tcW w:w="959" w:type="dxa"/>
            <w:shd w:val="clear" w:color="auto" w:fill="auto"/>
          </w:tcPr>
          <w:p w14:paraId="7BF72B93" w14:textId="2EE86FD2" w:rsidR="00120D70" w:rsidRPr="00DA247A" w:rsidRDefault="00120D70" w:rsidP="00120D70">
            <w:r w:rsidRPr="00DA247A">
              <w:t>13.</w:t>
            </w:r>
            <w:r>
              <w:t>3.9</w:t>
            </w:r>
          </w:p>
        </w:tc>
        <w:tc>
          <w:tcPr>
            <w:tcW w:w="1276" w:type="dxa"/>
            <w:shd w:val="clear" w:color="auto" w:fill="auto"/>
          </w:tcPr>
          <w:p w14:paraId="544FA508" w14:textId="02F0EF28" w:rsidR="00120D70" w:rsidRPr="00DA247A" w:rsidRDefault="00120D70" w:rsidP="00120D70">
            <w:r>
              <w:t>RP-231651</w:t>
            </w:r>
          </w:p>
        </w:tc>
        <w:tc>
          <w:tcPr>
            <w:tcW w:w="3402" w:type="dxa"/>
            <w:shd w:val="clear" w:color="auto" w:fill="auto"/>
          </w:tcPr>
          <w:p w14:paraId="0E7AFCD9" w14:textId="1FE5B458" w:rsidR="00120D70" w:rsidRPr="00FD49D0" w:rsidRDefault="00120D70" w:rsidP="00120D70">
            <w:r w:rsidRPr="00FD49D0">
              <w:t>NR_RF_TxD-UEConTest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42DB9D" w14:textId="1AD756C9" w:rsidR="00120D70" w:rsidRPr="0045170C" w:rsidRDefault="00120D70" w:rsidP="00120D70">
            <w:pPr>
              <w:jc w:val="right"/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EFD426" w14:textId="346C5963" w:rsidR="00120D70" w:rsidRPr="00942904" w:rsidRDefault="00120D70" w:rsidP="00120D70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20D70" w:rsidRPr="00DA247A" w14:paraId="39D2F66C" w14:textId="77777777" w:rsidTr="00611901">
        <w:tc>
          <w:tcPr>
            <w:tcW w:w="959" w:type="dxa"/>
            <w:shd w:val="clear" w:color="auto" w:fill="auto"/>
          </w:tcPr>
          <w:p w14:paraId="51DE290E" w14:textId="77777777" w:rsidR="00120D70" w:rsidRPr="00DA247A" w:rsidRDefault="00120D70" w:rsidP="00120D70">
            <w:r w:rsidRPr="00DA247A">
              <w:t>13.</w:t>
            </w:r>
            <w:r>
              <w:t>3.10</w:t>
            </w:r>
          </w:p>
        </w:tc>
        <w:tc>
          <w:tcPr>
            <w:tcW w:w="1276" w:type="dxa"/>
            <w:shd w:val="clear" w:color="auto" w:fill="auto"/>
          </w:tcPr>
          <w:p w14:paraId="52D9DB39" w14:textId="482F570C" w:rsidR="00120D70" w:rsidRPr="00DA247A" w:rsidRDefault="00120D70" w:rsidP="00120D70">
            <w:r>
              <w:t>RP-231652</w:t>
            </w:r>
          </w:p>
        </w:tc>
        <w:tc>
          <w:tcPr>
            <w:tcW w:w="3402" w:type="dxa"/>
            <w:shd w:val="clear" w:color="auto" w:fill="auto"/>
          </w:tcPr>
          <w:p w14:paraId="0ABBEB15" w14:textId="77777777" w:rsidR="00120D70" w:rsidRPr="00FD49D0" w:rsidRDefault="00120D70" w:rsidP="00120D70">
            <w:r w:rsidRPr="00FD49D0">
              <w:t>NR_feMIMO-UEConTest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364225" w14:textId="0EE30D5C" w:rsidR="00120D70" w:rsidRPr="0045170C" w:rsidRDefault="00120D70" w:rsidP="00120D70">
            <w:pPr>
              <w:jc w:val="right"/>
              <w:rPr>
                <w:color w:val="BFBFBF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946427" w14:textId="77777777" w:rsidR="00120D70" w:rsidRPr="00942904" w:rsidRDefault="00120D70" w:rsidP="00120D70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20D70" w:rsidRPr="00942904" w14:paraId="23B13F81" w14:textId="77777777" w:rsidTr="00611901">
        <w:tc>
          <w:tcPr>
            <w:tcW w:w="959" w:type="dxa"/>
            <w:shd w:val="clear" w:color="auto" w:fill="auto"/>
          </w:tcPr>
          <w:p w14:paraId="1F2F4695" w14:textId="77777777" w:rsidR="00120D70" w:rsidRPr="00DA247A" w:rsidRDefault="00120D70" w:rsidP="00120D70">
            <w:r w:rsidRPr="00DA247A">
              <w:t>13.</w:t>
            </w:r>
            <w:r>
              <w:t>3.11</w:t>
            </w:r>
          </w:p>
        </w:tc>
        <w:tc>
          <w:tcPr>
            <w:tcW w:w="1276" w:type="dxa"/>
            <w:shd w:val="clear" w:color="auto" w:fill="auto"/>
          </w:tcPr>
          <w:p w14:paraId="73B397FE" w14:textId="77777777" w:rsidR="00120D70" w:rsidRPr="00DA247A" w:rsidRDefault="00120D70" w:rsidP="00120D70">
            <w:r>
              <w:t>-</w:t>
            </w:r>
          </w:p>
        </w:tc>
        <w:tc>
          <w:tcPr>
            <w:tcW w:w="3402" w:type="dxa"/>
            <w:shd w:val="clear" w:color="auto" w:fill="auto"/>
          </w:tcPr>
          <w:p w14:paraId="4BDAF19F" w14:textId="77777777" w:rsidR="00120D70" w:rsidRPr="00FD49D0" w:rsidRDefault="00120D70" w:rsidP="00120D70">
            <w:r w:rsidRPr="00FD49D0">
              <w:t>NR_MIMO_OTA-UEConTest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742E77" w14:textId="681FB2B0" w:rsidR="00120D70" w:rsidRPr="0045170C" w:rsidRDefault="00120D70" w:rsidP="00120D70">
            <w:pPr>
              <w:jc w:val="right"/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274C91" w14:textId="77777777" w:rsidR="00120D70" w:rsidRPr="00942904" w:rsidRDefault="00120D70" w:rsidP="00120D70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20D70" w:rsidRPr="007070D4" w14:paraId="3A5BDFCB" w14:textId="77777777" w:rsidTr="00611901">
        <w:tc>
          <w:tcPr>
            <w:tcW w:w="959" w:type="dxa"/>
            <w:shd w:val="clear" w:color="auto" w:fill="auto"/>
          </w:tcPr>
          <w:p w14:paraId="0BAC51DB" w14:textId="1C041BB7" w:rsidR="00120D70" w:rsidRPr="007070D4" w:rsidRDefault="00120D70" w:rsidP="00120D70">
            <w:r w:rsidRPr="007070D4">
              <w:t>13.3.12</w:t>
            </w:r>
          </w:p>
        </w:tc>
        <w:tc>
          <w:tcPr>
            <w:tcW w:w="1276" w:type="dxa"/>
            <w:shd w:val="clear" w:color="auto" w:fill="auto"/>
          </w:tcPr>
          <w:p w14:paraId="6CCCE598" w14:textId="5E04715F" w:rsidR="00120D70" w:rsidRPr="007070D4" w:rsidRDefault="00120D70" w:rsidP="00120D70">
            <w:r w:rsidRPr="007070D4">
              <w:t>-</w:t>
            </w:r>
          </w:p>
        </w:tc>
        <w:tc>
          <w:tcPr>
            <w:tcW w:w="3402" w:type="dxa"/>
            <w:shd w:val="clear" w:color="auto" w:fill="auto"/>
          </w:tcPr>
          <w:p w14:paraId="0B90EA6A" w14:textId="77777777" w:rsidR="00120D70" w:rsidRPr="007070D4" w:rsidRDefault="00120D70" w:rsidP="00120D70">
            <w:r w:rsidRPr="007070D4">
              <w:t>NR_FR1_TRP_TRS-UEConTest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7D9117" w14:textId="42B0FDFF" w:rsidR="00120D70" w:rsidRPr="007070D4" w:rsidRDefault="00120D70" w:rsidP="00120D70">
            <w:pPr>
              <w:jc w:val="right"/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933FC1E" w14:textId="1A85CC58" w:rsidR="00120D70" w:rsidRPr="007070D4" w:rsidRDefault="00120D70" w:rsidP="00120D70">
            <w:pPr>
              <w:jc w:val="right"/>
            </w:pPr>
            <w:r w:rsidRPr="007070D4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</w:tr>
      <w:tr w:rsidR="00120D70" w:rsidRPr="007070D4" w14:paraId="0978A969" w14:textId="77777777" w:rsidTr="00611901">
        <w:tc>
          <w:tcPr>
            <w:tcW w:w="959" w:type="dxa"/>
            <w:shd w:val="clear" w:color="auto" w:fill="auto"/>
          </w:tcPr>
          <w:p w14:paraId="5B244F5C" w14:textId="1C867C26" w:rsidR="00120D70" w:rsidRPr="007070D4" w:rsidRDefault="00120D70" w:rsidP="00120D70">
            <w:r w:rsidRPr="007070D4">
              <w:t>13.3.13</w:t>
            </w:r>
          </w:p>
        </w:tc>
        <w:tc>
          <w:tcPr>
            <w:tcW w:w="1276" w:type="dxa"/>
            <w:shd w:val="clear" w:color="auto" w:fill="auto"/>
          </w:tcPr>
          <w:p w14:paraId="1B056BFE" w14:textId="58735FE7" w:rsidR="00120D70" w:rsidRPr="007070D4" w:rsidRDefault="00120D70" w:rsidP="00120D70">
            <w:r>
              <w:t>RP-231653</w:t>
            </w:r>
          </w:p>
        </w:tc>
        <w:tc>
          <w:tcPr>
            <w:tcW w:w="3402" w:type="dxa"/>
            <w:shd w:val="clear" w:color="auto" w:fill="auto"/>
          </w:tcPr>
          <w:p w14:paraId="3A0CB482" w14:textId="77777777" w:rsidR="00120D70" w:rsidRPr="007070D4" w:rsidRDefault="00120D70" w:rsidP="00120D70">
            <w:r w:rsidRPr="007070D4">
              <w:t>NR_demod_enh2-UEConTest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75B2C6" w14:textId="5B5E53E8" w:rsidR="00120D70" w:rsidRPr="007070D4" w:rsidRDefault="00120D70" w:rsidP="00120D70">
            <w:pPr>
              <w:jc w:val="right"/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2581DB7" w14:textId="1A4DC52D" w:rsidR="00120D70" w:rsidRPr="007070D4" w:rsidRDefault="00120D70" w:rsidP="00120D70">
            <w:pPr>
              <w:jc w:val="right"/>
            </w:pPr>
            <w:r w:rsidRPr="007070D4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</w:tr>
      <w:tr w:rsidR="00120D70" w:rsidRPr="007070D4" w14:paraId="00C2DB92" w14:textId="77777777" w:rsidTr="00611901">
        <w:tc>
          <w:tcPr>
            <w:tcW w:w="959" w:type="dxa"/>
            <w:shd w:val="clear" w:color="auto" w:fill="auto"/>
          </w:tcPr>
          <w:p w14:paraId="2B245690" w14:textId="7577DED7" w:rsidR="00120D70" w:rsidRPr="007070D4" w:rsidRDefault="00120D70" w:rsidP="00120D70">
            <w:r w:rsidRPr="007070D4">
              <w:t>13.3.1</w:t>
            </w:r>
            <w:r>
              <w:t>4</w:t>
            </w:r>
          </w:p>
        </w:tc>
        <w:tc>
          <w:tcPr>
            <w:tcW w:w="1276" w:type="dxa"/>
            <w:shd w:val="clear" w:color="auto" w:fill="auto"/>
          </w:tcPr>
          <w:p w14:paraId="2C199467" w14:textId="1E6725B6" w:rsidR="00120D70" w:rsidRPr="007070D4" w:rsidRDefault="00120D70" w:rsidP="00120D70">
            <w:r>
              <w:t>RP-231654</w:t>
            </w:r>
          </w:p>
        </w:tc>
        <w:tc>
          <w:tcPr>
            <w:tcW w:w="3402" w:type="dxa"/>
            <w:shd w:val="clear" w:color="auto" w:fill="auto"/>
          </w:tcPr>
          <w:p w14:paraId="6C5EEED5" w14:textId="77777777" w:rsidR="00120D70" w:rsidRPr="007070D4" w:rsidRDefault="00120D70" w:rsidP="00120D70">
            <w:r w:rsidRPr="007070D4">
              <w:t>NR_DL1024QAM_FR1-UEConTest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FD6328" w14:textId="5A8F8347" w:rsidR="00120D70" w:rsidRPr="007070D4" w:rsidRDefault="00120D70" w:rsidP="00120D70">
            <w:pPr>
              <w:jc w:val="right"/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D1C015" w14:textId="5FF93088" w:rsidR="00120D70" w:rsidRPr="007070D4" w:rsidRDefault="00120D70" w:rsidP="00120D70">
            <w:pPr>
              <w:jc w:val="right"/>
            </w:pPr>
            <w:r w:rsidRPr="007070D4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</w:tr>
      <w:tr w:rsidR="00120D70" w:rsidRPr="007070D4" w14:paraId="03934DD7" w14:textId="77777777" w:rsidTr="00611901">
        <w:tc>
          <w:tcPr>
            <w:tcW w:w="959" w:type="dxa"/>
            <w:shd w:val="clear" w:color="auto" w:fill="auto"/>
          </w:tcPr>
          <w:p w14:paraId="52AB4D12" w14:textId="09023AAE" w:rsidR="00120D70" w:rsidRPr="007070D4" w:rsidRDefault="00120D70" w:rsidP="00120D70">
            <w:r w:rsidRPr="007070D4">
              <w:t>13.3.1</w:t>
            </w:r>
            <w:r>
              <w:t>5</w:t>
            </w:r>
          </w:p>
        </w:tc>
        <w:tc>
          <w:tcPr>
            <w:tcW w:w="1276" w:type="dxa"/>
            <w:shd w:val="clear" w:color="auto" w:fill="auto"/>
          </w:tcPr>
          <w:p w14:paraId="10B87E43" w14:textId="46608FC2" w:rsidR="00120D70" w:rsidRPr="007070D4" w:rsidRDefault="00120D70" w:rsidP="00120D70">
            <w:r>
              <w:t>RP-231655</w:t>
            </w:r>
          </w:p>
        </w:tc>
        <w:tc>
          <w:tcPr>
            <w:tcW w:w="3402" w:type="dxa"/>
            <w:shd w:val="clear" w:color="auto" w:fill="auto"/>
          </w:tcPr>
          <w:p w14:paraId="10D09833" w14:textId="77777777" w:rsidR="00120D70" w:rsidRPr="007070D4" w:rsidRDefault="00120D70" w:rsidP="00120D70">
            <w:r w:rsidRPr="007070D4">
              <w:t>NR_cov_enh-UEConTest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6B976C" w14:textId="3B529481" w:rsidR="00120D70" w:rsidRPr="007070D4" w:rsidRDefault="00120D70" w:rsidP="00120D70">
            <w:pPr>
              <w:jc w:val="right"/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9CDB3C" w14:textId="08D617FE" w:rsidR="00120D70" w:rsidRPr="007070D4" w:rsidRDefault="00120D70" w:rsidP="00120D70">
            <w:pPr>
              <w:jc w:val="right"/>
            </w:pPr>
            <w:r w:rsidRPr="007070D4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</w:tr>
      <w:tr w:rsidR="00120D70" w:rsidRPr="00DA247A" w14:paraId="0CEB2718" w14:textId="77777777" w:rsidTr="00611901">
        <w:tc>
          <w:tcPr>
            <w:tcW w:w="959" w:type="dxa"/>
            <w:shd w:val="clear" w:color="auto" w:fill="auto"/>
          </w:tcPr>
          <w:p w14:paraId="58EA86BB" w14:textId="53B26E95" w:rsidR="00120D70" w:rsidRPr="00AB61D3" w:rsidRDefault="00120D70" w:rsidP="00120D70">
            <w:r w:rsidRPr="00AB61D3">
              <w:t>13.3.16</w:t>
            </w:r>
          </w:p>
        </w:tc>
        <w:tc>
          <w:tcPr>
            <w:tcW w:w="1276" w:type="dxa"/>
            <w:shd w:val="clear" w:color="auto" w:fill="auto"/>
          </w:tcPr>
          <w:p w14:paraId="383F8F3C" w14:textId="09C78316" w:rsidR="00120D70" w:rsidRPr="00AB61D3" w:rsidRDefault="00120D70" w:rsidP="00120D70">
            <w:r>
              <w:t>RP-231656</w:t>
            </w:r>
          </w:p>
        </w:tc>
        <w:tc>
          <w:tcPr>
            <w:tcW w:w="3402" w:type="dxa"/>
            <w:shd w:val="clear" w:color="auto" w:fill="auto"/>
          </w:tcPr>
          <w:p w14:paraId="7966C41D" w14:textId="330C9BF6" w:rsidR="00120D70" w:rsidRPr="00AB61D3" w:rsidRDefault="00120D70" w:rsidP="00120D70">
            <w:r w:rsidRPr="00AB61D3">
              <w:t>LTE_NR_MUSIM_plus_CT1-UEConTest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7E8C23" w14:textId="35A99F56" w:rsidR="00120D70" w:rsidRPr="00AB61D3" w:rsidRDefault="00120D70" w:rsidP="00120D70">
            <w:pPr>
              <w:jc w:val="right"/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D30170" w14:textId="5A591967" w:rsidR="00120D70" w:rsidRPr="00942904" w:rsidRDefault="00120D70" w:rsidP="00120D70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20D70" w:rsidRPr="00DA247A" w14:paraId="782307D4" w14:textId="77777777" w:rsidTr="00611901">
        <w:tc>
          <w:tcPr>
            <w:tcW w:w="959" w:type="dxa"/>
            <w:shd w:val="clear" w:color="auto" w:fill="auto"/>
          </w:tcPr>
          <w:p w14:paraId="6EFCF1B5" w14:textId="2F9A0F60" w:rsidR="00120D70" w:rsidRPr="00DA247A" w:rsidRDefault="00120D70" w:rsidP="00120D70">
            <w:pPr>
              <w:rPr>
                <w:b/>
                <w:bCs/>
              </w:rPr>
            </w:pPr>
            <w:r w:rsidRPr="00DA247A">
              <w:t>13.</w:t>
            </w:r>
            <w:r>
              <w:t>3.17</w:t>
            </w:r>
          </w:p>
        </w:tc>
        <w:tc>
          <w:tcPr>
            <w:tcW w:w="1276" w:type="dxa"/>
            <w:shd w:val="clear" w:color="auto" w:fill="auto"/>
          </w:tcPr>
          <w:p w14:paraId="78D1B0C6" w14:textId="3620FC41" w:rsidR="00120D70" w:rsidRPr="00DA247A" w:rsidRDefault="00120D70" w:rsidP="00120D70">
            <w:r>
              <w:t>RP-231657</w:t>
            </w:r>
          </w:p>
        </w:tc>
        <w:tc>
          <w:tcPr>
            <w:tcW w:w="3402" w:type="dxa"/>
            <w:shd w:val="clear" w:color="auto" w:fill="auto"/>
          </w:tcPr>
          <w:p w14:paraId="1F779E3B" w14:textId="3729C2F6" w:rsidR="00120D70" w:rsidRPr="00FD49D0" w:rsidRDefault="00120D70" w:rsidP="00120D70">
            <w:pPr>
              <w:rPr>
                <w:b/>
                <w:bCs/>
              </w:rPr>
            </w:pPr>
            <w:r w:rsidRPr="00FD49D0">
              <w:t>NR_MBS_5MBS_5MBUSA-UEConTest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FE127A" w14:textId="42B23B2E" w:rsidR="00120D70" w:rsidRPr="0045170C" w:rsidRDefault="00120D70" w:rsidP="00120D70">
            <w:pPr>
              <w:jc w:val="right"/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17B262" w14:textId="0A31A6E3" w:rsidR="00120D70" w:rsidRPr="00942904" w:rsidRDefault="00120D70" w:rsidP="00120D70">
            <w:pPr>
              <w:jc w:val="right"/>
              <w:rPr>
                <w:b/>
                <w:bCs/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20D70" w:rsidRPr="00DA247A" w14:paraId="28D6BC15" w14:textId="77777777" w:rsidTr="00611901">
        <w:tc>
          <w:tcPr>
            <w:tcW w:w="959" w:type="dxa"/>
            <w:shd w:val="clear" w:color="auto" w:fill="auto"/>
          </w:tcPr>
          <w:p w14:paraId="0897F83F" w14:textId="4885C4A0" w:rsidR="00120D70" w:rsidRPr="00DA247A" w:rsidRDefault="00120D70" w:rsidP="00120D70">
            <w:r w:rsidRPr="00DA247A">
              <w:t>13.</w:t>
            </w:r>
            <w:r>
              <w:t>3.18</w:t>
            </w:r>
          </w:p>
        </w:tc>
        <w:tc>
          <w:tcPr>
            <w:tcW w:w="1276" w:type="dxa"/>
            <w:shd w:val="clear" w:color="auto" w:fill="auto"/>
          </w:tcPr>
          <w:p w14:paraId="491B3385" w14:textId="71C7A1B0" w:rsidR="00120D70" w:rsidRPr="00DA247A" w:rsidRDefault="00120D70" w:rsidP="00120D70">
            <w:r>
              <w:t>RP-231658</w:t>
            </w:r>
          </w:p>
        </w:tc>
        <w:tc>
          <w:tcPr>
            <w:tcW w:w="3402" w:type="dxa"/>
            <w:shd w:val="clear" w:color="auto" w:fill="auto"/>
          </w:tcPr>
          <w:p w14:paraId="33945CB8" w14:textId="326AD1C1" w:rsidR="00120D70" w:rsidRPr="00FD49D0" w:rsidRDefault="00120D70" w:rsidP="00120D70">
            <w:r w:rsidRPr="00FD49D0">
              <w:t>NR_ENDC_SON_MDT_enh-UEConTest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B5CBCB" w14:textId="5937BDED" w:rsidR="00120D70" w:rsidRPr="0045170C" w:rsidRDefault="00120D70" w:rsidP="00120D70">
            <w:pPr>
              <w:jc w:val="right"/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58197E" w14:textId="6DC8759E" w:rsidR="00120D70" w:rsidRPr="00942904" w:rsidRDefault="00120D70" w:rsidP="00120D70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20D70" w:rsidRPr="00DA247A" w14:paraId="4A4B1517" w14:textId="77777777" w:rsidTr="00611901">
        <w:tc>
          <w:tcPr>
            <w:tcW w:w="959" w:type="dxa"/>
            <w:shd w:val="clear" w:color="auto" w:fill="auto"/>
          </w:tcPr>
          <w:p w14:paraId="0F75EFFF" w14:textId="5C23F179" w:rsidR="00120D70" w:rsidRPr="00DA247A" w:rsidRDefault="00120D70" w:rsidP="00120D70">
            <w:r w:rsidRPr="00DA247A">
              <w:t>13.</w:t>
            </w:r>
            <w:r>
              <w:t>3.19</w:t>
            </w:r>
          </w:p>
        </w:tc>
        <w:tc>
          <w:tcPr>
            <w:tcW w:w="1276" w:type="dxa"/>
            <w:shd w:val="clear" w:color="auto" w:fill="auto"/>
          </w:tcPr>
          <w:p w14:paraId="3A84BA6A" w14:textId="1077C2A2" w:rsidR="00120D70" w:rsidRPr="00DA247A" w:rsidRDefault="00120D70" w:rsidP="00120D70">
            <w:r>
              <w:t>RP-231659</w:t>
            </w:r>
          </w:p>
        </w:tc>
        <w:tc>
          <w:tcPr>
            <w:tcW w:w="3402" w:type="dxa"/>
            <w:shd w:val="clear" w:color="auto" w:fill="auto"/>
          </w:tcPr>
          <w:p w14:paraId="10F057DE" w14:textId="77777777" w:rsidR="00120D70" w:rsidRPr="00FD49D0" w:rsidRDefault="00120D70" w:rsidP="00120D70">
            <w:r w:rsidRPr="00FD49D0">
              <w:t>NR_slice-UEConTest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678D94" w14:textId="62161D40" w:rsidR="00120D70" w:rsidRPr="0045170C" w:rsidRDefault="00120D70" w:rsidP="00120D70">
            <w:pPr>
              <w:jc w:val="right"/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AF4DDD" w14:textId="60325202" w:rsidR="00120D70" w:rsidRPr="00942904" w:rsidRDefault="00120D70" w:rsidP="00120D70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20D70" w:rsidRPr="00DA247A" w14:paraId="3D05EE4A" w14:textId="77777777" w:rsidTr="00611901">
        <w:tc>
          <w:tcPr>
            <w:tcW w:w="959" w:type="dxa"/>
            <w:shd w:val="clear" w:color="auto" w:fill="auto"/>
          </w:tcPr>
          <w:p w14:paraId="1AA8A85B" w14:textId="294A686B" w:rsidR="00120D70" w:rsidRPr="00DA247A" w:rsidRDefault="00120D70" w:rsidP="00120D70">
            <w:r w:rsidRPr="00DA247A">
              <w:t>13.</w:t>
            </w:r>
            <w:r>
              <w:t>3.20</w:t>
            </w:r>
          </w:p>
        </w:tc>
        <w:tc>
          <w:tcPr>
            <w:tcW w:w="1276" w:type="dxa"/>
            <w:shd w:val="clear" w:color="auto" w:fill="auto"/>
          </w:tcPr>
          <w:p w14:paraId="534F7AB5" w14:textId="5F5515D1" w:rsidR="00120D70" w:rsidRPr="00DA247A" w:rsidRDefault="00120D70" w:rsidP="00120D70">
            <w:r>
              <w:t>RP-231660-1663</w:t>
            </w:r>
          </w:p>
        </w:tc>
        <w:tc>
          <w:tcPr>
            <w:tcW w:w="3402" w:type="dxa"/>
            <w:shd w:val="clear" w:color="auto" w:fill="auto"/>
          </w:tcPr>
          <w:p w14:paraId="2B234ED1" w14:textId="2591585C" w:rsidR="00120D70" w:rsidRPr="00FD49D0" w:rsidRDefault="00120D70" w:rsidP="00120D70">
            <w:r w:rsidRPr="00FD49D0">
              <w:t>NR_redcap_plus_ARCH-UEConTest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937255" w14:textId="44E4E66F" w:rsidR="00120D70" w:rsidRPr="00644D7B" w:rsidRDefault="00120D70" w:rsidP="00120D70">
            <w:pPr>
              <w:jc w:val="right"/>
            </w:pPr>
            <w:r w:rsidRPr="00644D7B">
              <w:rPr>
                <w:rFonts w:ascii="Arial" w:hAnsi="Arial" w:cs="Arial"/>
              </w:rPr>
              <w:t>117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95E885" w14:textId="7BC51CD7" w:rsidR="00120D70" w:rsidRPr="003245C5" w:rsidRDefault="003245C5" w:rsidP="00120D70">
            <w:pPr>
              <w:jc w:val="right"/>
              <w:rPr>
                <w:color w:val="BFBFBF" w:themeColor="background1" w:themeShade="BF"/>
              </w:rPr>
            </w:pPr>
            <w:r w:rsidRPr="003245C5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120D70" w:rsidRPr="00DA247A" w14:paraId="6929E06F" w14:textId="77777777" w:rsidTr="00611901">
        <w:tc>
          <w:tcPr>
            <w:tcW w:w="959" w:type="dxa"/>
            <w:shd w:val="clear" w:color="auto" w:fill="auto"/>
          </w:tcPr>
          <w:p w14:paraId="311CF055" w14:textId="79935CF7" w:rsidR="00120D70" w:rsidRPr="00DA247A" w:rsidRDefault="00120D70" w:rsidP="00120D70">
            <w:r w:rsidRPr="00DA247A">
              <w:lastRenderedPageBreak/>
              <w:t>13.</w:t>
            </w:r>
            <w:r>
              <w:t>3.21</w:t>
            </w:r>
          </w:p>
        </w:tc>
        <w:tc>
          <w:tcPr>
            <w:tcW w:w="1276" w:type="dxa"/>
            <w:shd w:val="clear" w:color="auto" w:fill="auto"/>
          </w:tcPr>
          <w:p w14:paraId="3E3CCCB6" w14:textId="0036140A" w:rsidR="00120D70" w:rsidRPr="00DA247A" w:rsidRDefault="00120D70" w:rsidP="00120D70">
            <w:r>
              <w:t>RP-231664</w:t>
            </w:r>
          </w:p>
        </w:tc>
        <w:tc>
          <w:tcPr>
            <w:tcW w:w="3402" w:type="dxa"/>
            <w:shd w:val="clear" w:color="auto" w:fill="auto"/>
          </w:tcPr>
          <w:p w14:paraId="3D86482C" w14:textId="54567BE4" w:rsidR="00120D70" w:rsidRPr="00FD49D0" w:rsidRDefault="00120D70" w:rsidP="00120D70">
            <w:r w:rsidRPr="00FD49D0">
              <w:t>NR_SmallData_INACTIVE-UEConTest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8B8298" w14:textId="075860AC" w:rsidR="00120D70" w:rsidRPr="00644D7B" w:rsidRDefault="00120D70" w:rsidP="00120D70">
            <w:pPr>
              <w:jc w:val="right"/>
            </w:pPr>
            <w:r w:rsidRPr="00644D7B">
              <w:rPr>
                <w:rFonts w:ascii="Arial" w:hAnsi="Arial" w:cs="Arial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1DED69" w14:textId="0CAE725D" w:rsidR="00120D70" w:rsidRPr="00942904" w:rsidRDefault="00120D70" w:rsidP="00120D70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20D70" w:rsidRPr="00DA247A" w14:paraId="4F86926F" w14:textId="77777777" w:rsidTr="00611901">
        <w:tc>
          <w:tcPr>
            <w:tcW w:w="959" w:type="dxa"/>
            <w:shd w:val="clear" w:color="auto" w:fill="auto"/>
          </w:tcPr>
          <w:p w14:paraId="690A06CE" w14:textId="4AE3275D" w:rsidR="00120D70" w:rsidRPr="00DA247A" w:rsidRDefault="00120D70" w:rsidP="00120D70">
            <w:r w:rsidRPr="00DA247A">
              <w:t>13.</w:t>
            </w:r>
            <w:r>
              <w:t>3.22</w:t>
            </w:r>
          </w:p>
        </w:tc>
        <w:tc>
          <w:tcPr>
            <w:tcW w:w="1276" w:type="dxa"/>
            <w:shd w:val="clear" w:color="auto" w:fill="auto"/>
          </w:tcPr>
          <w:p w14:paraId="40B3E9D2" w14:textId="58A20B33" w:rsidR="00120D70" w:rsidRPr="00DA247A" w:rsidRDefault="00120D70" w:rsidP="00120D70">
            <w:r>
              <w:t>RP-231665</w:t>
            </w:r>
          </w:p>
        </w:tc>
        <w:tc>
          <w:tcPr>
            <w:tcW w:w="3402" w:type="dxa"/>
            <w:shd w:val="clear" w:color="auto" w:fill="auto"/>
          </w:tcPr>
          <w:p w14:paraId="511E0716" w14:textId="77777777" w:rsidR="00120D70" w:rsidRPr="00FD49D0" w:rsidRDefault="00120D70" w:rsidP="00120D70">
            <w:r w:rsidRPr="00FD49D0">
              <w:t>NG_RAN_PRN_enh_plus_CT-UEConTest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02C31E" w14:textId="508A8DDE" w:rsidR="00120D70" w:rsidRPr="0045170C" w:rsidRDefault="00120D70" w:rsidP="00120D70">
            <w:pPr>
              <w:jc w:val="right"/>
              <w:rPr>
                <w:color w:val="BFBFBF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040D7E" w14:textId="368D4433" w:rsidR="00120D70" w:rsidRPr="00942904" w:rsidRDefault="00120D70" w:rsidP="00120D70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20D70" w:rsidRPr="00DA247A" w14:paraId="0661374F" w14:textId="77777777" w:rsidTr="00611901">
        <w:tc>
          <w:tcPr>
            <w:tcW w:w="959" w:type="dxa"/>
            <w:shd w:val="clear" w:color="auto" w:fill="auto"/>
          </w:tcPr>
          <w:p w14:paraId="33CE188D" w14:textId="7B657186" w:rsidR="00120D70" w:rsidRPr="00DA247A" w:rsidRDefault="00120D70" w:rsidP="00120D70">
            <w:r w:rsidRPr="00DA247A">
              <w:t>13.</w:t>
            </w:r>
            <w:r>
              <w:t>3.23</w:t>
            </w:r>
          </w:p>
        </w:tc>
        <w:tc>
          <w:tcPr>
            <w:tcW w:w="1276" w:type="dxa"/>
            <w:shd w:val="clear" w:color="auto" w:fill="auto"/>
          </w:tcPr>
          <w:p w14:paraId="0490A79A" w14:textId="69B3AAE5" w:rsidR="00120D70" w:rsidRPr="00DA247A" w:rsidRDefault="00120D70" w:rsidP="00120D70">
            <w:r>
              <w:t>RP-231666</w:t>
            </w:r>
          </w:p>
        </w:tc>
        <w:tc>
          <w:tcPr>
            <w:tcW w:w="3402" w:type="dxa"/>
            <w:shd w:val="clear" w:color="auto" w:fill="auto"/>
          </w:tcPr>
          <w:p w14:paraId="3C7A7246" w14:textId="77777777" w:rsidR="00120D70" w:rsidRPr="00FD49D0" w:rsidRDefault="00120D70" w:rsidP="00120D70">
            <w:r w:rsidRPr="00FD49D0">
              <w:t>NR_NTN_solutions_plus_CT-UEConTest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7EAB2A" w14:textId="0E165DFF" w:rsidR="00120D70" w:rsidRPr="0045170C" w:rsidRDefault="00120D70" w:rsidP="00120D70">
            <w:pPr>
              <w:jc w:val="right"/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794BE3" w14:textId="770B69DE" w:rsidR="00120D70" w:rsidRPr="00942904" w:rsidRDefault="00120D70" w:rsidP="00120D70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20D70" w:rsidRPr="00DA247A" w14:paraId="2575BA61" w14:textId="77777777" w:rsidTr="00611901">
        <w:tc>
          <w:tcPr>
            <w:tcW w:w="959" w:type="dxa"/>
            <w:shd w:val="clear" w:color="auto" w:fill="auto"/>
          </w:tcPr>
          <w:p w14:paraId="58970350" w14:textId="74DBF13E" w:rsidR="00120D70" w:rsidRPr="00DA247A" w:rsidRDefault="00120D70" w:rsidP="00120D70">
            <w:r w:rsidRPr="00DA247A">
              <w:t>13.</w:t>
            </w:r>
            <w:r>
              <w:t>3.24</w:t>
            </w:r>
          </w:p>
        </w:tc>
        <w:tc>
          <w:tcPr>
            <w:tcW w:w="1276" w:type="dxa"/>
            <w:shd w:val="clear" w:color="auto" w:fill="auto"/>
          </w:tcPr>
          <w:p w14:paraId="3466E80F" w14:textId="1F555CEA" w:rsidR="00120D70" w:rsidRPr="00DA247A" w:rsidRDefault="00120D70" w:rsidP="00120D70">
            <w:r>
              <w:t>RP-231667</w:t>
            </w:r>
          </w:p>
        </w:tc>
        <w:tc>
          <w:tcPr>
            <w:tcW w:w="3402" w:type="dxa"/>
            <w:shd w:val="clear" w:color="auto" w:fill="auto"/>
          </w:tcPr>
          <w:p w14:paraId="6AE152AD" w14:textId="77777777" w:rsidR="00120D70" w:rsidRPr="00FD49D0" w:rsidRDefault="00120D70" w:rsidP="00120D70">
            <w:r w:rsidRPr="00FD49D0">
              <w:t>LTE_NBIOT_eMTC_NTN_plus_EPS-UEConTest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2D9EC6" w14:textId="040508DC" w:rsidR="00120D70" w:rsidRPr="00644D7B" w:rsidRDefault="00120D70" w:rsidP="00120D70">
            <w:pPr>
              <w:jc w:val="right"/>
            </w:pPr>
            <w:r w:rsidRPr="00644D7B">
              <w:rPr>
                <w:rFonts w:ascii="Arial" w:hAnsi="Arial" w:cs="Arial"/>
              </w:rPr>
              <w:t>27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30E95F" w14:textId="11DCC0FC" w:rsidR="00120D70" w:rsidRPr="00942904" w:rsidRDefault="00120D70" w:rsidP="00120D70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20D70" w:rsidRPr="00DA247A" w14:paraId="4FF6FE5A" w14:textId="77777777" w:rsidTr="00611901">
        <w:tc>
          <w:tcPr>
            <w:tcW w:w="959" w:type="dxa"/>
            <w:shd w:val="clear" w:color="auto" w:fill="auto"/>
          </w:tcPr>
          <w:p w14:paraId="206843ED" w14:textId="30D817F5" w:rsidR="00120D70" w:rsidRPr="00DA247A" w:rsidRDefault="00120D70" w:rsidP="00120D70">
            <w:r w:rsidRPr="00DA247A">
              <w:t>13.</w:t>
            </w:r>
            <w:r>
              <w:t>3.25</w:t>
            </w:r>
          </w:p>
        </w:tc>
        <w:tc>
          <w:tcPr>
            <w:tcW w:w="1276" w:type="dxa"/>
            <w:shd w:val="clear" w:color="auto" w:fill="auto"/>
          </w:tcPr>
          <w:p w14:paraId="5B028FEC" w14:textId="4650AED6" w:rsidR="00120D70" w:rsidRPr="00DA247A" w:rsidRDefault="00120D70" w:rsidP="00120D70">
            <w:r>
              <w:t>RP-231668</w:t>
            </w:r>
          </w:p>
        </w:tc>
        <w:tc>
          <w:tcPr>
            <w:tcW w:w="3402" w:type="dxa"/>
            <w:shd w:val="clear" w:color="auto" w:fill="auto"/>
          </w:tcPr>
          <w:p w14:paraId="0C582CC0" w14:textId="77777777" w:rsidR="00120D70" w:rsidRPr="00FD49D0" w:rsidRDefault="00120D70" w:rsidP="00120D70">
            <w:r w:rsidRPr="00FD49D0">
              <w:t>NR_IIoT_URLLC_enh-UEConTest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B97753" w14:textId="1BA8226F" w:rsidR="00120D70" w:rsidRPr="0045170C" w:rsidRDefault="00120D70" w:rsidP="00120D70">
            <w:pPr>
              <w:jc w:val="right"/>
              <w:rPr>
                <w:color w:val="BFBFBF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F23801F" w14:textId="39D7D616" w:rsidR="00120D70" w:rsidRPr="00942904" w:rsidRDefault="00120D70" w:rsidP="00120D70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20D70" w:rsidRPr="00DA247A" w14:paraId="0A5C0611" w14:textId="77777777" w:rsidTr="00611901">
        <w:tc>
          <w:tcPr>
            <w:tcW w:w="959" w:type="dxa"/>
            <w:shd w:val="clear" w:color="auto" w:fill="auto"/>
          </w:tcPr>
          <w:p w14:paraId="1DCF6BA7" w14:textId="105C8AF2" w:rsidR="00120D70" w:rsidRPr="00DA247A" w:rsidRDefault="00120D70" w:rsidP="00120D70">
            <w:r w:rsidRPr="00DA247A">
              <w:t>13.</w:t>
            </w:r>
            <w:r>
              <w:t>3.26</w:t>
            </w:r>
          </w:p>
        </w:tc>
        <w:tc>
          <w:tcPr>
            <w:tcW w:w="1276" w:type="dxa"/>
            <w:shd w:val="clear" w:color="auto" w:fill="auto"/>
          </w:tcPr>
          <w:p w14:paraId="3961B7DD" w14:textId="60B9D5C7" w:rsidR="00120D70" w:rsidRPr="00DA247A" w:rsidRDefault="00120D70" w:rsidP="00120D70">
            <w:r>
              <w:t>RP-231669</w:t>
            </w:r>
          </w:p>
        </w:tc>
        <w:tc>
          <w:tcPr>
            <w:tcW w:w="3402" w:type="dxa"/>
            <w:shd w:val="clear" w:color="auto" w:fill="auto"/>
          </w:tcPr>
          <w:p w14:paraId="74D77D16" w14:textId="31E74ABD" w:rsidR="00120D70" w:rsidRPr="00FD49D0" w:rsidRDefault="00120D70" w:rsidP="00120D70">
            <w:r w:rsidRPr="00FD49D0">
              <w:t>NR_HST_FR2-UEConTest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E6B31A" w14:textId="05829DAA" w:rsidR="00120D70" w:rsidRPr="0045170C" w:rsidRDefault="00120D70" w:rsidP="00120D70">
            <w:pPr>
              <w:jc w:val="right"/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719487" w14:textId="4F22C4E6" w:rsidR="00120D70" w:rsidRPr="00942904" w:rsidRDefault="00120D70" w:rsidP="00120D70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20D70" w:rsidRPr="00DA247A" w14:paraId="64AB12B2" w14:textId="77777777" w:rsidTr="00611901">
        <w:tc>
          <w:tcPr>
            <w:tcW w:w="959" w:type="dxa"/>
            <w:shd w:val="clear" w:color="auto" w:fill="auto"/>
          </w:tcPr>
          <w:p w14:paraId="1FA29740" w14:textId="622F43B6" w:rsidR="00120D70" w:rsidRPr="00DA247A" w:rsidRDefault="00120D70" w:rsidP="00120D70">
            <w:r w:rsidRPr="00DA247A">
              <w:t>13.</w:t>
            </w:r>
            <w:r>
              <w:t>3.27</w:t>
            </w:r>
          </w:p>
        </w:tc>
        <w:tc>
          <w:tcPr>
            <w:tcW w:w="1276" w:type="dxa"/>
            <w:shd w:val="clear" w:color="auto" w:fill="auto"/>
          </w:tcPr>
          <w:p w14:paraId="3B9131F1" w14:textId="6E7648F9" w:rsidR="00120D70" w:rsidRPr="00DA247A" w:rsidRDefault="00120D70" w:rsidP="00120D70">
            <w:r w:rsidRPr="00DA247A">
              <w:t>-</w:t>
            </w:r>
          </w:p>
        </w:tc>
        <w:tc>
          <w:tcPr>
            <w:tcW w:w="3402" w:type="dxa"/>
            <w:shd w:val="clear" w:color="auto" w:fill="auto"/>
          </w:tcPr>
          <w:p w14:paraId="4C35AD29" w14:textId="77777777" w:rsidR="00120D70" w:rsidRPr="00FD49D0" w:rsidRDefault="00120D70" w:rsidP="00120D70">
            <w:r w:rsidRPr="00FD49D0">
              <w:t>NR_SL_enh-UEConTest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40EA17" w14:textId="097F91CC" w:rsidR="00120D70" w:rsidRPr="0045170C" w:rsidRDefault="00120D70" w:rsidP="00120D70">
            <w:pPr>
              <w:jc w:val="right"/>
              <w:rPr>
                <w:color w:val="BFBFBF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F615949" w14:textId="0A1BA7D3" w:rsidR="00120D70" w:rsidRPr="00942904" w:rsidRDefault="00120D70" w:rsidP="00120D70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20D70" w:rsidRPr="00DA247A" w14:paraId="01A00F8F" w14:textId="77777777" w:rsidTr="00611901">
        <w:tc>
          <w:tcPr>
            <w:tcW w:w="959" w:type="dxa"/>
            <w:shd w:val="clear" w:color="auto" w:fill="auto"/>
          </w:tcPr>
          <w:p w14:paraId="26C4FBF5" w14:textId="06FE9C87" w:rsidR="00120D70" w:rsidRPr="00DA247A" w:rsidRDefault="00120D70" w:rsidP="00120D70">
            <w:r w:rsidRPr="00DA247A">
              <w:t>13.</w:t>
            </w:r>
            <w:r>
              <w:t>3.28</w:t>
            </w:r>
          </w:p>
        </w:tc>
        <w:tc>
          <w:tcPr>
            <w:tcW w:w="1276" w:type="dxa"/>
            <w:shd w:val="clear" w:color="auto" w:fill="auto"/>
          </w:tcPr>
          <w:p w14:paraId="6E02BB58" w14:textId="6CB34902" w:rsidR="00120D70" w:rsidRPr="00DA247A" w:rsidRDefault="00120D70" w:rsidP="00120D70">
            <w:r>
              <w:t>RP-231670</w:t>
            </w:r>
          </w:p>
        </w:tc>
        <w:tc>
          <w:tcPr>
            <w:tcW w:w="3402" w:type="dxa"/>
            <w:shd w:val="clear" w:color="auto" w:fill="auto"/>
          </w:tcPr>
          <w:p w14:paraId="79DA1AE6" w14:textId="02462DC5" w:rsidR="00120D70" w:rsidRPr="00FD49D0" w:rsidRDefault="00120D70" w:rsidP="00120D70">
            <w:r w:rsidRPr="00FD49D0">
              <w:t>NR_SL_Relay-UEConTest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46D42E" w14:textId="384F362A" w:rsidR="00120D70" w:rsidRPr="0045170C" w:rsidRDefault="00120D70" w:rsidP="00120D70">
            <w:pPr>
              <w:jc w:val="right"/>
              <w:rPr>
                <w:color w:val="BFBFBF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46AE79" w14:textId="0183CAB9" w:rsidR="00120D70" w:rsidRPr="00942904" w:rsidRDefault="00120D70" w:rsidP="00120D70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20D70" w:rsidRPr="00DA247A" w14:paraId="4BCBBC67" w14:textId="77777777" w:rsidTr="00611901">
        <w:tc>
          <w:tcPr>
            <w:tcW w:w="959" w:type="dxa"/>
            <w:shd w:val="clear" w:color="auto" w:fill="auto"/>
          </w:tcPr>
          <w:p w14:paraId="36796823" w14:textId="6583F4EA" w:rsidR="00120D70" w:rsidRPr="00DA247A" w:rsidRDefault="00120D70" w:rsidP="00120D70">
            <w:r w:rsidRPr="00DA247A">
              <w:t>13.</w:t>
            </w:r>
            <w:r>
              <w:t>3.29</w:t>
            </w:r>
          </w:p>
        </w:tc>
        <w:tc>
          <w:tcPr>
            <w:tcW w:w="1276" w:type="dxa"/>
            <w:shd w:val="clear" w:color="auto" w:fill="auto"/>
          </w:tcPr>
          <w:p w14:paraId="6A9CDEAE" w14:textId="4B4D58CA" w:rsidR="00120D70" w:rsidRPr="00DA247A" w:rsidRDefault="00120D70" w:rsidP="00120D70">
            <w:r>
              <w:t>RP-231671</w:t>
            </w:r>
          </w:p>
        </w:tc>
        <w:tc>
          <w:tcPr>
            <w:tcW w:w="3402" w:type="dxa"/>
            <w:shd w:val="clear" w:color="auto" w:fill="auto"/>
          </w:tcPr>
          <w:p w14:paraId="1F179C7E" w14:textId="5BBC46E6" w:rsidR="00120D70" w:rsidRPr="00FD49D0" w:rsidRDefault="00120D70" w:rsidP="00120D70">
            <w:r w:rsidRPr="00FD49D0">
              <w:t>NR_UE_pow_sav_enh_plus_CT-UEConTest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DB5B19" w14:textId="4386E845" w:rsidR="00120D70" w:rsidRPr="0045170C" w:rsidRDefault="00120D70" w:rsidP="00120D70">
            <w:pPr>
              <w:jc w:val="right"/>
              <w:rPr>
                <w:color w:val="BFBFBF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42B94D" w14:textId="2DA4A84A" w:rsidR="00120D70" w:rsidRPr="00942904" w:rsidRDefault="00120D70" w:rsidP="00120D70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20D70" w:rsidRPr="00DA247A" w14:paraId="1F6C118D" w14:textId="77777777" w:rsidTr="00611901">
        <w:tc>
          <w:tcPr>
            <w:tcW w:w="959" w:type="dxa"/>
            <w:shd w:val="clear" w:color="auto" w:fill="auto"/>
          </w:tcPr>
          <w:p w14:paraId="483D275C" w14:textId="15A31480" w:rsidR="00120D70" w:rsidRPr="00781E98" w:rsidRDefault="00120D70" w:rsidP="00120D70">
            <w:pPr>
              <w:rPr>
                <w:highlight w:val="yellow"/>
              </w:rPr>
            </w:pPr>
            <w:r w:rsidRPr="00781E98">
              <w:rPr>
                <w:highlight w:val="yellow"/>
              </w:rPr>
              <w:t>13.3.30</w:t>
            </w:r>
          </w:p>
        </w:tc>
        <w:tc>
          <w:tcPr>
            <w:tcW w:w="1276" w:type="dxa"/>
            <w:shd w:val="clear" w:color="auto" w:fill="auto"/>
          </w:tcPr>
          <w:p w14:paraId="6D1BC019" w14:textId="7B8396A9" w:rsidR="00120D70" w:rsidRPr="00781E98" w:rsidRDefault="00120D70" w:rsidP="00120D70">
            <w:pPr>
              <w:rPr>
                <w:highlight w:val="yellow"/>
              </w:rPr>
            </w:pPr>
            <w:r>
              <w:t>RP-231672</w:t>
            </w:r>
          </w:p>
        </w:tc>
        <w:tc>
          <w:tcPr>
            <w:tcW w:w="3402" w:type="dxa"/>
            <w:shd w:val="clear" w:color="auto" w:fill="auto"/>
          </w:tcPr>
          <w:p w14:paraId="5CA56A74" w14:textId="7B42F236" w:rsidR="00120D70" w:rsidRPr="00781E98" w:rsidRDefault="00120D70" w:rsidP="00120D70">
            <w:pPr>
              <w:rPr>
                <w:highlight w:val="yellow"/>
              </w:rPr>
            </w:pPr>
            <w:r w:rsidRPr="00781E98">
              <w:rPr>
                <w:highlight w:val="yellow"/>
              </w:rPr>
              <w:t>NR_QoE-UEConTest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F1C938" w14:textId="298988F1" w:rsidR="00120D70" w:rsidRPr="00781E98" w:rsidRDefault="00120D70" w:rsidP="00120D70">
            <w:pPr>
              <w:jc w:val="right"/>
              <w:rPr>
                <w:highlight w:val="yellow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6C14474" w14:textId="288C7D9C" w:rsidR="00120D70" w:rsidRPr="00942904" w:rsidRDefault="00120D70" w:rsidP="00120D70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20D70" w:rsidRPr="00DA247A" w14:paraId="5106E8D9" w14:textId="77777777" w:rsidTr="00611901">
        <w:tc>
          <w:tcPr>
            <w:tcW w:w="959" w:type="dxa"/>
            <w:shd w:val="clear" w:color="auto" w:fill="auto"/>
          </w:tcPr>
          <w:p w14:paraId="43B26732" w14:textId="096DE0B4" w:rsidR="00120D70" w:rsidRPr="00E77290" w:rsidRDefault="00120D70" w:rsidP="00120D70">
            <w:r w:rsidRPr="00E77290">
              <w:t>13.3.31</w:t>
            </w:r>
          </w:p>
        </w:tc>
        <w:tc>
          <w:tcPr>
            <w:tcW w:w="1276" w:type="dxa"/>
            <w:shd w:val="clear" w:color="auto" w:fill="auto"/>
          </w:tcPr>
          <w:p w14:paraId="2E2DB4D8" w14:textId="11CD3A4C" w:rsidR="00120D70" w:rsidRPr="00E77290" w:rsidRDefault="00120D70" w:rsidP="00120D70">
            <w:r>
              <w:t>RP-231673</w:t>
            </w:r>
          </w:p>
        </w:tc>
        <w:tc>
          <w:tcPr>
            <w:tcW w:w="3402" w:type="dxa"/>
            <w:shd w:val="clear" w:color="auto" w:fill="auto"/>
          </w:tcPr>
          <w:p w14:paraId="2A7F877B" w14:textId="154D8D40" w:rsidR="00120D70" w:rsidRPr="00E77290" w:rsidRDefault="00120D70" w:rsidP="00120D70">
            <w:r w:rsidRPr="00E77290">
              <w:t>UPIP_SEC_LTE-RAN-UEConTest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7D3852" w14:textId="5CFC47A1" w:rsidR="00120D70" w:rsidRPr="00E77290" w:rsidRDefault="00120D70" w:rsidP="00120D70">
            <w:pPr>
              <w:jc w:val="right"/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E69C4C" w14:textId="2407A91E" w:rsidR="00120D70" w:rsidRPr="00942904" w:rsidRDefault="00120D70" w:rsidP="00120D70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20D70" w:rsidRPr="00DA247A" w14:paraId="63D13E44" w14:textId="77777777" w:rsidTr="00611901">
        <w:tc>
          <w:tcPr>
            <w:tcW w:w="959" w:type="dxa"/>
            <w:shd w:val="clear" w:color="auto" w:fill="auto"/>
          </w:tcPr>
          <w:p w14:paraId="3D2F87E5" w14:textId="3099A8E7" w:rsidR="00120D70" w:rsidRPr="00DA247A" w:rsidRDefault="00120D70" w:rsidP="00120D70">
            <w:r w:rsidRPr="00DA247A">
              <w:t>13.</w:t>
            </w:r>
            <w:r>
              <w:t>3.32</w:t>
            </w:r>
          </w:p>
        </w:tc>
        <w:tc>
          <w:tcPr>
            <w:tcW w:w="1276" w:type="dxa"/>
            <w:shd w:val="clear" w:color="auto" w:fill="auto"/>
          </w:tcPr>
          <w:p w14:paraId="637D4204" w14:textId="3337724D" w:rsidR="00120D70" w:rsidRPr="00DA247A" w:rsidRDefault="00120D70" w:rsidP="00120D70">
            <w:r>
              <w:t>RP-231674</w:t>
            </w:r>
          </w:p>
        </w:tc>
        <w:tc>
          <w:tcPr>
            <w:tcW w:w="3402" w:type="dxa"/>
            <w:shd w:val="clear" w:color="auto" w:fill="auto"/>
          </w:tcPr>
          <w:p w14:paraId="575A8DE3" w14:textId="18B0ED2F" w:rsidR="00120D70" w:rsidRPr="00FD49D0" w:rsidRDefault="00120D70" w:rsidP="00120D70">
            <w:r w:rsidRPr="00FD49D0">
              <w:t>NR_pos_enh-UEConTest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020FA9" w14:textId="34A96512" w:rsidR="00120D70" w:rsidRPr="0045170C" w:rsidRDefault="00120D70" w:rsidP="00120D70">
            <w:pPr>
              <w:jc w:val="right"/>
            </w:pPr>
            <w:r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1FAA34" w14:textId="07AE829E" w:rsidR="00120D70" w:rsidRPr="00942904" w:rsidRDefault="00120D70" w:rsidP="00120D70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20D70" w:rsidRPr="00DB1A6F" w14:paraId="381F88C6" w14:textId="77777777" w:rsidTr="00611901">
        <w:tc>
          <w:tcPr>
            <w:tcW w:w="959" w:type="dxa"/>
            <w:shd w:val="clear" w:color="auto" w:fill="auto"/>
          </w:tcPr>
          <w:p w14:paraId="4A785FA9" w14:textId="60B42857" w:rsidR="00120D70" w:rsidRPr="00F62A8F" w:rsidRDefault="00120D70" w:rsidP="00120D70">
            <w:r w:rsidRPr="00F62A8F">
              <w:t>13.3.33</w:t>
            </w:r>
          </w:p>
        </w:tc>
        <w:tc>
          <w:tcPr>
            <w:tcW w:w="1276" w:type="dxa"/>
            <w:shd w:val="clear" w:color="auto" w:fill="auto"/>
          </w:tcPr>
          <w:p w14:paraId="06FAB555" w14:textId="3DAE6F43" w:rsidR="00120D70" w:rsidRPr="00F62A8F" w:rsidRDefault="00120D70" w:rsidP="00120D70">
            <w:r>
              <w:t>-</w:t>
            </w:r>
          </w:p>
        </w:tc>
        <w:tc>
          <w:tcPr>
            <w:tcW w:w="3402" w:type="dxa"/>
            <w:shd w:val="clear" w:color="auto" w:fill="auto"/>
          </w:tcPr>
          <w:p w14:paraId="5B0B36AC" w14:textId="33BCA52E" w:rsidR="00120D70" w:rsidRPr="00F62A8F" w:rsidRDefault="00120D70" w:rsidP="00120D70">
            <w:r w:rsidRPr="00F62A8F">
              <w:t>DL_intrpt_combos_TxSW_R17-UEConTest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3D588C" w14:textId="005CF7F6" w:rsidR="00120D70" w:rsidRPr="00F62A8F" w:rsidRDefault="00120D70" w:rsidP="00120D70">
            <w:pPr>
              <w:jc w:val="right"/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7ADA8F" w14:textId="3B0D84C1" w:rsidR="00120D70" w:rsidRPr="00942904" w:rsidRDefault="00120D70" w:rsidP="00120D70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20D70" w:rsidRPr="00DB1A6F" w14:paraId="20050BBD" w14:textId="77777777" w:rsidTr="00611901">
        <w:tc>
          <w:tcPr>
            <w:tcW w:w="959" w:type="dxa"/>
            <w:shd w:val="clear" w:color="auto" w:fill="auto"/>
          </w:tcPr>
          <w:p w14:paraId="2CCEF231" w14:textId="51503956" w:rsidR="00120D70" w:rsidRPr="00F62A8F" w:rsidRDefault="00120D70" w:rsidP="00120D70">
            <w:r w:rsidRPr="00F62A8F">
              <w:t>13.3.34</w:t>
            </w:r>
          </w:p>
        </w:tc>
        <w:tc>
          <w:tcPr>
            <w:tcW w:w="1276" w:type="dxa"/>
            <w:shd w:val="clear" w:color="auto" w:fill="auto"/>
          </w:tcPr>
          <w:p w14:paraId="1A2E089C" w14:textId="575A39D7" w:rsidR="00120D70" w:rsidRPr="00F62A8F" w:rsidRDefault="00120D70" w:rsidP="00120D70">
            <w:r>
              <w:t>RP-231675</w:t>
            </w:r>
          </w:p>
        </w:tc>
        <w:tc>
          <w:tcPr>
            <w:tcW w:w="3402" w:type="dxa"/>
            <w:shd w:val="clear" w:color="auto" w:fill="auto"/>
          </w:tcPr>
          <w:p w14:paraId="730D1519" w14:textId="35244741" w:rsidR="00120D70" w:rsidRPr="00F62A8F" w:rsidRDefault="00120D70" w:rsidP="00120D70">
            <w:r w:rsidRPr="00F62A8F">
              <w:t>NR_MG_enh-UEConTest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EF4469" w14:textId="09D3A712" w:rsidR="00120D70" w:rsidRPr="00F62A8F" w:rsidRDefault="00120D70" w:rsidP="00120D70">
            <w:pPr>
              <w:jc w:val="right"/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205261" w14:textId="7D87BB85" w:rsidR="00120D70" w:rsidRPr="00942904" w:rsidRDefault="00120D70" w:rsidP="00120D70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20D70" w:rsidRPr="00DB1A6F" w14:paraId="6946AA77" w14:textId="77777777" w:rsidTr="00611901">
        <w:tc>
          <w:tcPr>
            <w:tcW w:w="959" w:type="dxa"/>
            <w:shd w:val="clear" w:color="auto" w:fill="auto"/>
          </w:tcPr>
          <w:p w14:paraId="7CA0037C" w14:textId="45C19880" w:rsidR="00120D70" w:rsidRPr="00F62A8F" w:rsidRDefault="00120D70" w:rsidP="00120D70">
            <w:r w:rsidRPr="00F62A8F">
              <w:t>13.3.35</w:t>
            </w:r>
          </w:p>
        </w:tc>
        <w:tc>
          <w:tcPr>
            <w:tcW w:w="1276" w:type="dxa"/>
            <w:shd w:val="clear" w:color="auto" w:fill="auto"/>
          </w:tcPr>
          <w:p w14:paraId="21B2A43C" w14:textId="1841AD22" w:rsidR="00120D70" w:rsidRPr="00F62A8F" w:rsidRDefault="00120D70" w:rsidP="00120D70">
            <w:r>
              <w:t>RP-231676</w:t>
            </w:r>
          </w:p>
        </w:tc>
        <w:tc>
          <w:tcPr>
            <w:tcW w:w="3402" w:type="dxa"/>
            <w:shd w:val="clear" w:color="auto" w:fill="auto"/>
          </w:tcPr>
          <w:p w14:paraId="5D5352C2" w14:textId="210CC55C" w:rsidR="00120D70" w:rsidRPr="00F62A8F" w:rsidRDefault="00120D70" w:rsidP="00120D70">
            <w:r w:rsidRPr="00F62A8F">
              <w:t>Power_Limit_CA_DC-UEConTest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9AC8D2" w14:textId="4C9E0C7E" w:rsidR="00120D70" w:rsidRPr="00F62A8F" w:rsidRDefault="00120D70" w:rsidP="00120D70">
            <w:pPr>
              <w:jc w:val="right"/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D171328" w14:textId="236DC4AB" w:rsidR="00120D70" w:rsidRPr="00942904" w:rsidRDefault="00120D70" w:rsidP="00120D70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20D70" w:rsidRPr="0045170C" w14:paraId="26C156A7" w14:textId="77777777" w:rsidTr="00611901">
        <w:tc>
          <w:tcPr>
            <w:tcW w:w="959" w:type="dxa"/>
            <w:shd w:val="clear" w:color="auto" w:fill="auto"/>
          </w:tcPr>
          <w:p w14:paraId="2DDAD918" w14:textId="2E1DEF24" w:rsidR="00120D70" w:rsidRPr="00710D1E" w:rsidRDefault="00120D70" w:rsidP="00120D70">
            <w:pPr>
              <w:rPr>
                <w:highlight w:val="yellow"/>
              </w:rPr>
            </w:pPr>
            <w:r w:rsidRPr="00710D1E">
              <w:rPr>
                <w:highlight w:val="yellow"/>
              </w:rPr>
              <w:t>13.3.36</w:t>
            </w:r>
          </w:p>
        </w:tc>
        <w:tc>
          <w:tcPr>
            <w:tcW w:w="1276" w:type="dxa"/>
            <w:shd w:val="clear" w:color="auto" w:fill="auto"/>
          </w:tcPr>
          <w:p w14:paraId="3FC73247" w14:textId="317E5173" w:rsidR="00120D70" w:rsidRPr="00710D1E" w:rsidRDefault="00120D70" w:rsidP="00120D70">
            <w:pPr>
              <w:rPr>
                <w:highlight w:val="yellow"/>
              </w:rPr>
            </w:pPr>
            <w:r>
              <w:t>RP-231677</w:t>
            </w:r>
          </w:p>
        </w:tc>
        <w:tc>
          <w:tcPr>
            <w:tcW w:w="3402" w:type="dxa"/>
            <w:shd w:val="clear" w:color="auto" w:fill="auto"/>
          </w:tcPr>
          <w:p w14:paraId="57E0AF59" w14:textId="7BC76B0F" w:rsidR="00120D70" w:rsidRPr="00710D1E" w:rsidRDefault="00120D70" w:rsidP="00120D70">
            <w:pPr>
              <w:rPr>
                <w:color w:val="FF0000"/>
                <w:highlight w:val="yellow"/>
              </w:rPr>
            </w:pPr>
            <w:r w:rsidRPr="00710D1E">
              <w:rPr>
                <w:color w:val="FF0000"/>
                <w:highlight w:val="yellow"/>
              </w:rPr>
              <w:t>LTE_NR_DC_enh2-UEConTest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B3D633" w14:textId="66521C8E" w:rsidR="00120D70" w:rsidRPr="00710D1E" w:rsidRDefault="00120D70" w:rsidP="00120D70">
            <w:pPr>
              <w:jc w:val="right"/>
              <w:rPr>
                <w:highlight w:val="yellow"/>
              </w:rPr>
            </w:pPr>
            <w:r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2D5FCF" w14:textId="423E87FC" w:rsidR="00120D70" w:rsidRPr="00942904" w:rsidRDefault="00120D70" w:rsidP="00120D70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20D70" w:rsidRPr="0045170C" w14:paraId="6740839D" w14:textId="77777777" w:rsidTr="00611901">
        <w:tc>
          <w:tcPr>
            <w:tcW w:w="959" w:type="dxa"/>
            <w:shd w:val="clear" w:color="auto" w:fill="auto"/>
          </w:tcPr>
          <w:p w14:paraId="6225FEF6" w14:textId="3226FE9D" w:rsidR="00120D70" w:rsidRPr="00F62A8F" w:rsidRDefault="00120D70" w:rsidP="00120D70">
            <w:r w:rsidRPr="00F62A8F">
              <w:t>13.3.37</w:t>
            </w:r>
          </w:p>
        </w:tc>
        <w:tc>
          <w:tcPr>
            <w:tcW w:w="1276" w:type="dxa"/>
            <w:shd w:val="clear" w:color="auto" w:fill="auto"/>
          </w:tcPr>
          <w:p w14:paraId="66B30958" w14:textId="22389A83" w:rsidR="00120D70" w:rsidRPr="00F62A8F" w:rsidRDefault="00120D70" w:rsidP="00120D70">
            <w:r>
              <w:t>RP-231678</w:t>
            </w:r>
          </w:p>
        </w:tc>
        <w:tc>
          <w:tcPr>
            <w:tcW w:w="3402" w:type="dxa"/>
            <w:shd w:val="clear" w:color="auto" w:fill="auto"/>
          </w:tcPr>
          <w:p w14:paraId="7D7A56F9" w14:textId="0A2C9015" w:rsidR="00120D70" w:rsidRPr="00F62A8F" w:rsidRDefault="00120D70" w:rsidP="00120D70">
            <w:r w:rsidRPr="00F62A8F">
              <w:t>ID_UAS-UEConTest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677EC6" w14:textId="65024CED" w:rsidR="00120D70" w:rsidRPr="00F62A8F" w:rsidRDefault="00120D70" w:rsidP="00120D70">
            <w:pPr>
              <w:jc w:val="right"/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77568E" w14:textId="62CF6F52" w:rsidR="00120D70" w:rsidRPr="00942904" w:rsidRDefault="00120D70" w:rsidP="00120D70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20D70" w:rsidRPr="00DB1A6F" w14:paraId="2EA58573" w14:textId="77777777" w:rsidTr="00611901">
        <w:tc>
          <w:tcPr>
            <w:tcW w:w="959" w:type="dxa"/>
            <w:shd w:val="clear" w:color="auto" w:fill="auto"/>
          </w:tcPr>
          <w:p w14:paraId="1B98FAC0" w14:textId="7754AB3E" w:rsidR="00120D70" w:rsidRPr="009B6483" w:rsidRDefault="00120D70" w:rsidP="00120D70">
            <w:r w:rsidRPr="009B6483">
              <w:t>13.4.1</w:t>
            </w:r>
          </w:p>
        </w:tc>
        <w:tc>
          <w:tcPr>
            <w:tcW w:w="1276" w:type="dxa"/>
            <w:shd w:val="clear" w:color="auto" w:fill="auto"/>
          </w:tcPr>
          <w:p w14:paraId="56D855DD" w14:textId="0EEEDD02" w:rsidR="00120D70" w:rsidRPr="009B6483" w:rsidRDefault="00120D70" w:rsidP="00120D70">
            <w:r>
              <w:t>RP-231679</w:t>
            </w:r>
          </w:p>
        </w:tc>
        <w:tc>
          <w:tcPr>
            <w:tcW w:w="3402" w:type="dxa"/>
            <w:shd w:val="clear" w:color="auto" w:fill="auto"/>
          </w:tcPr>
          <w:p w14:paraId="4462EF61" w14:textId="4B787B1A" w:rsidR="00120D70" w:rsidRPr="009B6483" w:rsidRDefault="00120D70" w:rsidP="00120D70">
            <w:r w:rsidRPr="009B6483">
              <w:t>LTE_NBIOT_eMTC_NTN_req-UEConTest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862BE4" w14:textId="60742719" w:rsidR="00120D70" w:rsidRPr="009B6483" w:rsidRDefault="00120D70" w:rsidP="00120D70">
            <w:pPr>
              <w:jc w:val="right"/>
            </w:pPr>
            <w:r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4E8087" w14:textId="3B0FFBBA" w:rsidR="00120D70" w:rsidRPr="00942904" w:rsidRDefault="00120D70" w:rsidP="00120D70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20D70" w:rsidRPr="0045170C" w14:paraId="4FE68FEA" w14:textId="77777777" w:rsidTr="00611901">
        <w:tc>
          <w:tcPr>
            <w:tcW w:w="959" w:type="dxa"/>
            <w:shd w:val="clear" w:color="auto" w:fill="auto"/>
          </w:tcPr>
          <w:p w14:paraId="2A74D7A5" w14:textId="3C2CE80A" w:rsidR="00120D70" w:rsidRPr="009B6483" w:rsidRDefault="00120D70" w:rsidP="00120D70">
            <w:r w:rsidRPr="009B6483">
              <w:t>13.4.2</w:t>
            </w:r>
          </w:p>
        </w:tc>
        <w:tc>
          <w:tcPr>
            <w:tcW w:w="1276" w:type="dxa"/>
            <w:shd w:val="clear" w:color="auto" w:fill="auto"/>
          </w:tcPr>
          <w:p w14:paraId="5F81A63D" w14:textId="553D7E84" w:rsidR="00120D70" w:rsidRPr="009B6483" w:rsidRDefault="00120D70" w:rsidP="00120D70">
            <w:r>
              <w:t>RP-231680</w:t>
            </w:r>
          </w:p>
        </w:tc>
        <w:tc>
          <w:tcPr>
            <w:tcW w:w="3402" w:type="dxa"/>
            <w:shd w:val="clear" w:color="auto" w:fill="auto"/>
          </w:tcPr>
          <w:p w14:paraId="0BD34F13" w14:textId="6987E89F" w:rsidR="00120D70" w:rsidRPr="009B6483" w:rsidRDefault="00120D70" w:rsidP="00120D70">
            <w:r w:rsidRPr="009B6483">
              <w:t>LTE_TDD_1670_1675MHz-UEConTest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8D485F" w14:textId="7C3DC0F9" w:rsidR="00120D70" w:rsidRPr="009B6483" w:rsidRDefault="00120D70" w:rsidP="00120D70">
            <w:pPr>
              <w:jc w:val="right"/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1E2E63" w14:textId="754FD4C7" w:rsidR="00120D70" w:rsidRPr="00942904" w:rsidRDefault="00120D70" w:rsidP="00120D70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20D70" w:rsidRPr="00DA247A" w14:paraId="42284FF3" w14:textId="77777777" w:rsidTr="00611901">
        <w:tc>
          <w:tcPr>
            <w:tcW w:w="959" w:type="dxa"/>
            <w:shd w:val="clear" w:color="auto" w:fill="auto"/>
          </w:tcPr>
          <w:p w14:paraId="5FA933EE" w14:textId="0BD795E2" w:rsidR="00120D70" w:rsidRPr="00781E98" w:rsidRDefault="00120D70" w:rsidP="00120D70">
            <w:pPr>
              <w:rPr>
                <w:highlight w:val="yellow"/>
              </w:rPr>
            </w:pPr>
            <w:r w:rsidRPr="00781E98">
              <w:rPr>
                <w:highlight w:val="yellow"/>
              </w:rPr>
              <w:t>13.4.3</w:t>
            </w:r>
          </w:p>
        </w:tc>
        <w:tc>
          <w:tcPr>
            <w:tcW w:w="1276" w:type="dxa"/>
            <w:shd w:val="clear" w:color="auto" w:fill="auto"/>
          </w:tcPr>
          <w:p w14:paraId="793A2286" w14:textId="06624BBD" w:rsidR="00120D70" w:rsidRPr="00781E98" w:rsidRDefault="00120D70" w:rsidP="00120D70">
            <w:pPr>
              <w:rPr>
                <w:rFonts w:ascii="Arial" w:hAnsi="Arial" w:cs="Arial"/>
                <w:highlight w:val="yellow"/>
              </w:rPr>
            </w:pPr>
            <w:r>
              <w:t>RP-231681</w:t>
            </w:r>
          </w:p>
        </w:tc>
        <w:tc>
          <w:tcPr>
            <w:tcW w:w="3402" w:type="dxa"/>
            <w:shd w:val="clear" w:color="auto" w:fill="auto"/>
          </w:tcPr>
          <w:p w14:paraId="464B728E" w14:textId="3F592B77" w:rsidR="00120D70" w:rsidRPr="00781E98" w:rsidRDefault="00120D70" w:rsidP="00120D70">
            <w:pPr>
              <w:rPr>
                <w:highlight w:val="yellow"/>
              </w:rPr>
            </w:pPr>
            <w:r w:rsidRPr="00781E98">
              <w:rPr>
                <w:sz w:val="14"/>
                <w:szCs w:val="16"/>
                <w:highlight w:val="yellow"/>
              </w:rPr>
              <w:t>NR_bands_UL_MIMO_R18-UEConTest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767F6F" w14:textId="42A13616" w:rsidR="00120D70" w:rsidRPr="00B51D35" w:rsidRDefault="00B51D35" w:rsidP="00120D70">
            <w:pPr>
              <w:jc w:val="right"/>
              <w:rPr>
                <w:highlight w:val="yellow"/>
              </w:rPr>
            </w:pPr>
            <w:r w:rsidRPr="00B51D35">
              <w:rPr>
                <w:rFonts w:ascii="Arial" w:hAnsi="Arial" w:cs="Arial"/>
                <w:color w:val="000000"/>
                <w:highlight w:val="yellow"/>
              </w:rPr>
              <w:t>1</w:t>
            </w:r>
            <w:r>
              <w:rPr>
                <w:rFonts w:ascii="Arial" w:hAnsi="Arial" w:cs="Arial"/>
                <w:color w:val="000000"/>
                <w:highlight w:val="yellow"/>
              </w:rPr>
              <w:t>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03BAF5" w14:textId="2E774748" w:rsidR="00120D70" w:rsidRDefault="003245C5" w:rsidP="00120D7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20D70" w:rsidRPr="00DA247A" w14:paraId="0970CA65" w14:textId="77777777" w:rsidTr="00611901">
        <w:tc>
          <w:tcPr>
            <w:tcW w:w="959" w:type="dxa"/>
            <w:shd w:val="clear" w:color="auto" w:fill="auto"/>
          </w:tcPr>
          <w:p w14:paraId="3763DAAE" w14:textId="0A5977E3" w:rsidR="00120D70" w:rsidRPr="009B6483" w:rsidRDefault="00120D70" w:rsidP="00120D70">
            <w:r w:rsidRPr="00301EA0">
              <w:t>13.4.4</w:t>
            </w:r>
          </w:p>
        </w:tc>
        <w:tc>
          <w:tcPr>
            <w:tcW w:w="1276" w:type="dxa"/>
            <w:shd w:val="clear" w:color="auto" w:fill="auto"/>
          </w:tcPr>
          <w:p w14:paraId="0CC914B7" w14:textId="1A233184" w:rsidR="00120D70" w:rsidRPr="009B6483" w:rsidRDefault="00120D70" w:rsidP="00120D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192C593F" w14:textId="789F80F5" w:rsidR="00120D70" w:rsidRPr="009B6483" w:rsidRDefault="00120D70" w:rsidP="00120D70">
            <w:r w:rsidRPr="00301EA0">
              <w:rPr>
                <w:sz w:val="14"/>
                <w:szCs w:val="16"/>
              </w:rPr>
              <w:t>NR_CADC_NR_LTE_DC_R18-UEConTest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68722B" w14:textId="4A7A6BBD" w:rsidR="00120D70" w:rsidRDefault="00120D70" w:rsidP="00120D70">
            <w:pPr>
              <w:jc w:val="right"/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F0C2E0" w14:textId="30F64F14" w:rsidR="00120D70" w:rsidRDefault="003245C5" w:rsidP="00120D7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20D70" w:rsidRPr="00DA247A" w14:paraId="252B237F" w14:textId="77777777" w:rsidTr="00611901">
        <w:tc>
          <w:tcPr>
            <w:tcW w:w="959" w:type="dxa"/>
            <w:shd w:val="clear" w:color="auto" w:fill="auto"/>
          </w:tcPr>
          <w:p w14:paraId="1DBE791F" w14:textId="6054DA03" w:rsidR="00120D70" w:rsidRPr="00710D1E" w:rsidRDefault="00120D70" w:rsidP="00120D70">
            <w:pPr>
              <w:rPr>
                <w:highlight w:val="yellow"/>
              </w:rPr>
            </w:pPr>
            <w:r w:rsidRPr="00710D1E">
              <w:rPr>
                <w:highlight w:val="yellow"/>
              </w:rPr>
              <w:t>13.4.6</w:t>
            </w:r>
          </w:p>
        </w:tc>
        <w:tc>
          <w:tcPr>
            <w:tcW w:w="1276" w:type="dxa"/>
            <w:shd w:val="clear" w:color="auto" w:fill="auto"/>
          </w:tcPr>
          <w:p w14:paraId="2F396531" w14:textId="6102A2FD" w:rsidR="00120D70" w:rsidRPr="00710D1E" w:rsidRDefault="00120D70" w:rsidP="00120D70">
            <w:pPr>
              <w:rPr>
                <w:rFonts w:ascii="Arial" w:hAnsi="Arial" w:cs="Arial"/>
                <w:highlight w:val="yellow"/>
              </w:rPr>
            </w:pPr>
            <w:r>
              <w:t>RP-231682</w:t>
            </w:r>
          </w:p>
        </w:tc>
        <w:tc>
          <w:tcPr>
            <w:tcW w:w="3402" w:type="dxa"/>
            <w:shd w:val="clear" w:color="auto" w:fill="auto"/>
          </w:tcPr>
          <w:p w14:paraId="47EBD4DA" w14:textId="7F84FF71" w:rsidR="00120D70" w:rsidRPr="00710D1E" w:rsidRDefault="00120D70" w:rsidP="00120D70">
            <w:pPr>
              <w:rPr>
                <w:highlight w:val="yellow"/>
              </w:rPr>
            </w:pPr>
            <w:r w:rsidRPr="00710D1E">
              <w:rPr>
                <w:sz w:val="14"/>
                <w:szCs w:val="16"/>
                <w:highlight w:val="yellow"/>
              </w:rPr>
              <w:t>HPUE_NR_FR1_TDD_R18-UEConTest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51970C" w14:textId="75D40A38" w:rsidR="00120D70" w:rsidRPr="00B51D35" w:rsidRDefault="00B51D35" w:rsidP="00120D70">
            <w:pPr>
              <w:jc w:val="right"/>
              <w:rPr>
                <w:highlight w:val="yellow"/>
              </w:rPr>
            </w:pPr>
            <w:r w:rsidRPr="00B51D35">
              <w:rPr>
                <w:rFonts w:ascii="Arial" w:hAnsi="Arial" w:cs="Arial"/>
                <w:color w:val="000000"/>
                <w:highlight w:val="yellow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1C77C1" w14:textId="74447566" w:rsidR="00120D70" w:rsidRDefault="003245C5" w:rsidP="00120D7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20D70" w:rsidRPr="00DA247A" w14:paraId="4F03AEDD" w14:textId="77777777" w:rsidTr="00611901">
        <w:tc>
          <w:tcPr>
            <w:tcW w:w="959" w:type="dxa"/>
            <w:shd w:val="clear" w:color="auto" w:fill="auto"/>
          </w:tcPr>
          <w:p w14:paraId="32864F53" w14:textId="2C41DA2E" w:rsidR="00120D70" w:rsidRPr="009B6483" w:rsidRDefault="00120D70" w:rsidP="00120D70">
            <w:r w:rsidRPr="00301EA0">
              <w:t>13.4.7</w:t>
            </w:r>
          </w:p>
        </w:tc>
        <w:tc>
          <w:tcPr>
            <w:tcW w:w="1276" w:type="dxa"/>
            <w:shd w:val="clear" w:color="auto" w:fill="auto"/>
          </w:tcPr>
          <w:p w14:paraId="659DFABE" w14:textId="532F47D4" w:rsidR="00120D70" w:rsidRPr="009B6483" w:rsidRDefault="00120D70" w:rsidP="00120D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78A931D2" w14:textId="39C60C31" w:rsidR="00120D70" w:rsidRPr="009B6483" w:rsidRDefault="00120D70" w:rsidP="00120D70">
            <w:r w:rsidRPr="00301EA0">
              <w:rPr>
                <w:sz w:val="14"/>
                <w:szCs w:val="16"/>
              </w:rPr>
              <w:t>HPUE_NR_FR1_FDD_R18-UEConTest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E94D96" w14:textId="03A549E9" w:rsidR="00120D70" w:rsidRDefault="00120D70" w:rsidP="00120D70">
            <w:pPr>
              <w:jc w:val="right"/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52368D" w14:textId="0158C0AC" w:rsidR="00120D70" w:rsidRDefault="003245C5" w:rsidP="00120D7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20D70" w:rsidRPr="00DA247A" w14:paraId="0ED76F8A" w14:textId="77777777" w:rsidTr="00611901">
        <w:tc>
          <w:tcPr>
            <w:tcW w:w="959" w:type="dxa"/>
            <w:shd w:val="clear" w:color="auto" w:fill="auto"/>
          </w:tcPr>
          <w:p w14:paraId="374219F7" w14:textId="061BEFCC" w:rsidR="00120D70" w:rsidRPr="00710D1E" w:rsidRDefault="00120D70" w:rsidP="00120D70">
            <w:pPr>
              <w:rPr>
                <w:highlight w:val="yellow"/>
              </w:rPr>
            </w:pPr>
            <w:r w:rsidRPr="00710D1E">
              <w:rPr>
                <w:highlight w:val="yellow"/>
              </w:rPr>
              <w:t>13.4.8</w:t>
            </w:r>
          </w:p>
        </w:tc>
        <w:tc>
          <w:tcPr>
            <w:tcW w:w="1276" w:type="dxa"/>
            <w:shd w:val="clear" w:color="auto" w:fill="auto"/>
          </w:tcPr>
          <w:p w14:paraId="7DEAEE12" w14:textId="41D84CB4" w:rsidR="00120D70" w:rsidRPr="00710D1E" w:rsidRDefault="00120D70" w:rsidP="00120D70">
            <w:pPr>
              <w:rPr>
                <w:rFonts w:ascii="Arial" w:hAnsi="Arial" w:cs="Arial"/>
                <w:highlight w:val="yellow"/>
              </w:rPr>
            </w:pPr>
            <w:r>
              <w:t>RP-231683</w:t>
            </w:r>
          </w:p>
        </w:tc>
        <w:tc>
          <w:tcPr>
            <w:tcW w:w="3402" w:type="dxa"/>
            <w:shd w:val="clear" w:color="auto" w:fill="auto"/>
          </w:tcPr>
          <w:p w14:paraId="38BC2479" w14:textId="03B54B30" w:rsidR="00120D70" w:rsidRPr="00710D1E" w:rsidRDefault="00120D70" w:rsidP="00120D70">
            <w:pPr>
              <w:rPr>
                <w:highlight w:val="yellow"/>
              </w:rPr>
            </w:pPr>
            <w:r w:rsidRPr="00710D1E">
              <w:rPr>
                <w:sz w:val="14"/>
                <w:szCs w:val="16"/>
                <w:highlight w:val="yellow"/>
              </w:rPr>
              <w:t>HPUE_NR_CADC_NR_LTE_DC_R18-UEConTest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CFFA38" w14:textId="229A463F" w:rsidR="00120D70" w:rsidRPr="00B51D35" w:rsidRDefault="00B51D35" w:rsidP="00120D70">
            <w:pPr>
              <w:jc w:val="right"/>
              <w:rPr>
                <w:highlight w:val="yellow"/>
              </w:rPr>
            </w:pPr>
            <w:r>
              <w:rPr>
                <w:rFonts w:ascii="Arial" w:hAnsi="Arial" w:cs="Arial"/>
                <w:color w:val="000000"/>
                <w:highlight w:val="yellow"/>
              </w:rPr>
              <w:t>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9BEFC07" w14:textId="44E42847" w:rsidR="00120D70" w:rsidRPr="003245C5" w:rsidRDefault="003245C5" w:rsidP="00120D7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245C5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20D70" w:rsidRPr="00DA247A" w14:paraId="7BFCACE2" w14:textId="77777777" w:rsidTr="00611901">
        <w:tc>
          <w:tcPr>
            <w:tcW w:w="959" w:type="dxa"/>
            <w:shd w:val="clear" w:color="auto" w:fill="auto"/>
          </w:tcPr>
          <w:p w14:paraId="060A4351" w14:textId="2141B243" w:rsidR="00120D70" w:rsidRPr="00F074D1" w:rsidRDefault="00120D70" w:rsidP="00120D70">
            <w:pPr>
              <w:rPr>
                <w:highlight w:val="yellow"/>
              </w:rPr>
            </w:pPr>
            <w:r w:rsidRPr="00F074D1">
              <w:rPr>
                <w:highlight w:val="yellow"/>
              </w:rPr>
              <w:t>13.4.9</w:t>
            </w:r>
          </w:p>
        </w:tc>
        <w:tc>
          <w:tcPr>
            <w:tcW w:w="1276" w:type="dxa"/>
            <w:shd w:val="clear" w:color="auto" w:fill="auto"/>
          </w:tcPr>
          <w:p w14:paraId="52C51B65" w14:textId="08FAD09C" w:rsidR="00120D70" w:rsidRPr="00F074D1" w:rsidRDefault="00120D70" w:rsidP="00120D70">
            <w:pPr>
              <w:rPr>
                <w:rFonts w:ascii="Arial" w:hAnsi="Arial" w:cs="Arial"/>
                <w:highlight w:val="yellow"/>
              </w:rPr>
            </w:pPr>
            <w:r>
              <w:t>RP-231684</w:t>
            </w:r>
          </w:p>
        </w:tc>
        <w:tc>
          <w:tcPr>
            <w:tcW w:w="3402" w:type="dxa"/>
            <w:shd w:val="clear" w:color="auto" w:fill="auto"/>
          </w:tcPr>
          <w:p w14:paraId="6EB8C888" w14:textId="60F6E66D" w:rsidR="00120D70" w:rsidRPr="00F074D1" w:rsidRDefault="00120D70" w:rsidP="00120D70">
            <w:pPr>
              <w:rPr>
                <w:highlight w:val="yellow"/>
              </w:rPr>
            </w:pPr>
            <w:r w:rsidRPr="00F074D1">
              <w:rPr>
                <w:sz w:val="14"/>
                <w:szCs w:val="16"/>
                <w:highlight w:val="yellow"/>
              </w:rPr>
              <w:t>LTE_NR_HPUE_FWVM_R18-UEConTest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F1F740" w14:textId="0B1DF3FB" w:rsidR="00120D70" w:rsidRPr="00B51D35" w:rsidRDefault="00B51D35" w:rsidP="00120D70">
            <w:pPr>
              <w:jc w:val="right"/>
              <w:rPr>
                <w:highlight w:val="yellow"/>
              </w:rPr>
            </w:pPr>
            <w:r>
              <w:rPr>
                <w:rFonts w:ascii="Arial" w:hAnsi="Arial" w:cs="Arial"/>
                <w:color w:val="000000"/>
                <w:highlight w:val="yellow"/>
              </w:rPr>
              <w:t>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A7372D" w14:textId="7FEA028F" w:rsidR="00120D70" w:rsidRDefault="003245C5" w:rsidP="00120D7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20D70" w:rsidRPr="00DA247A" w14:paraId="27A8CCFB" w14:textId="77777777" w:rsidTr="00611901">
        <w:tc>
          <w:tcPr>
            <w:tcW w:w="959" w:type="dxa"/>
            <w:shd w:val="clear" w:color="auto" w:fill="auto"/>
          </w:tcPr>
          <w:p w14:paraId="29FAD0D0" w14:textId="77777777" w:rsidR="00120D70" w:rsidRPr="009B6483" w:rsidRDefault="00120D70" w:rsidP="00120D70">
            <w:r w:rsidRPr="009B6483">
              <w:t>13.4.</w:t>
            </w:r>
            <w: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299302" w14:textId="77777777" w:rsidR="00120D70" w:rsidRPr="009B6483" w:rsidRDefault="00120D70" w:rsidP="00120D70">
            <w:pPr>
              <w:rPr>
                <w:rFonts w:ascii="Arial" w:hAnsi="Arial" w:cs="Arial"/>
              </w:rPr>
            </w:pPr>
            <w:r w:rsidRPr="009B6483">
              <w:rPr>
                <w:rFonts w:ascii="Arial" w:hAnsi="Arial" w:cs="Arial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53F9663A" w14:textId="77777777" w:rsidR="00120D70" w:rsidRPr="009B6483" w:rsidRDefault="00120D70" w:rsidP="00120D70">
            <w:r w:rsidRPr="009B6483">
              <w:t>TEI18_Test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D3A93F" w14:textId="0D708575" w:rsidR="00120D70" w:rsidRPr="0045170C" w:rsidRDefault="00120D70" w:rsidP="00120D70">
            <w:pPr>
              <w:jc w:val="right"/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10981F" w14:textId="77777777" w:rsidR="00120D70" w:rsidRPr="00942904" w:rsidRDefault="00120D70" w:rsidP="00120D70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20D70" w:rsidRPr="00DA247A" w14:paraId="6C8EE0A5" w14:textId="77777777" w:rsidTr="00611901">
        <w:tc>
          <w:tcPr>
            <w:tcW w:w="959" w:type="dxa"/>
            <w:shd w:val="clear" w:color="auto" w:fill="auto"/>
          </w:tcPr>
          <w:p w14:paraId="7D14674A" w14:textId="43C8736E" w:rsidR="00120D70" w:rsidRPr="00DA247A" w:rsidRDefault="00120D70" w:rsidP="00120D70">
            <w:pPr>
              <w:rPr>
                <w:color w:val="000000"/>
              </w:rPr>
            </w:pPr>
            <w:r w:rsidRPr="00DA247A">
              <w:rPr>
                <w:color w:val="000000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12CB829D" w14:textId="6E330837" w:rsidR="00120D70" w:rsidRPr="00DA247A" w:rsidRDefault="00120D70" w:rsidP="00120D70">
            <w:r w:rsidRPr="00DA247A">
              <w:rPr>
                <w:rFonts w:ascii="Arial" w:hAnsi="Arial" w:cs="Arial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245E76E9" w14:textId="77777777" w:rsidR="00120D70" w:rsidRPr="0045170C" w:rsidRDefault="00120D70" w:rsidP="00120D70">
            <w:r w:rsidRPr="0045170C">
              <w:t>TEI_Test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04931F" w14:textId="4D81BEF5" w:rsidR="00120D70" w:rsidRPr="00942904" w:rsidRDefault="00120D70" w:rsidP="00120D70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8CFB3B" w14:textId="78275BC2" w:rsidR="00120D70" w:rsidRPr="003245C5" w:rsidRDefault="00120D70" w:rsidP="00120D70">
            <w:pPr>
              <w:jc w:val="right"/>
              <w:rPr>
                <w:color w:val="BFBFBF" w:themeColor="background1" w:themeShade="BF"/>
              </w:rPr>
            </w:pPr>
            <w:r w:rsidRPr="003245C5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20D70" w:rsidRPr="00DA247A" w14:paraId="1666673A" w14:textId="77777777" w:rsidTr="00611901">
        <w:tc>
          <w:tcPr>
            <w:tcW w:w="959" w:type="dxa"/>
            <w:shd w:val="clear" w:color="auto" w:fill="auto"/>
          </w:tcPr>
          <w:p w14:paraId="404D0E75" w14:textId="77777777" w:rsidR="00120D70" w:rsidRPr="00DA247A" w:rsidRDefault="00120D70" w:rsidP="00120D70">
            <w:r w:rsidRPr="00DA247A">
              <w:lastRenderedPageBreak/>
              <w:t>14</w:t>
            </w:r>
          </w:p>
        </w:tc>
        <w:tc>
          <w:tcPr>
            <w:tcW w:w="1276" w:type="dxa"/>
            <w:shd w:val="clear" w:color="auto" w:fill="auto"/>
          </w:tcPr>
          <w:p w14:paraId="6730635C" w14:textId="78195CF7" w:rsidR="00120D70" w:rsidRPr="00DA247A" w:rsidRDefault="00120D70" w:rsidP="00120D70">
            <w:pPr>
              <w:rPr>
                <w:rFonts w:ascii="Arial" w:hAnsi="Arial" w:cs="Arial"/>
              </w:rPr>
            </w:pPr>
            <w:r>
              <w:t>RP-231688</w:t>
            </w:r>
          </w:p>
        </w:tc>
        <w:tc>
          <w:tcPr>
            <w:tcW w:w="3402" w:type="dxa"/>
            <w:shd w:val="clear" w:color="auto" w:fill="auto"/>
          </w:tcPr>
          <w:p w14:paraId="4660BDDA" w14:textId="77777777" w:rsidR="00120D70" w:rsidRPr="0045170C" w:rsidRDefault="00120D70" w:rsidP="00120D70">
            <w:r w:rsidRPr="0045170C">
              <w:t>TEI6_Test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603096" w14:textId="3E4DE728" w:rsidR="00120D70" w:rsidRPr="00F74873" w:rsidRDefault="00120D70" w:rsidP="00120D70">
            <w:pPr>
              <w:jc w:val="right"/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349C8B" w14:textId="7EC14987" w:rsidR="00120D70" w:rsidRPr="003245C5" w:rsidRDefault="00120D70" w:rsidP="00120D70">
            <w:pPr>
              <w:jc w:val="right"/>
            </w:pPr>
            <w:r w:rsidRPr="003245C5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20D70" w:rsidRPr="00DA247A" w14:paraId="7CD5B885" w14:textId="77777777" w:rsidTr="00611901">
        <w:tc>
          <w:tcPr>
            <w:tcW w:w="959" w:type="dxa"/>
            <w:shd w:val="clear" w:color="auto" w:fill="auto"/>
          </w:tcPr>
          <w:p w14:paraId="7192D0BE" w14:textId="77777777" w:rsidR="00120D70" w:rsidRPr="00DA247A" w:rsidRDefault="00120D70" w:rsidP="00120D70">
            <w:r w:rsidRPr="00DA247A">
              <w:t>14</w:t>
            </w:r>
          </w:p>
        </w:tc>
        <w:tc>
          <w:tcPr>
            <w:tcW w:w="1276" w:type="dxa"/>
            <w:shd w:val="clear" w:color="auto" w:fill="auto"/>
          </w:tcPr>
          <w:p w14:paraId="285EFD77" w14:textId="5D3A40AC" w:rsidR="00120D70" w:rsidRPr="00DA247A" w:rsidRDefault="00120D70" w:rsidP="00120D70">
            <w:pPr>
              <w:rPr>
                <w:rFonts w:ascii="Arial" w:hAnsi="Arial" w:cs="Arial"/>
              </w:rPr>
            </w:pPr>
            <w:r>
              <w:t>RP-231688</w:t>
            </w:r>
          </w:p>
        </w:tc>
        <w:tc>
          <w:tcPr>
            <w:tcW w:w="3402" w:type="dxa"/>
            <w:shd w:val="clear" w:color="auto" w:fill="auto"/>
          </w:tcPr>
          <w:p w14:paraId="5F2E7C32" w14:textId="77777777" w:rsidR="00120D70" w:rsidRPr="0045170C" w:rsidRDefault="00120D70" w:rsidP="00120D70">
            <w:r w:rsidRPr="0045170C">
              <w:t>TEI7_Test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5F6C53" w14:textId="4DA9CA90" w:rsidR="00120D70" w:rsidRPr="00B274F5" w:rsidRDefault="00120D70" w:rsidP="00120D70">
            <w:pPr>
              <w:jc w:val="right"/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CB5DAF" w14:textId="14CE5FD8" w:rsidR="00120D70" w:rsidRPr="003245C5" w:rsidRDefault="00120D70" w:rsidP="00120D70">
            <w:pPr>
              <w:jc w:val="right"/>
              <w:rPr>
                <w:color w:val="BFBFBF" w:themeColor="background1" w:themeShade="BF"/>
              </w:rPr>
            </w:pPr>
            <w:r w:rsidRPr="003245C5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20D70" w:rsidRPr="00DA247A" w14:paraId="3237CFC3" w14:textId="77777777" w:rsidTr="00611901">
        <w:tc>
          <w:tcPr>
            <w:tcW w:w="959" w:type="dxa"/>
            <w:shd w:val="clear" w:color="auto" w:fill="auto"/>
          </w:tcPr>
          <w:p w14:paraId="2E14BE21" w14:textId="77777777" w:rsidR="00120D70" w:rsidRPr="00DA247A" w:rsidRDefault="00120D70" w:rsidP="00120D70">
            <w:bookmarkStart w:id="6" w:name="_Hlk89332525"/>
            <w:r w:rsidRPr="00DA247A">
              <w:t>14</w:t>
            </w:r>
          </w:p>
        </w:tc>
        <w:tc>
          <w:tcPr>
            <w:tcW w:w="1276" w:type="dxa"/>
            <w:shd w:val="clear" w:color="auto" w:fill="auto"/>
          </w:tcPr>
          <w:p w14:paraId="6CCEBC8C" w14:textId="00177184" w:rsidR="00120D70" w:rsidRPr="00480588" w:rsidRDefault="00120D70" w:rsidP="00120D70">
            <w:pPr>
              <w:rPr>
                <w:rFonts w:ascii="Arial" w:hAnsi="Arial" w:cs="Arial"/>
              </w:rPr>
            </w:pPr>
            <w:r>
              <w:t>RP-231688</w:t>
            </w:r>
          </w:p>
        </w:tc>
        <w:tc>
          <w:tcPr>
            <w:tcW w:w="3402" w:type="dxa"/>
            <w:shd w:val="clear" w:color="auto" w:fill="auto"/>
          </w:tcPr>
          <w:p w14:paraId="5224286A" w14:textId="77777777" w:rsidR="00120D70" w:rsidRPr="0045170C" w:rsidRDefault="00120D70" w:rsidP="00120D70">
            <w:r w:rsidRPr="0045170C">
              <w:t>TEI8_Test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2F5787" w14:textId="1EA4CAF8" w:rsidR="00120D70" w:rsidRPr="00B274F5" w:rsidRDefault="00120D70" w:rsidP="00120D70">
            <w:pPr>
              <w:jc w:val="right"/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3DBAE6" w14:textId="1B071759" w:rsidR="00120D70" w:rsidRPr="003245C5" w:rsidRDefault="003245C5" w:rsidP="00120D70">
            <w:pPr>
              <w:jc w:val="right"/>
              <w:rPr>
                <w:color w:val="BFBFBF" w:themeColor="background1" w:themeShade="BF"/>
              </w:rPr>
            </w:pPr>
            <w:r w:rsidRPr="003245C5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bookmarkEnd w:id="6"/>
      <w:tr w:rsidR="00120D70" w:rsidRPr="00DA247A" w14:paraId="2446A4A5" w14:textId="77777777" w:rsidTr="00611901">
        <w:tc>
          <w:tcPr>
            <w:tcW w:w="959" w:type="dxa"/>
            <w:shd w:val="clear" w:color="auto" w:fill="auto"/>
          </w:tcPr>
          <w:p w14:paraId="222A4D40" w14:textId="77777777" w:rsidR="00120D70" w:rsidRPr="00DA247A" w:rsidRDefault="00120D70" w:rsidP="00120D70">
            <w:r w:rsidRPr="00DA247A">
              <w:t>14</w:t>
            </w:r>
          </w:p>
        </w:tc>
        <w:tc>
          <w:tcPr>
            <w:tcW w:w="1276" w:type="dxa"/>
            <w:shd w:val="clear" w:color="auto" w:fill="auto"/>
          </w:tcPr>
          <w:p w14:paraId="4BE248D2" w14:textId="1E6A733A" w:rsidR="00120D70" w:rsidRPr="00480588" w:rsidRDefault="00120D70" w:rsidP="00120D70">
            <w:pPr>
              <w:rPr>
                <w:rFonts w:ascii="Arial" w:hAnsi="Arial" w:cs="Arial"/>
              </w:rPr>
            </w:pPr>
            <w:r>
              <w:t>RP-231688</w:t>
            </w:r>
          </w:p>
        </w:tc>
        <w:tc>
          <w:tcPr>
            <w:tcW w:w="3402" w:type="dxa"/>
            <w:shd w:val="clear" w:color="auto" w:fill="auto"/>
          </w:tcPr>
          <w:p w14:paraId="43107F73" w14:textId="77777777" w:rsidR="00120D70" w:rsidRPr="0045170C" w:rsidRDefault="00120D70" w:rsidP="00120D70">
            <w:r w:rsidRPr="0045170C">
              <w:t>TEI9_Test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F62C7A" w14:textId="5538CBAE" w:rsidR="00120D70" w:rsidRPr="00B274F5" w:rsidRDefault="00120D70" w:rsidP="00120D70">
            <w:pPr>
              <w:jc w:val="right"/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152C06" w14:textId="38BA0F83" w:rsidR="00120D70" w:rsidRPr="003245C5" w:rsidRDefault="003245C5" w:rsidP="00120D70">
            <w:pPr>
              <w:jc w:val="right"/>
              <w:rPr>
                <w:color w:val="BFBFBF" w:themeColor="background1" w:themeShade="BF"/>
              </w:rPr>
            </w:pPr>
            <w:r w:rsidRPr="003245C5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120D70" w:rsidRPr="00DA247A" w14:paraId="13E86FA9" w14:textId="77777777" w:rsidTr="00611901">
        <w:tc>
          <w:tcPr>
            <w:tcW w:w="959" w:type="dxa"/>
            <w:shd w:val="clear" w:color="auto" w:fill="auto"/>
          </w:tcPr>
          <w:p w14:paraId="452705D7" w14:textId="77777777" w:rsidR="00120D70" w:rsidRPr="00DA247A" w:rsidRDefault="00120D70" w:rsidP="00120D70">
            <w:r w:rsidRPr="00DA247A">
              <w:t>14</w:t>
            </w:r>
          </w:p>
        </w:tc>
        <w:tc>
          <w:tcPr>
            <w:tcW w:w="1276" w:type="dxa"/>
            <w:shd w:val="clear" w:color="auto" w:fill="auto"/>
          </w:tcPr>
          <w:p w14:paraId="0517DB6B" w14:textId="24E36DC6" w:rsidR="00120D70" w:rsidRPr="00480588" w:rsidRDefault="00120D70" w:rsidP="00120D70">
            <w:pPr>
              <w:rPr>
                <w:rFonts w:ascii="Arial" w:hAnsi="Arial" w:cs="Arial"/>
              </w:rPr>
            </w:pPr>
            <w:r>
              <w:t>-</w:t>
            </w:r>
          </w:p>
        </w:tc>
        <w:tc>
          <w:tcPr>
            <w:tcW w:w="3402" w:type="dxa"/>
            <w:shd w:val="clear" w:color="auto" w:fill="auto"/>
          </w:tcPr>
          <w:p w14:paraId="7F494C9E" w14:textId="77777777" w:rsidR="00120D70" w:rsidRPr="0045170C" w:rsidRDefault="00120D70" w:rsidP="00120D70">
            <w:r w:rsidRPr="0045170C">
              <w:t>TEI10_Test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0D44CE" w14:textId="0C475B5B" w:rsidR="00120D70" w:rsidRPr="00B274F5" w:rsidRDefault="00120D70" w:rsidP="00120D70">
            <w:pPr>
              <w:jc w:val="right"/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1572F8" w14:textId="6154981F" w:rsidR="00120D70" w:rsidRPr="003245C5" w:rsidRDefault="003245C5" w:rsidP="00120D70">
            <w:pPr>
              <w:jc w:val="right"/>
              <w:rPr>
                <w:color w:val="BFBFBF" w:themeColor="background1" w:themeShade="BF"/>
              </w:rPr>
            </w:pPr>
            <w:r w:rsidRPr="003245C5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20D70" w:rsidRPr="00DA247A" w14:paraId="16E5F7E2" w14:textId="77777777" w:rsidTr="00611901">
        <w:tc>
          <w:tcPr>
            <w:tcW w:w="959" w:type="dxa"/>
            <w:shd w:val="clear" w:color="auto" w:fill="auto"/>
          </w:tcPr>
          <w:p w14:paraId="57105885" w14:textId="77777777" w:rsidR="00120D70" w:rsidRPr="00DA247A" w:rsidRDefault="00120D70" w:rsidP="00120D70">
            <w:r w:rsidRPr="00DA247A">
              <w:t>14</w:t>
            </w:r>
          </w:p>
        </w:tc>
        <w:tc>
          <w:tcPr>
            <w:tcW w:w="1276" w:type="dxa"/>
            <w:shd w:val="clear" w:color="auto" w:fill="auto"/>
          </w:tcPr>
          <w:p w14:paraId="2920D403" w14:textId="666DDFD1" w:rsidR="00120D70" w:rsidRPr="00480588" w:rsidRDefault="00120D70" w:rsidP="00120D70">
            <w:pPr>
              <w:rPr>
                <w:rFonts w:ascii="Arial" w:hAnsi="Arial" w:cs="Arial"/>
              </w:rPr>
            </w:pPr>
            <w:r>
              <w:t>RP-231688</w:t>
            </w:r>
          </w:p>
        </w:tc>
        <w:tc>
          <w:tcPr>
            <w:tcW w:w="3402" w:type="dxa"/>
            <w:shd w:val="clear" w:color="auto" w:fill="auto"/>
          </w:tcPr>
          <w:p w14:paraId="6B724DEE" w14:textId="77777777" w:rsidR="00120D70" w:rsidRPr="0045170C" w:rsidRDefault="00120D70" w:rsidP="00120D70">
            <w:r w:rsidRPr="0045170C">
              <w:t>TEI11_Test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24914F" w14:textId="1286D7A3" w:rsidR="00120D70" w:rsidRPr="00B274F5" w:rsidRDefault="00120D70" w:rsidP="00120D70">
            <w:pPr>
              <w:jc w:val="right"/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4E74243" w14:textId="535EB5CB" w:rsidR="00120D70" w:rsidRPr="003245C5" w:rsidRDefault="003245C5" w:rsidP="00120D70">
            <w:pPr>
              <w:jc w:val="right"/>
              <w:rPr>
                <w:color w:val="BFBFBF" w:themeColor="background1" w:themeShade="BF"/>
              </w:rPr>
            </w:pPr>
            <w:r w:rsidRPr="003245C5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20D70" w:rsidRPr="00DA247A" w14:paraId="19C4F99C" w14:textId="77777777" w:rsidTr="00611901">
        <w:tc>
          <w:tcPr>
            <w:tcW w:w="959" w:type="dxa"/>
            <w:shd w:val="clear" w:color="auto" w:fill="auto"/>
          </w:tcPr>
          <w:p w14:paraId="0F635007" w14:textId="77777777" w:rsidR="00120D70" w:rsidRPr="00DA247A" w:rsidRDefault="00120D70" w:rsidP="00120D70">
            <w:r w:rsidRPr="00DA247A">
              <w:t>14</w:t>
            </w:r>
          </w:p>
        </w:tc>
        <w:tc>
          <w:tcPr>
            <w:tcW w:w="1276" w:type="dxa"/>
            <w:shd w:val="clear" w:color="auto" w:fill="auto"/>
          </w:tcPr>
          <w:p w14:paraId="7001D57C" w14:textId="203054D5" w:rsidR="00120D70" w:rsidRPr="00480588" w:rsidRDefault="00120D70" w:rsidP="00120D70">
            <w:pPr>
              <w:rPr>
                <w:rFonts w:ascii="Arial" w:hAnsi="Arial" w:cs="Arial"/>
              </w:rPr>
            </w:pPr>
            <w:r>
              <w:t>RP-231688</w:t>
            </w:r>
          </w:p>
        </w:tc>
        <w:tc>
          <w:tcPr>
            <w:tcW w:w="3402" w:type="dxa"/>
            <w:shd w:val="clear" w:color="auto" w:fill="auto"/>
          </w:tcPr>
          <w:p w14:paraId="1167F80D" w14:textId="77777777" w:rsidR="00120D70" w:rsidRPr="0045170C" w:rsidRDefault="00120D70" w:rsidP="00120D70">
            <w:r w:rsidRPr="0045170C">
              <w:t>TEI12_Test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A3C3E4" w14:textId="7BAD4A97" w:rsidR="00120D70" w:rsidRPr="00B274F5" w:rsidRDefault="00120D70" w:rsidP="00120D70">
            <w:pPr>
              <w:jc w:val="right"/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9EF260" w14:textId="3F06440F" w:rsidR="00120D70" w:rsidRPr="003245C5" w:rsidRDefault="00120D70" w:rsidP="00120D70">
            <w:pPr>
              <w:jc w:val="right"/>
              <w:rPr>
                <w:color w:val="BFBFBF" w:themeColor="background1" w:themeShade="BF"/>
              </w:rPr>
            </w:pPr>
            <w:r w:rsidRPr="003245C5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20D70" w:rsidRPr="00DA247A" w14:paraId="61CFA322" w14:textId="77777777" w:rsidTr="00611901">
        <w:tc>
          <w:tcPr>
            <w:tcW w:w="959" w:type="dxa"/>
            <w:shd w:val="clear" w:color="auto" w:fill="auto"/>
          </w:tcPr>
          <w:p w14:paraId="34A89A02" w14:textId="77777777" w:rsidR="00120D70" w:rsidRPr="00DA247A" w:rsidRDefault="00120D70" w:rsidP="00120D70">
            <w:r w:rsidRPr="00DA247A">
              <w:t>14</w:t>
            </w:r>
          </w:p>
        </w:tc>
        <w:tc>
          <w:tcPr>
            <w:tcW w:w="1276" w:type="dxa"/>
            <w:shd w:val="clear" w:color="auto" w:fill="auto"/>
          </w:tcPr>
          <w:p w14:paraId="43290B61" w14:textId="7933252D" w:rsidR="00120D70" w:rsidRPr="00480588" w:rsidRDefault="00120D70" w:rsidP="00120D70">
            <w:pPr>
              <w:rPr>
                <w:rFonts w:ascii="Arial" w:hAnsi="Arial" w:cs="Arial"/>
              </w:rPr>
            </w:pPr>
            <w:r>
              <w:t>RP-231688</w:t>
            </w:r>
          </w:p>
        </w:tc>
        <w:tc>
          <w:tcPr>
            <w:tcW w:w="3402" w:type="dxa"/>
            <w:shd w:val="clear" w:color="auto" w:fill="auto"/>
          </w:tcPr>
          <w:p w14:paraId="18A65B1D" w14:textId="77777777" w:rsidR="00120D70" w:rsidRPr="0045170C" w:rsidRDefault="00120D70" w:rsidP="00120D70">
            <w:r w:rsidRPr="0045170C">
              <w:t>TEI13_Test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0216F7" w14:textId="5F12F265" w:rsidR="00120D70" w:rsidRPr="00321369" w:rsidRDefault="00321369" w:rsidP="00120D70">
            <w:pPr>
              <w:jc w:val="right"/>
              <w:rPr>
                <w:highlight w:val="yellow"/>
              </w:rPr>
            </w:pPr>
            <w:r>
              <w:rPr>
                <w:rFonts w:ascii="Arial" w:hAnsi="Arial" w:cs="Arial"/>
                <w:color w:val="000000"/>
                <w:highlight w:val="yellow"/>
              </w:rPr>
              <w:t>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37DAC0" w14:textId="359F7854" w:rsidR="00120D70" w:rsidRPr="003245C5" w:rsidRDefault="00120D70" w:rsidP="00120D70">
            <w:pPr>
              <w:jc w:val="right"/>
              <w:rPr>
                <w:color w:val="BFBFBF" w:themeColor="background1" w:themeShade="BF"/>
              </w:rPr>
            </w:pPr>
            <w:r w:rsidRPr="003245C5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120D70" w:rsidRPr="00DA247A" w14:paraId="37E7206F" w14:textId="77777777" w:rsidTr="00611901">
        <w:tc>
          <w:tcPr>
            <w:tcW w:w="959" w:type="dxa"/>
            <w:shd w:val="clear" w:color="auto" w:fill="auto"/>
          </w:tcPr>
          <w:p w14:paraId="75B22FB5" w14:textId="77777777" w:rsidR="00120D70" w:rsidRPr="00DA247A" w:rsidRDefault="00120D70" w:rsidP="00120D70">
            <w:bookmarkStart w:id="7" w:name="_Hlk89332333"/>
            <w:r w:rsidRPr="00DA247A">
              <w:t>14</w:t>
            </w:r>
          </w:p>
        </w:tc>
        <w:tc>
          <w:tcPr>
            <w:tcW w:w="1276" w:type="dxa"/>
            <w:shd w:val="clear" w:color="auto" w:fill="auto"/>
          </w:tcPr>
          <w:p w14:paraId="4FDD2338" w14:textId="421ED158" w:rsidR="00120D70" w:rsidRPr="00DA247A" w:rsidRDefault="00120D70" w:rsidP="00120D70">
            <w:pPr>
              <w:rPr>
                <w:rFonts w:ascii="Arial" w:hAnsi="Arial" w:cs="Arial"/>
              </w:rPr>
            </w:pPr>
            <w:r>
              <w:t>RP-231689</w:t>
            </w:r>
          </w:p>
        </w:tc>
        <w:tc>
          <w:tcPr>
            <w:tcW w:w="3402" w:type="dxa"/>
            <w:shd w:val="clear" w:color="auto" w:fill="auto"/>
          </w:tcPr>
          <w:p w14:paraId="719D0DE8" w14:textId="77777777" w:rsidR="00120D70" w:rsidRPr="0045170C" w:rsidRDefault="00120D70" w:rsidP="00120D70">
            <w:r w:rsidRPr="0045170C">
              <w:t>TEI14_Test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2B7312" w14:textId="131C6494" w:rsidR="00120D70" w:rsidRPr="00321369" w:rsidRDefault="00120D70" w:rsidP="00120D70">
            <w:pPr>
              <w:jc w:val="right"/>
              <w:rPr>
                <w:highlight w:val="yellow"/>
              </w:rPr>
            </w:pPr>
            <w:r w:rsidRPr="00321369">
              <w:rPr>
                <w:rFonts w:ascii="Arial" w:hAnsi="Arial" w:cs="Arial"/>
                <w:color w:val="000000"/>
                <w:highlight w:val="yellow"/>
              </w:rPr>
              <w:t>2</w:t>
            </w:r>
            <w:r w:rsidR="00321369">
              <w:rPr>
                <w:rFonts w:ascii="Arial" w:hAnsi="Arial" w:cs="Arial"/>
                <w:color w:val="000000"/>
                <w:highlight w:val="yellow"/>
              </w:rPr>
              <w:t>5</w:t>
            </w:r>
            <w:r w:rsidR="00243D48">
              <w:rPr>
                <w:rFonts w:ascii="Calibri" w:hAnsi="Calibri" w:cs="Calibri"/>
                <w:color w:val="000000"/>
                <w:sz w:val="22"/>
                <w:szCs w:val="22"/>
              </w:rPr>
              <w:t>+1 RP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AEA41B1" w14:textId="3FE6C4E5" w:rsidR="00120D70" w:rsidRPr="003245C5" w:rsidRDefault="003245C5" w:rsidP="00120D70">
            <w:pPr>
              <w:jc w:val="right"/>
              <w:rPr>
                <w:color w:val="BFBFBF" w:themeColor="background1" w:themeShade="BF"/>
              </w:rPr>
            </w:pPr>
            <w:r w:rsidRPr="003245C5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120D70" w:rsidRPr="00DA247A" w14:paraId="06BD0F54" w14:textId="77777777" w:rsidTr="00611901">
        <w:tc>
          <w:tcPr>
            <w:tcW w:w="959" w:type="dxa"/>
            <w:shd w:val="clear" w:color="auto" w:fill="auto"/>
          </w:tcPr>
          <w:p w14:paraId="38D402FD" w14:textId="77777777" w:rsidR="00120D70" w:rsidRPr="00DA247A" w:rsidRDefault="00120D70" w:rsidP="00120D70">
            <w:bookmarkStart w:id="8" w:name="_Hlk89332536"/>
            <w:bookmarkEnd w:id="7"/>
            <w:r w:rsidRPr="00DA247A">
              <w:t>14</w:t>
            </w:r>
          </w:p>
        </w:tc>
        <w:tc>
          <w:tcPr>
            <w:tcW w:w="1276" w:type="dxa"/>
            <w:shd w:val="clear" w:color="auto" w:fill="auto"/>
          </w:tcPr>
          <w:p w14:paraId="38837462" w14:textId="3EE50849" w:rsidR="00120D70" w:rsidRPr="00DA247A" w:rsidRDefault="00120D70" w:rsidP="00120D70">
            <w:pPr>
              <w:rPr>
                <w:rFonts w:ascii="Arial" w:hAnsi="Arial" w:cs="Arial"/>
              </w:rPr>
            </w:pPr>
            <w:r>
              <w:t>RP-231690-1697</w:t>
            </w:r>
          </w:p>
        </w:tc>
        <w:tc>
          <w:tcPr>
            <w:tcW w:w="3402" w:type="dxa"/>
            <w:shd w:val="clear" w:color="auto" w:fill="auto"/>
          </w:tcPr>
          <w:p w14:paraId="2614B097" w14:textId="77777777" w:rsidR="00120D70" w:rsidRPr="0045170C" w:rsidRDefault="00120D70" w:rsidP="00120D70">
            <w:r w:rsidRPr="0045170C">
              <w:t>TEI15_Test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C7544C" w14:textId="22788C3A" w:rsidR="00120D70" w:rsidRPr="00321369" w:rsidRDefault="00120D70" w:rsidP="00120D70">
            <w:pPr>
              <w:jc w:val="right"/>
              <w:rPr>
                <w:highlight w:val="yellow"/>
              </w:rPr>
            </w:pPr>
            <w:r w:rsidRPr="00321369">
              <w:rPr>
                <w:rFonts w:ascii="Arial" w:hAnsi="Arial" w:cs="Arial"/>
                <w:color w:val="000000"/>
                <w:highlight w:val="yellow"/>
              </w:rPr>
              <w:t>18</w:t>
            </w:r>
            <w:r w:rsidR="00321369" w:rsidRPr="00321369">
              <w:rPr>
                <w:rFonts w:ascii="Arial" w:hAnsi="Arial" w:cs="Arial"/>
                <w:color w:val="000000"/>
                <w:highlight w:val="yellow"/>
              </w:rPr>
              <w:t>3</w:t>
            </w:r>
            <w:r w:rsidR="00243D48">
              <w:rPr>
                <w:rFonts w:ascii="Calibri" w:hAnsi="Calibri" w:cs="Calibri"/>
                <w:color w:val="000000"/>
                <w:sz w:val="22"/>
                <w:szCs w:val="22"/>
              </w:rPr>
              <w:t>+2 RP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F98701" w14:textId="75719BF2" w:rsidR="00120D70" w:rsidRPr="003245C5" w:rsidRDefault="003245C5" w:rsidP="00120D70">
            <w:pPr>
              <w:jc w:val="right"/>
              <w:rPr>
                <w:color w:val="BFBFBF" w:themeColor="background1" w:themeShade="BF"/>
              </w:rPr>
            </w:pPr>
            <w:r w:rsidRPr="003245C5">
              <w:rPr>
                <w:rFonts w:ascii="Calibri" w:hAnsi="Calibri" w:cs="Calibri"/>
                <w:color w:val="000000"/>
                <w:sz w:val="22"/>
                <w:szCs w:val="22"/>
              </w:rPr>
              <w:t>46</w:t>
            </w:r>
          </w:p>
        </w:tc>
      </w:tr>
      <w:bookmarkEnd w:id="8"/>
      <w:tr w:rsidR="00120D70" w:rsidRPr="00DA247A" w14:paraId="71F51ED0" w14:textId="77777777" w:rsidTr="00611901">
        <w:tc>
          <w:tcPr>
            <w:tcW w:w="959" w:type="dxa"/>
            <w:shd w:val="clear" w:color="auto" w:fill="auto"/>
          </w:tcPr>
          <w:p w14:paraId="2658F425" w14:textId="77777777" w:rsidR="00120D70" w:rsidRPr="00DA247A" w:rsidRDefault="00120D70" w:rsidP="00120D70">
            <w:r w:rsidRPr="00DA247A">
              <w:t>14</w:t>
            </w:r>
          </w:p>
        </w:tc>
        <w:tc>
          <w:tcPr>
            <w:tcW w:w="1276" w:type="dxa"/>
            <w:shd w:val="clear" w:color="auto" w:fill="auto"/>
          </w:tcPr>
          <w:p w14:paraId="3D9AF3DA" w14:textId="432E2AB6" w:rsidR="00120D70" w:rsidRPr="00DA247A" w:rsidRDefault="00120D70" w:rsidP="00120D70">
            <w:pPr>
              <w:rPr>
                <w:rFonts w:ascii="Arial" w:hAnsi="Arial" w:cs="Arial"/>
              </w:rPr>
            </w:pPr>
            <w:r>
              <w:t>RP-231698-1699</w:t>
            </w:r>
          </w:p>
        </w:tc>
        <w:tc>
          <w:tcPr>
            <w:tcW w:w="3402" w:type="dxa"/>
            <w:shd w:val="clear" w:color="auto" w:fill="auto"/>
          </w:tcPr>
          <w:p w14:paraId="7C89C5D0" w14:textId="5C071FEB" w:rsidR="00120D70" w:rsidRPr="0045170C" w:rsidRDefault="00120D70" w:rsidP="00120D70">
            <w:r w:rsidRPr="0045170C">
              <w:t>TEI16_Test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76B1AD" w14:textId="2650FEE1" w:rsidR="00120D70" w:rsidRPr="00321369" w:rsidRDefault="00321369" w:rsidP="00120D70">
            <w:pPr>
              <w:jc w:val="right"/>
              <w:rPr>
                <w:highlight w:val="yellow"/>
              </w:rPr>
            </w:pPr>
            <w:r w:rsidRPr="00321369">
              <w:rPr>
                <w:rFonts w:ascii="Arial" w:hAnsi="Arial" w:cs="Arial"/>
                <w:color w:val="000000"/>
                <w:highlight w:val="yellow"/>
              </w:rPr>
              <w:t>61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08B1018" w14:textId="4A275B64" w:rsidR="00120D70" w:rsidRPr="003245C5" w:rsidRDefault="003245C5" w:rsidP="00120D70">
            <w:pPr>
              <w:jc w:val="right"/>
              <w:rPr>
                <w:color w:val="BFBFBF" w:themeColor="background1" w:themeShade="BF"/>
              </w:rPr>
            </w:pPr>
            <w:r w:rsidRPr="003245C5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</w:tr>
      <w:tr w:rsidR="00120D70" w:rsidRPr="0045170C" w14:paraId="29D529CC" w14:textId="77777777" w:rsidTr="00611901">
        <w:tc>
          <w:tcPr>
            <w:tcW w:w="959" w:type="dxa"/>
            <w:shd w:val="clear" w:color="auto" w:fill="auto"/>
          </w:tcPr>
          <w:p w14:paraId="650FB9F4" w14:textId="77777777" w:rsidR="00120D70" w:rsidRPr="00DA247A" w:rsidRDefault="00120D70" w:rsidP="00120D70">
            <w:r w:rsidRPr="00DA247A">
              <w:t>14</w:t>
            </w:r>
          </w:p>
        </w:tc>
        <w:tc>
          <w:tcPr>
            <w:tcW w:w="1276" w:type="dxa"/>
            <w:shd w:val="clear" w:color="auto" w:fill="auto"/>
          </w:tcPr>
          <w:p w14:paraId="275DC52C" w14:textId="11A190B6" w:rsidR="00120D70" w:rsidRPr="00DA247A" w:rsidRDefault="00120D70" w:rsidP="00120D70">
            <w:pPr>
              <w:rPr>
                <w:rFonts w:ascii="Arial" w:hAnsi="Arial" w:cs="Arial"/>
              </w:rPr>
            </w:pPr>
            <w:r>
              <w:t>RP-231700-1</w:t>
            </w:r>
          </w:p>
        </w:tc>
        <w:tc>
          <w:tcPr>
            <w:tcW w:w="3402" w:type="dxa"/>
            <w:shd w:val="clear" w:color="auto" w:fill="auto"/>
          </w:tcPr>
          <w:p w14:paraId="5361E24E" w14:textId="388162B6" w:rsidR="00120D70" w:rsidRPr="0045170C" w:rsidRDefault="00120D70" w:rsidP="00120D70">
            <w:r w:rsidRPr="0045170C">
              <w:t>TEI1</w:t>
            </w:r>
            <w:r>
              <w:t>7</w:t>
            </w:r>
            <w:r w:rsidRPr="0045170C">
              <w:t>_Test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33A273" w14:textId="3A219D11" w:rsidR="00120D70" w:rsidRPr="00321369" w:rsidRDefault="00321369" w:rsidP="00120D70">
            <w:pPr>
              <w:jc w:val="right"/>
              <w:rPr>
                <w:highlight w:val="yellow"/>
              </w:rPr>
            </w:pPr>
            <w:r w:rsidRPr="00321369">
              <w:rPr>
                <w:rFonts w:ascii="Arial" w:hAnsi="Arial" w:cs="Arial"/>
                <w:color w:val="000000"/>
                <w:highlight w:val="yellow"/>
              </w:rPr>
              <w:t>52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EC06FE" w14:textId="125D449B" w:rsidR="00120D70" w:rsidRPr="003245C5" w:rsidRDefault="003245C5" w:rsidP="00120D70">
            <w:pPr>
              <w:jc w:val="right"/>
              <w:rPr>
                <w:color w:val="BFBFBF" w:themeColor="background1" w:themeShade="BF"/>
              </w:rPr>
            </w:pPr>
            <w:r w:rsidRPr="003245C5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C37D24" w:rsidRPr="00996D14" w14:paraId="737EE518" w14:textId="77777777" w:rsidTr="007E145C">
        <w:tc>
          <w:tcPr>
            <w:tcW w:w="959" w:type="dxa"/>
            <w:tcBorders>
              <w:top w:val="single" w:sz="12" w:space="0" w:color="auto"/>
            </w:tcBorders>
          </w:tcPr>
          <w:p w14:paraId="1E01CB74" w14:textId="77777777" w:rsidR="00C37D24" w:rsidRPr="00996D14" w:rsidRDefault="00C37D24" w:rsidP="00C37D24">
            <w:pPr>
              <w:pStyle w:val="TAL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45E6F4FC" w14:textId="77777777" w:rsidR="00C37D24" w:rsidRPr="00996D14" w:rsidRDefault="00C37D24" w:rsidP="00C37D24">
            <w:pPr>
              <w:pStyle w:val="TAL"/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48514B34" w14:textId="77777777" w:rsidR="00C37D24" w:rsidRPr="00996D14" w:rsidRDefault="00C37D24" w:rsidP="00C37D24">
            <w:pPr>
              <w:pStyle w:val="TAL"/>
              <w:rPr>
                <w:lang w:val="en-US"/>
              </w:rPr>
            </w:pPr>
            <w:r w:rsidRPr="00996D14">
              <w:rPr>
                <w:lang w:val="en-US"/>
              </w:rPr>
              <w:t>Total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71BED3B1" w14:textId="2E939DB4" w:rsidR="00C37D24" w:rsidRPr="00996D14" w:rsidRDefault="00C37D24" w:rsidP="00C37D24">
            <w:pPr>
              <w:jc w:val="right"/>
            </w:pPr>
            <w:r>
              <w:t>870</w:t>
            </w:r>
            <w:r w:rsidRPr="00996D14">
              <w:t>+</w:t>
            </w:r>
            <w:r>
              <w:t>3</w:t>
            </w:r>
            <w:r w:rsidRPr="00996D14">
              <w:t xml:space="preserve"> RP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40CC2A48" w14:textId="57E72718" w:rsidR="00C37D24" w:rsidRPr="007A0838" w:rsidRDefault="003245C5" w:rsidP="00C37D24">
            <w:pPr>
              <w:pStyle w:val="TAL"/>
              <w:jc w:val="right"/>
            </w:pPr>
            <w:r>
              <w:t>85</w:t>
            </w:r>
          </w:p>
        </w:tc>
      </w:tr>
      <w:bookmarkEnd w:id="3"/>
    </w:tbl>
    <w:p w14:paraId="6627BADC" w14:textId="77777777" w:rsidR="007726AA" w:rsidRPr="005E2084" w:rsidRDefault="007726AA" w:rsidP="00B231F7"/>
    <w:bookmarkEnd w:id="0"/>
    <w:p w14:paraId="1D386E8E" w14:textId="77777777" w:rsidR="007726AA" w:rsidRPr="005E2084" w:rsidRDefault="007726AA" w:rsidP="007726AA">
      <w:pPr>
        <w:rPr>
          <w:rFonts w:ascii="Arial" w:hAnsi="Arial" w:cs="Arial"/>
        </w:rPr>
      </w:pPr>
      <w:r w:rsidRPr="005E2084">
        <w:rPr>
          <w:rFonts w:ascii="Arial" w:hAnsi="Arial" w:cs="Arial"/>
        </w:rPr>
        <w:t xml:space="preserve">The number of </w:t>
      </w:r>
      <w:r w:rsidR="00D97A27" w:rsidRPr="005E2084">
        <w:rPr>
          <w:rFonts w:ascii="Arial" w:hAnsi="Arial" w:cs="Arial"/>
        </w:rPr>
        <w:t>CRs per Spec is indicated below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1338"/>
        <w:gridCol w:w="992"/>
      </w:tblGrid>
      <w:tr w:rsidR="00B40BB7" w:rsidRPr="00300442" w14:paraId="07DA5B09" w14:textId="77777777" w:rsidTr="009E1E5F">
        <w:tc>
          <w:tcPr>
            <w:tcW w:w="5637" w:type="dxa"/>
            <w:shd w:val="clear" w:color="auto" w:fill="CCFFFF"/>
          </w:tcPr>
          <w:p w14:paraId="18F5EEE4" w14:textId="77777777" w:rsidR="00B40BB7" w:rsidRPr="005E2084" w:rsidRDefault="00B40BB7" w:rsidP="00311C3B">
            <w:pPr>
              <w:pStyle w:val="TAH"/>
            </w:pPr>
            <w:bookmarkStart w:id="9" w:name="_Hlk98252787"/>
            <w:bookmarkStart w:id="10" w:name="_Hlk18427511"/>
            <w:r w:rsidRPr="005E2084">
              <w:t>TS</w:t>
            </w:r>
          </w:p>
        </w:tc>
        <w:tc>
          <w:tcPr>
            <w:tcW w:w="1338" w:type="dxa"/>
            <w:shd w:val="clear" w:color="auto" w:fill="CCFFFF"/>
          </w:tcPr>
          <w:p w14:paraId="2DDA683C" w14:textId="77777777" w:rsidR="00B40BB7" w:rsidRPr="005E2084" w:rsidRDefault="00B40BB7" w:rsidP="00311C3B">
            <w:pPr>
              <w:pStyle w:val="TAH"/>
            </w:pPr>
            <w:r w:rsidRPr="005E2084">
              <w:t>Nr of NON TTCN CRs</w:t>
            </w:r>
          </w:p>
        </w:tc>
        <w:tc>
          <w:tcPr>
            <w:tcW w:w="992" w:type="dxa"/>
            <w:shd w:val="clear" w:color="auto" w:fill="CCFFFF"/>
          </w:tcPr>
          <w:p w14:paraId="2EDDA39C" w14:textId="77777777" w:rsidR="00B40BB7" w:rsidRPr="005E2084" w:rsidRDefault="00B40BB7" w:rsidP="00311C3B">
            <w:pPr>
              <w:pStyle w:val="TAH"/>
            </w:pPr>
            <w:r w:rsidRPr="005E2084">
              <w:t>Nr of TTCN CRs</w:t>
            </w:r>
          </w:p>
        </w:tc>
      </w:tr>
      <w:tr w:rsidR="00217613" w:rsidRPr="00E1057C" w14:paraId="62BA4CF2" w14:textId="77777777" w:rsidTr="004277FC">
        <w:tc>
          <w:tcPr>
            <w:tcW w:w="5637" w:type="dxa"/>
          </w:tcPr>
          <w:p w14:paraId="5EE3270F" w14:textId="77777777" w:rsidR="00217613" w:rsidRPr="00E1057C" w:rsidRDefault="00217613" w:rsidP="00217613">
            <w:r w:rsidRPr="00E1057C">
              <w:t>34.108</w:t>
            </w:r>
          </w:p>
        </w:tc>
        <w:tc>
          <w:tcPr>
            <w:tcW w:w="1338" w:type="dxa"/>
            <w:vAlign w:val="bottom"/>
          </w:tcPr>
          <w:p w14:paraId="4B5E4C88" w14:textId="6402304B" w:rsidR="00217613" w:rsidRPr="00E1057C" w:rsidRDefault="00217613" w:rsidP="00217613">
            <w:pPr>
              <w:jc w:val="right"/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</w:tcPr>
          <w:p w14:paraId="7BAACE53" w14:textId="77777777" w:rsidR="00217613" w:rsidRPr="00E1057C" w:rsidRDefault="00217613" w:rsidP="00217613">
            <w:pPr>
              <w:jc w:val="right"/>
            </w:pPr>
            <w:r w:rsidRPr="00E1057C">
              <w:t>0</w:t>
            </w:r>
          </w:p>
        </w:tc>
      </w:tr>
      <w:tr w:rsidR="00217613" w:rsidRPr="00E1057C" w14:paraId="4C90C93E" w14:textId="77777777" w:rsidTr="004277FC">
        <w:tc>
          <w:tcPr>
            <w:tcW w:w="5637" w:type="dxa"/>
          </w:tcPr>
          <w:p w14:paraId="79393705" w14:textId="77777777" w:rsidR="00217613" w:rsidRPr="00E1057C" w:rsidRDefault="00217613" w:rsidP="00217613">
            <w:r w:rsidRPr="00E1057C">
              <w:t>34.121-1</w:t>
            </w:r>
          </w:p>
        </w:tc>
        <w:tc>
          <w:tcPr>
            <w:tcW w:w="1338" w:type="dxa"/>
            <w:vAlign w:val="bottom"/>
          </w:tcPr>
          <w:p w14:paraId="2300A36B" w14:textId="7C5346C7" w:rsidR="00217613" w:rsidRPr="00E1057C" w:rsidRDefault="00217613" w:rsidP="00217613">
            <w:pPr>
              <w:jc w:val="right"/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</w:tcPr>
          <w:p w14:paraId="6A8A0939" w14:textId="77777777" w:rsidR="00217613" w:rsidRPr="00E1057C" w:rsidRDefault="00217613" w:rsidP="00217613">
            <w:pPr>
              <w:jc w:val="right"/>
            </w:pPr>
            <w:r w:rsidRPr="00E1057C">
              <w:t>0</w:t>
            </w:r>
          </w:p>
        </w:tc>
      </w:tr>
      <w:tr w:rsidR="00217613" w:rsidRPr="00E1057C" w14:paraId="61E9EB14" w14:textId="77777777" w:rsidTr="004277FC">
        <w:tc>
          <w:tcPr>
            <w:tcW w:w="5637" w:type="dxa"/>
          </w:tcPr>
          <w:p w14:paraId="69851AD3" w14:textId="77777777" w:rsidR="00217613" w:rsidRPr="00E1057C" w:rsidRDefault="00217613" w:rsidP="00217613">
            <w:r w:rsidRPr="00E1057C">
              <w:t>34.121-2</w:t>
            </w:r>
          </w:p>
        </w:tc>
        <w:tc>
          <w:tcPr>
            <w:tcW w:w="1338" w:type="dxa"/>
            <w:vAlign w:val="bottom"/>
          </w:tcPr>
          <w:p w14:paraId="3262FF8C" w14:textId="2604243B" w:rsidR="00217613" w:rsidRPr="00E1057C" w:rsidRDefault="00217613" w:rsidP="00217613">
            <w:pPr>
              <w:jc w:val="right"/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</w:tcPr>
          <w:p w14:paraId="1AF2711B" w14:textId="77777777" w:rsidR="00217613" w:rsidRPr="00E1057C" w:rsidRDefault="00217613" w:rsidP="00217613">
            <w:pPr>
              <w:jc w:val="right"/>
            </w:pPr>
            <w:r w:rsidRPr="00E1057C">
              <w:t>0</w:t>
            </w:r>
          </w:p>
        </w:tc>
      </w:tr>
      <w:tr w:rsidR="00217613" w:rsidRPr="00E1057C" w14:paraId="4B3F39F4" w14:textId="77777777" w:rsidTr="004277FC">
        <w:tc>
          <w:tcPr>
            <w:tcW w:w="5637" w:type="dxa"/>
          </w:tcPr>
          <w:p w14:paraId="65EC4909" w14:textId="77777777" w:rsidR="00217613" w:rsidRPr="00E1057C" w:rsidRDefault="00217613" w:rsidP="00217613">
            <w:r w:rsidRPr="00E1057C">
              <w:t>34.122</w:t>
            </w:r>
          </w:p>
        </w:tc>
        <w:tc>
          <w:tcPr>
            <w:tcW w:w="1338" w:type="dxa"/>
            <w:vAlign w:val="bottom"/>
          </w:tcPr>
          <w:p w14:paraId="34BAD841" w14:textId="6CB70FBF" w:rsidR="00217613" w:rsidRPr="00E1057C" w:rsidRDefault="00217613" w:rsidP="00217613">
            <w:pPr>
              <w:jc w:val="right"/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</w:tcPr>
          <w:p w14:paraId="7F07045C" w14:textId="77777777" w:rsidR="00217613" w:rsidRPr="00E1057C" w:rsidRDefault="00217613" w:rsidP="00217613">
            <w:pPr>
              <w:jc w:val="right"/>
            </w:pPr>
            <w:r w:rsidRPr="00E1057C">
              <w:t>0</w:t>
            </w:r>
          </w:p>
        </w:tc>
      </w:tr>
      <w:tr w:rsidR="00217613" w:rsidRPr="00E1057C" w14:paraId="469065A6" w14:textId="77777777" w:rsidTr="004277FC">
        <w:tc>
          <w:tcPr>
            <w:tcW w:w="5637" w:type="dxa"/>
          </w:tcPr>
          <w:p w14:paraId="539F1B48" w14:textId="77777777" w:rsidR="00217613" w:rsidRPr="00E1057C" w:rsidRDefault="00217613" w:rsidP="00217613">
            <w:r w:rsidRPr="00E1057C">
              <w:t>34.123-1</w:t>
            </w:r>
          </w:p>
        </w:tc>
        <w:tc>
          <w:tcPr>
            <w:tcW w:w="1338" w:type="dxa"/>
            <w:vAlign w:val="bottom"/>
          </w:tcPr>
          <w:p w14:paraId="19E68A9A" w14:textId="5995DD6E" w:rsidR="00217613" w:rsidRPr="00E1057C" w:rsidRDefault="00217613" w:rsidP="00217613">
            <w:pPr>
              <w:jc w:val="right"/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</w:tcPr>
          <w:p w14:paraId="3C5FE992" w14:textId="77777777" w:rsidR="00217613" w:rsidRPr="00E1057C" w:rsidRDefault="00217613" w:rsidP="00217613">
            <w:pPr>
              <w:jc w:val="right"/>
            </w:pPr>
            <w:r w:rsidRPr="00E1057C">
              <w:t>0</w:t>
            </w:r>
          </w:p>
        </w:tc>
      </w:tr>
      <w:tr w:rsidR="00217613" w:rsidRPr="00831FDF" w14:paraId="55C6E3E0" w14:textId="77777777" w:rsidTr="004277FC">
        <w:tc>
          <w:tcPr>
            <w:tcW w:w="5637" w:type="dxa"/>
          </w:tcPr>
          <w:p w14:paraId="2C986274" w14:textId="77777777" w:rsidR="00217613" w:rsidRPr="007D5265" w:rsidRDefault="00217613" w:rsidP="00217613">
            <w:r w:rsidRPr="007D5265">
              <w:t>34.123-2</w:t>
            </w:r>
          </w:p>
        </w:tc>
        <w:tc>
          <w:tcPr>
            <w:tcW w:w="1338" w:type="dxa"/>
            <w:vAlign w:val="bottom"/>
          </w:tcPr>
          <w:p w14:paraId="6D05CB1D" w14:textId="31865F22" w:rsidR="00217613" w:rsidRPr="00A90EB0" w:rsidRDefault="00217613" w:rsidP="00217613">
            <w:pPr>
              <w:jc w:val="right"/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92" w:type="dxa"/>
          </w:tcPr>
          <w:p w14:paraId="124E029C" w14:textId="77777777" w:rsidR="00217613" w:rsidRPr="00ED51C3" w:rsidRDefault="00217613" w:rsidP="00217613">
            <w:pPr>
              <w:jc w:val="right"/>
            </w:pPr>
            <w:r w:rsidRPr="00ED51C3">
              <w:t>0</w:t>
            </w:r>
          </w:p>
        </w:tc>
      </w:tr>
      <w:tr w:rsidR="00217613" w:rsidRPr="00831FDF" w14:paraId="0E87DEE2" w14:textId="77777777" w:rsidTr="004277FC">
        <w:tc>
          <w:tcPr>
            <w:tcW w:w="5637" w:type="dxa"/>
          </w:tcPr>
          <w:p w14:paraId="4A20F3F9" w14:textId="77777777" w:rsidR="00217613" w:rsidRPr="007D5265" w:rsidRDefault="00217613" w:rsidP="00217613">
            <w:r w:rsidRPr="007D5265">
              <w:t>34.123-3</w:t>
            </w:r>
          </w:p>
        </w:tc>
        <w:tc>
          <w:tcPr>
            <w:tcW w:w="1338" w:type="dxa"/>
            <w:vAlign w:val="bottom"/>
          </w:tcPr>
          <w:p w14:paraId="6D3C6B00" w14:textId="0DFE3A75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92" w:type="dxa"/>
          </w:tcPr>
          <w:p w14:paraId="41E1CD25" w14:textId="302263C8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217613" w:rsidRPr="00831FDF" w14:paraId="62128094" w14:textId="77777777" w:rsidTr="004277FC">
        <w:tc>
          <w:tcPr>
            <w:tcW w:w="5637" w:type="dxa"/>
          </w:tcPr>
          <w:p w14:paraId="6307D901" w14:textId="77777777" w:rsidR="00217613" w:rsidRPr="007D5265" w:rsidRDefault="00217613" w:rsidP="00217613">
            <w:r w:rsidRPr="007D5265">
              <w:t>34.229-1</w:t>
            </w:r>
          </w:p>
        </w:tc>
        <w:tc>
          <w:tcPr>
            <w:tcW w:w="1338" w:type="dxa"/>
            <w:vAlign w:val="bottom"/>
          </w:tcPr>
          <w:p w14:paraId="3F1CD966" w14:textId="64749254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992" w:type="dxa"/>
          </w:tcPr>
          <w:p w14:paraId="50CCF652" w14:textId="5BCF0E66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217613" w:rsidRPr="00831FDF" w14:paraId="636F02D8" w14:textId="77777777" w:rsidTr="004277FC">
        <w:tc>
          <w:tcPr>
            <w:tcW w:w="5637" w:type="dxa"/>
          </w:tcPr>
          <w:p w14:paraId="7ADB90F8" w14:textId="77777777" w:rsidR="00217613" w:rsidRPr="007D5265" w:rsidRDefault="00217613" w:rsidP="00217613">
            <w:r w:rsidRPr="007D5265">
              <w:t>34.229-2</w:t>
            </w:r>
          </w:p>
        </w:tc>
        <w:tc>
          <w:tcPr>
            <w:tcW w:w="1338" w:type="dxa"/>
            <w:vAlign w:val="bottom"/>
          </w:tcPr>
          <w:p w14:paraId="545566D0" w14:textId="1B4258F4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92" w:type="dxa"/>
          </w:tcPr>
          <w:p w14:paraId="6B5628FB" w14:textId="09581877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217613" w:rsidRPr="00831FDF" w14:paraId="42F174D2" w14:textId="77777777" w:rsidTr="004277FC">
        <w:tc>
          <w:tcPr>
            <w:tcW w:w="5637" w:type="dxa"/>
          </w:tcPr>
          <w:p w14:paraId="34CCF468" w14:textId="77777777" w:rsidR="00217613" w:rsidRPr="007D5265" w:rsidRDefault="00217613" w:rsidP="00217613">
            <w:r w:rsidRPr="007D5265">
              <w:t>34.229-3</w:t>
            </w:r>
          </w:p>
        </w:tc>
        <w:tc>
          <w:tcPr>
            <w:tcW w:w="1338" w:type="dxa"/>
            <w:vAlign w:val="bottom"/>
          </w:tcPr>
          <w:p w14:paraId="35C90EC0" w14:textId="1462FD9D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="00243D48">
              <w:t>+1 RP</w:t>
            </w:r>
          </w:p>
        </w:tc>
        <w:tc>
          <w:tcPr>
            <w:tcW w:w="992" w:type="dxa"/>
          </w:tcPr>
          <w:p w14:paraId="7D47B4D6" w14:textId="6B7576FF" w:rsidR="00217613" w:rsidRPr="00F0281E" w:rsidRDefault="003245C5" w:rsidP="00217613">
            <w:pPr>
              <w:jc w:val="right"/>
            </w:pPr>
            <w:r>
              <w:t>10</w:t>
            </w:r>
          </w:p>
        </w:tc>
      </w:tr>
      <w:tr w:rsidR="00217613" w:rsidRPr="00831FDF" w14:paraId="71BD58CE" w14:textId="77777777" w:rsidTr="00F26160">
        <w:tc>
          <w:tcPr>
            <w:tcW w:w="5637" w:type="dxa"/>
          </w:tcPr>
          <w:p w14:paraId="441B7887" w14:textId="77777777" w:rsidR="00217613" w:rsidRPr="00557755" w:rsidRDefault="00217613" w:rsidP="00217613">
            <w:r w:rsidRPr="00557755">
              <w:t>34.229-4</w:t>
            </w:r>
          </w:p>
        </w:tc>
        <w:tc>
          <w:tcPr>
            <w:tcW w:w="1338" w:type="dxa"/>
            <w:vAlign w:val="bottom"/>
          </w:tcPr>
          <w:p w14:paraId="6CEB9D85" w14:textId="18B09422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</w:tcPr>
          <w:p w14:paraId="2606E64A" w14:textId="2ED530BD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217613" w:rsidRPr="00831FDF" w14:paraId="2BBB8206" w14:textId="77777777" w:rsidTr="00F26160">
        <w:tc>
          <w:tcPr>
            <w:tcW w:w="5637" w:type="dxa"/>
          </w:tcPr>
          <w:p w14:paraId="0804D252" w14:textId="0195B94A" w:rsidR="00217613" w:rsidRPr="00557755" w:rsidRDefault="00217613" w:rsidP="00217613">
            <w:r w:rsidRPr="00557755">
              <w:t>34.229-</w:t>
            </w:r>
            <w:r>
              <w:t>5</w:t>
            </w:r>
          </w:p>
        </w:tc>
        <w:tc>
          <w:tcPr>
            <w:tcW w:w="1338" w:type="dxa"/>
            <w:vAlign w:val="bottom"/>
          </w:tcPr>
          <w:p w14:paraId="3C055474" w14:textId="435F6AA6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92" w:type="dxa"/>
          </w:tcPr>
          <w:p w14:paraId="3385B69D" w14:textId="0CC38AF4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217613" w:rsidRPr="00831FDF" w14:paraId="5D2042CF" w14:textId="77777777" w:rsidTr="00F26160">
        <w:tc>
          <w:tcPr>
            <w:tcW w:w="5637" w:type="dxa"/>
          </w:tcPr>
          <w:p w14:paraId="0823E474" w14:textId="77777777" w:rsidR="00217613" w:rsidRPr="007D5265" w:rsidRDefault="00217613" w:rsidP="00217613">
            <w:r w:rsidRPr="007D5265">
              <w:t>36.508</w:t>
            </w:r>
          </w:p>
        </w:tc>
        <w:tc>
          <w:tcPr>
            <w:tcW w:w="1338" w:type="dxa"/>
            <w:vAlign w:val="bottom"/>
          </w:tcPr>
          <w:p w14:paraId="63FFF29B" w14:textId="7FBFDB67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</w:tcPr>
          <w:p w14:paraId="6D0B148C" w14:textId="27A8B9D8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217613" w:rsidRPr="00831FDF" w14:paraId="59BD9B69" w14:textId="77777777" w:rsidTr="00F26160">
        <w:tc>
          <w:tcPr>
            <w:tcW w:w="5637" w:type="dxa"/>
          </w:tcPr>
          <w:p w14:paraId="39AFD418" w14:textId="77777777" w:rsidR="00217613" w:rsidRPr="007D5265" w:rsidRDefault="00217613" w:rsidP="00217613">
            <w:r w:rsidRPr="007D5265">
              <w:t>36.509</w:t>
            </w:r>
          </w:p>
        </w:tc>
        <w:tc>
          <w:tcPr>
            <w:tcW w:w="1338" w:type="dxa"/>
            <w:vAlign w:val="bottom"/>
          </w:tcPr>
          <w:p w14:paraId="29686ED8" w14:textId="01FA85E5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92" w:type="dxa"/>
          </w:tcPr>
          <w:p w14:paraId="26710AF2" w14:textId="68E7A3C5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217613" w:rsidRPr="00A32A94" w14:paraId="1E4C7C4E" w14:textId="77777777" w:rsidTr="00F26160">
        <w:tc>
          <w:tcPr>
            <w:tcW w:w="5637" w:type="dxa"/>
          </w:tcPr>
          <w:p w14:paraId="59FFFF82" w14:textId="44AF2515" w:rsidR="00217613" w:rsidRPr="00A32A94" w:rsidRDefault="00217613" w:rsidP="00217613">
            <w:r w:rsidRPr="00A32A94">
              <w:lastRenderedPageBreak/>
              <w:t>36.521-1</w:t>
            </w:r>
          </w:p>
        </w:tc>
        <w:tc>
          <w:tcPr>
            <w:tcW w:w="1338" w:type="dxa"/>
            <w:vAlign w:val="bottom"/>
          </w:tcPr>
          <w:p w14:paraId="4CF9FB70" w14:textId="3334CD1B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</w:tcPr>
          <w:p w14:paraId="2D2FD008" w14:textId="450CC035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217613" w:rsidRPr="00831FDF" w14:paraId="5944D8DB" w14:textId="77777777" w:rsidTr="00F26160">
        <w:tc>
          <w:tcPr>
            <w:tcW w:w="5637" w:type="dxa"/>
          </w:tcPr>
          <w:p w14:paraId="7749750E" w14:textId="77777777" w:rsidR="00217613" w:rsidRPr="007D5265" w:rsidRDefault="00217613" w:rsidP="00217613">
            <w:r w:rsidRPr="007D5265">
              <w:t>36.521-2</w:t>
            </w:r>
          </w:p>
        </w:tc>
        <w:tc>
          <w:tcPr>
            <w:tcW w:w="1338" w:type="dxa"/>
            <w:vAlign w:val="bottom"/>
          </w:tcPr>
          <w:p w14:paraId="581C872E" w14:textId="14489328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92" w:type="dxa"/>
          </w:tcPr>
          <w:p w14:paraId="597ADB88" w14:textId="68CDA607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217613" w:rsidRPr="00593B78" w14:paraId="0AC0D217" w14:textId="77777777" w:rsidTr="00F26160">
        <w:tc>
          <w:tcPr>
            <w:tcW w:w="5637" w:type="dxa"/>
          </w:tcPr>
          <w:p w14:paraId="41402B57" w14:textId="77777777" w:rsidR="00217613" w:rsidRPr="00593B78" w:rsidRDefault="00217613" w:rsidP="00217613">
            <w:r w:rsidRPr="00593B78">
              <w:t>36.521-3</w:t>
            </w:r>
          </w:p>
        </w:tc>
        <w:tc>
          <w:tcPr>
            <w:tcW w:w="1338" w:type="dxa"/>
            <w:vAlign w:val="bottom"/>
          </w:tcPr>
          <w:p w14:paraId="55CB8404" w14:textId="66478D94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992" w:type="dxa"/>
          </w:tcPr>
          <w:p w14:paraId="7B947E5E" w14:textId="7770D856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217613" w:rsidRPr="00ED51C3" w14:paraId="55B68C3F" w14:textId="77777777" w:rsidTr="00F26160">
        <w:tc>
          <w:tcPr>
            <w:tcW w:w="5637" w:type="dxa"/>
          </w:tcPr>
          <w:p w14:paraId="10385242" w14:textId="462A0809" w:rsidR="00217613" w:rsidRPr="00593B78" w:rsidRDefault="00217613" w:rsidP="00217613">
            <w:r w:rsidRPr="00593B78">
              <w:t>36.521-</w:t>
            </w:r>
            <w:r>
              <w:t>4</w:t>
            </w:r>
          </w:p>
        </w:tc>
        <w:tc>
          <w:tcPr>
            <w:tcW w:w="1338" w:type="dxa"/>
            <w:vAlign w:val="bottom"/>
          </w:tcPr>
          <w:p w14:paraId="5BB85B15" w14:textId="7F1161C3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</w:tcPr>
          <w:p w14:paraId="4A8B1BCE" w14:textId="0BB325DF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217613" w:rsidRPr="00593B78" w14:paraId="2335C908" w14:textId="77777777" w:rsidTr="00F26160">
        <w:tc>
          <w:tcPr>
            <w:tcW w:w="5637" w:type="dxa"/>
          </w:tcPr>
          <w:p w14:paraId="22486C3D" w14:textId="0D5EABAD" w:rsidR="00217613" w:rsidRPr="00593B78" w:rsidRDefault="00217613" w:rsidP="00217613">
            <w:r w:rsidRPr="00593B78">
              <w:t>36.523-1</w:t>
            </w:r>
          </w:p>
        </w:tc>
        <w:tc>
          <w:tcPr>
            <w:tcW w:w="1338" w:type="dxa"/>
            <w:vAlign w:val="bottom"/>
          </w:tcPr>
          <w:p w14:paraId="4F6D1642" w14:textId="334056A6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992" w:type="dxa"/>
          </w:tcPr>
          <w:p w14:paraId="26FBC15D" w14:textId="5E33F844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217613" w:rsidRPr="00831FDF" w14:paraId="78F3A891" w14:textId="77777777" w:rsidTr="00F26160">
        <w:tc>
          <w:tcPr>
            <w:tcW w:w="5637" w:type="dxa"/>
          </w:tcPr>
          <w:p w14:paraId="616DECE1" w14:textId="77777777" w:rsidR="00217613" w:rsidRPr="007D5265" w:rsidRDefault="00217613" w:rsidP="00217613">
            <w:r w:rsidRPr="007D5265">
              <w:t>36.523-2</w:t>
            </w:r>
          </w:p>
        </w:tc>
        <w:tc>
          <w:tcPr>
            <w:tcW w:w="1338" w:type="dxa"/>
            <w:vAlign w:val="bottom"/>
          </w:tcPr>
          <w:p w14:paraId="51255DB0" w14:textId="74D53E1B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992" w:type="dxa"/>
          </w:tcPr>
          <w:p w14:paraId="2187FCA2" w14:textId="3B54FAFF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217613" w:rsidRPr="00831FDF" w14:paraId="7217A6CB" w14:textId="77777777" w:rsidTr="004277FC">
        <w:tc>
          <w:tcPr>
            <w:tcW w:w="5637" w:type="dxa"/>
          </w:tcPr>
          <w:p w14:paraId="3696BB16" w14:textId="77777777" w:rsidR="00217613" w:rsidRPr="007D5265" w:rsidRDefault="00217613" w:rsidP="00217613">
            <w:r w:rsidRPr="007D5265">
              <w:t>36.523-3</w:t>
            </w:r>
          </w:p>
        </w:tc>
        <w:tc>
          <w:tcPr>
            <w:tcW w:w="1338" w:type="dxa"/>
            <w:vAlign w:val="bottom"/>
          </w:tcPr>
          <w:p w14:paraId="4F9410EF" w14:textId="6476AC0B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92" w:type="dxa"/>
          </w:tcPr>
          <w:p w14:paraId="7E5A87C6" w14:textId="1AE83E29" w:rsidR="00217613" w:rsidRPr="00F0281E" w:rsidRDefault="003245C5" w:rsidP="00217613">
            <w:pPr>
              <w:jc w:val="right"/>
            </w:pPr>
            <w:r>
              <w:t>9</w:t>
            </w:r>
          </w:p>
        </w:tc>
      </w:tr>
      <w:tr w:rsidR="00217613" w:rsidRPr="00831FDF" w14:paraId="423AD31C" w14:textId="77777777" w:rsidTr="00D2247A">
        <w:tc>
          <w:tcPr>
            <w:tcW w:w="5637" w:type="dxa"/>
          </w:tcPr>
          <w:p w14:paraId="1066C14B" w14:textId="4F7816FF" w:rsidR="00217613" w:rsidRPr="007D5265" w:rsidRDefault="00217613" w:rsidP="00217613">
            <w:r>
              <w:t>36.579-1</w:t>
            </w:r>
          </w:p>
        </w:tc>
        <w:tc>
          <w:tcPr>
            <w:tcW w:w="1338" w:type="dxa"/>
            <w:vAlign w:val="bottom"/>
          </w:tcPr>
          <w:p w14:paraId="51122459" w14:textId="6CAA01EA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92" w:type="dxa"/>
          </w:tcPr>
          <w:p w14:paraId="40095CD3" w14:textId="41114F18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217613" w:rsidRPr="00831FDF" w14:paraId="01545DF6" w14:textId="77777777" w:rsidTr="00D2247A">
        <w:tc>
          <w:tcPr>
            <w:tcW w:w="5637" w:type="dxa"/>
          </w:tcPr>
          <w:p w14:paraId="65C1A572" w14:textId="77777777" w:rsidR="00217613" w:rsidRPr="007D5265" w:rsidRDefault="00217613" w:rsidP="00217613">
            <w:r>
              <w:t>36.579-2</w:t>
            </w:r>
          </w:p>
        </w:tc>
        <w:tc>
          <w:tcPr>
            <w:tcW w:w="1338" w:type="dxa"/>
            <w:vAlign w:val="bottom"/>
          </w:tcPr>
          <w:p w14:paraId="50F5032B" w14:textId="2F96D2D2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992" w:type="dxa"/>
          </w:tcPr>
          <w:p w14:paraId="62877304" w14:textId="302E0DE8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217613" w:rsidRPr="00831FDF" w14:paraId="6535C2B7" w14:textId="77777777" w:rsidTr="00D2247A">
        <w:tc>
          <w:tcPr>
            <w:tcW w:w="5637" w:type="dxa"/>
          </w:tcPr>
          <w:p w14:paraId="1CA5635C" w14:textId="77777777" w:rsidR="00217613" w:rsidRPr="007D5265" w:rsidRDefault="00217613" w:rsidP="00217613">
            <w:r>
              <w:t>36.579-3</w:t>
            </w:r>
          </w:p>
        </w:tc>
        <w:tc>
          <w:tcPr>
            <w:tcW w:w="1338" w:type="dxa"/>
            <w:vAlign w:val="bottom"/>
          </w:tcPr>
          <w:p w14:paraId="0FE194B8" w14:textId="6E404409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</w:tcPr>
          <w:p w14:paraId="5C132315" w14:textId="120943A8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217613" w:rsidRPr="00831FDF" w14:paraId="25F8439A" w14:textId="77777777" w:rsidTr="00D2247A">
        <w:tc>
          <w:tcPr>
            <w:tcW w:w="5637" w:type="dxa"/>
          </w:tcPr>
          <w:p w14:paraId="5A7BE628" w14:textId="77777777" w:rsidR="00217613" w:rsidRPr="007D5265" w:rsidRDefault="00217613" w:rsidP="00217613">
            <w:r>
              <w:t>36.579-4</w:t>
            </w:r>
          </w:p>
        </w:tc>
        <w:tc>
          <w:tcPr>
            <w:tcW w:w="1338" w:type="dxa"/>
            <w:vAlign w:val="bottom"/>
          </w:tcPr>
          <w:p w14:paraId="5E397A26" w14:textId="4C4C2E20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92" w:type="dxa"/>
          </w:tcPr>
          <w:p w14:paraId="5E0FFA0A" w14:textId="17149C78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217613" w:rsidRPr="00831FDF" w14:paraId="535C604C" w14:textId="77777777" w:rsidTr="004277FC">
        <w:tc>
          <w:tcPr>
            <w:tcW w:w="5637" w:type="dxa"/>
          </w:tcPr>
          <w:p w14:paraId="404628FC" w14:textId="77777777" w:rsidR="00217613" w:rsidRPr="007D5265" w:rsidRDefault="00217613" w:rsidP="00217613">
            <w:r>
              <w:t>36.579-5</w:t>
            </w:r>
          </w:p>
        </w:tc>
        <w:tc>
          <w:tcPr>
            <w:tcW w:w="1338" w:type="dxa"/>
            <w:vAlign w:val="bottom"/>
          </w:tcPr>
          <w:p w14:paraId="5E9F34AB" w14:textId="5691EB16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="00243D48">
              <w:t>+1 RP</w:t>
            </w:r>
          </w:p>
        </w:tc>
        <w:tc>
          <w:tcPr>
            <w:tcW w:w="992" w:type="dxa"/>
          </w:tcPr>
          <w:p w14:paraId="1CB47E42" w14:textId="1E3AF33B" w:rsidR="00217613" w:rsidRPr="00942904" w:rsidRDefault="003245C5" w:rsidP="00217613">
            <w:pPr>
              <w:jc w:val="right"/>
              <w:rPr>
                <w:color w:val="BFBFBF" w:themeColor="background1" w:themeShade="BF"/>
              </w:rPr>
            </w:pPr>
            <w:r>
              <w:t>4</w:t>
            </w:r>
          </w:p>
        </w:tc>
      </w:tr>
      <w:tr w:rsidR="00217613" w:rsidRPr="00A90EB0" w14:paraId="1CB63E6D" w14:textId="77777777" w:rsidTr="00E15D9C">
        <w:tc>
          <w:tcPr>
            <w:tcW w:w="5637" w:type="dxa"/>
          </w:tcPr>
          <w:p w14:paraId="19E737E7" w14:textId="77777777" w:rsidR="00217613" w:rsidRPr="007D5265" w:rsidRDefault="00217613" w:rsidP="00217613">
            <w:r>
              <w:t>36.579-6</w:t>
            </w:r>
          </w:p>
        </w:tc>
        <w:tc>
          <w:tcPr>
            <w:tcW w:w="1338" w:type="dxa"/>
            <w:vAlign w:val="bottom"/>
          </w:tcPr>
          <w:p w14:paraId="565848CC" w14:textId="0CA89942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92" w:type="dxa"/>
          </w:tcPr>
          <w:p w14:paraId="13ED9693" w14:textId="623CA735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217613" w:rsidRPr="00A90EB0" w14:paraId="711986B1" w14:textId="77777777" w:rsidTr="00E15D9C">
        <w:tc>
          <w:tcPr>
            <w:tcW w:w="5637" w:type="dxa"/>
          </w:tcPr>
          <w:p w14:paraId="168597D8" w14:textId="77777777" w:rsidR="00217613" w:rsidRPr="007D5265" w:rsidRDefault="00217613" w:rsidP="00217613">
            <w:r>
              <w:t>36.579-7</w:t>
            </w:r>
          </w:p>
        </w:tc>
        <w:tc>
          <w:tcPr>
            <w:tcW w:w="1338" w:type="dxa"/>
            <w:vAlign w:val="bottom"/>
          </w:tcPr>
          <w:p w14:paraId="1E1EEE72" w14:textId="6028AC3F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992" w:type="dxa"/>
          </w:tcPr>
          <w:p w14:paraId="23AE4F00" w14:textId="0DBAD994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217613" w:rsidRPr="00ED51C3" w14:paraId="5F41E6BC" w14:textId="77777777" w:rsidTr="00E15D9C">
        <w:tc>
          <w:tcPr>
            <w:tcW w:w="5637" w:type="dxa"/>
          </w:tcPr>
          <w:p w14:paraId="7F299ACB" w14:textId="1101D961" w:rsidR="00217613" w:rsidRPr="007D5265" w:rsidRDefault="00217613" w:rsidP="00217613">
            <w:r>
              <w:t>36.579-8</w:t>
            </w:r>
          </w:p>
        </w:tc>
        <w:tc>
          <w:tcPr>
            <w:tcW w:w="1338" w:type="dxa"/>
            <w:vAlign w:val="bottom"/>
          </w:tcPr>
          <w:p w14:paraId="7A245E8B" w14:textId="1EBAE1A1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</w:tcPr>
          <w:p w14:paraId="604C03FD" w14:textId="45A6B378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217613" w:rsidRPr="00ED51C3" w14:paraId="40A4A05C" w14:textId="77777777" w:rsidTr="00E15D9C">
        <w:tc>
          <w:tcPr>
            <w:tcW w:w="5637" w:type="dxa"/>
          </w:tcPr>
          <w:p w14:paraId="7E3DB4BA" w14:textId="1E528302" w:rsidR="00217613" w:rsidRPr="007D5265" w:rsidRDefault="00217613" w:rsidP="00217613">
            <w:r>
              <w:t>36.579-9</w:t>
            </w:r>
          </w:p>
        </w:tc>
        <w:tc>
          <w:tcPr>
            <w:tcW w:w="1338" w:type="dxa"/>
            <w:vAlign w:val="bottom"/>
          </w:tcPr>
          <w:p w14:paraId="204B3C22" w14:textId="68F82BAA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</w:tcPr>
          <w:p w14:paraId="014EA1DF" w14:textId="5A48855B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217613" w:rsidRPr="00831FDF" w14:paraId="4CB8AEEA" w14:textId="77777777" w:rsidTr="00E15D9C">
        <w:tc>
          <w:tcPr>
            <w:tcW w:w="5637" w:type="dxa"/>
          </w:tcPr>
          <w:p w14:paraId="7B513061" w14:textId="77777777" w:rsidR="00217613" w:rsidRPr="005E2084" w:rsidRDefault="00217613" w:rsidP="00217613">
            <w:r w:rsidRPr="005E2084">
              <w:t>36.903</w:t>
            </w:r>
          </w:p>
        </w:tc>
        <w:tc>
          <w:tcPr>
            <w:tcW w:w="1338" w:type="dxa"/>
            <w:vAlign w:val="bottom"/>
          </w:tcPr>
          <w:p w14:paraId="74B9F1A5" w14:textId="637E77C7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</w:tcPr>
          <w:p w14:paraId="1C784340" w14:textId="0988CB8B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217613" w:rsidRPr="00831FDF" w14:paraId="1EF63E7F" w14:textId="77777777" w:rsidTr="00E15D9C">
        <w:tc>
          <w:tcPr>
            <w:tcW w:w="5637" w:type="dxa"/>
          </w:tcPr>
          <w:p w14:paraId="641B177B" w14:textId="77777777" w:rsidR="00217613" w:rsidRPr="005E2084" w:rsidRDefault="00217613" w:rsidP="00217613">
            <w:r>
              <w:t>36.904</w:t>
            </w:r>
          </w:p>
        </w:tc>
        <w:tc>
          <w:tcPr>
            <w:tcW w:w="1338" w:type="dxa"/>
            <w:vAlign w:val="bottom"/>
          </w:tcPr>
          <w:p w14:paraId="7E60A6AB" w14:textId="14FE8C7E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</w:tcPr>
          <w:p w14:paraId="5CE6D7EB" w14:textId="5E18627E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217613" w:rsidRPr="00831FDF" w14:paraId="762566D1" w14:textId="77777777" w:rsidTr="00E15D9C">
        <w:tc>
          <w:tcPr>
            <w:tcW w:w="5637" w:type="dxa"/>
          </w:tcPr>
          <w:p w14:paraId="67C845BB" w14:textId="77777777" w:rsidR="00217613" w:rsidRPr="005E2084" w:rsidRDefault="00217613" w:rsidP="00217613">
            <w:r>
              <w:t>36.905</w:t>
            </w:r>
          </w:p>
        </w:tc>
        <w:tc>
          <w:tcPr>
            <w:tcW w:w="1338" w:type="dxa"/>
            <w:vAlign w:val="bottom"/>
          </w:tcPr>
          <w:p w14:paraId="09280E99" w14:textId="024FFCA7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92" w:type="dxa"/>
          </w:tcPr>
          <w:p w14:paraId="60C4BA21" w14:textId="2C50A9AC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217613" w:rsidRPr="00831FDF" w14:paraId="1A07FCD7" w14:textId="77777777" w:rsidTr="00E15D9C">
        <w:tc>
          <w:tcPr>
            <w:tcW w:w="5637" w:type="dxa"/>
          </w:tcPr>
          <w:p w14:paraId="13E6502C" w14:textId="77777777" w:rsidR="00217613" w:rsidRPr="005E2084" w:rsidRDefault="00217613" w:rsidP="00217613">
            <w:r>
              <w:t>36.978</w:t>
            </w:r>
          </w:p>
        </w:tc>
        <w:tc>
          <w:tcPr>
            <w:tcW w:w="1338" w:type="dxa"/>
            <w:vAlign w:val="bottom"/>
          </w:tcPr>
          <w:p w14:paraId="059E5F5C" w14:textId="70C9274E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</w:tcPr>
          <w:p w14:paraId="27BD08D1" w14:textId="211268D0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217613" w:rsidRPr="00831FDF" w14:paraId="6F1EDEF3" w14:textId="77777777" w:rsidTr="00E15D9C">
        <w:tc>
          <w:tcPr>
            <w:tcW w:w="5637" w:type="dxa"/>
          </w:tcPr>
          <w:p w14:paraId="3F7B7F73" w14:textId="77777777" w:rsidR="00217613" w:rsidRPr="005E2084" w:rsidRDefault="00217613" w:rsidP="00217613">
            <w:r>
              <w:t>37.544</w:t>
            </w:r>
          </w:p>
        </w:tc>
        <w:tc>
          <w:tcPr>
            <w:tcW w:w="1338" w:type="dxa"/>
            <w:vAlign w:val="bottom"/>
          </w:tcPr>
          <w:p w14:paraId="7FD53338" w14:textId="45FCAE91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</w:tcPr>
          <w:p w14:paraId="311AE062" w14:textId="24C3EBC1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217613" w:rsidRPr="00A03563" w14:paraId="03B4673A" w14:textId="77777777" w:rsidTr="00E15D9C">
        <w:tc>
          <w:tcPr>
            <w:tcW w:w="5637" w:type="dxa"/>
          </w:tcPr>
          <w:p w14:paraId="0E5BF7D5" w14:textId="77777777" w:rsidR="00217613" w:rsidRPr="00A03563" w:rsidRDefault="00217613" w:rsidP="00217613">
            <w:r w:rsidRPr="00A03563">
              <w:t>37.571-1</w:t>
            </w:r>
          </w:p>
        </w:tc>
        <w:tc>
          <w:tcPr>
            <w:tcW w:w="1338" w:type="dxa"/>
            <w:vAlign w:val="bottom"/>
          </w:tcPr>
          <w:p w14:paraId="793F5B0D" w14:textId="6AB0F98E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</w:tcPr>
          <w:p w14:paraId="0E94F62A" w14:textId="7F8D68BF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217613" w:rsidRPr="00831FDF" w14:paraId="6D596FD7" w14:textId="77777777" w:rsidTr="00E15D9C">
        <w:tc>
          <w:tcPr>
            <w:tcW w:w="5637" w:type="dxa"/>
          </w:tcPr>
          <w:p w14:paraId="3AE8D7DD" w14:textId="77777777" w:rsidR="00217613" w:rsidRPr="005E2084" w:rsidRDefault="00217613" w:rsidP="00217613">
            <w:r>
              <w:t>37.571-2</w:t>
            </w:r>
          </w:p>
        </w:tc>
        <w:tc>
          <w:tcPr>
            <w:tcW w:w="1338" w:type="dxa"/>
            <w:vAlign w:val="bottom"/>
          </w:tcPr>
          <w:p w14:paraId="11AE112E" w14:textId="3CBE536C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92" w:type="dxa"/>
          </w:tcPr>
          <w:p w14:paraId="5DD5C7A8" w14:textId="49FE655D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217613" w:rsidRPr="00831FDF" w14:paraId="216E3623" w14:textId="77777777" w:rsidTr="00E15D9C">
        <w:tc>
          <w:tcPr>
            <w:tcW w:w="5637" w:type="dxa"/>
          </w:tcPr>
          <w:p w14:paraId="1B2475F5" w14:textId="77777777" w:rsidR="00217613" w:rsidRPr="005E2084" w:rsidRDefault="00217613" w:rsidP="00217613">
            <w:r>
              <w:t>37.571-3</w:t>
            </w:r>
          </w:p>
        </w:tc>
        <w:tc>
          <w:tcPr>
            <w:tcW w:w="1338" w:type="dxa"/>
            <w:vAlign w:val="bottom"/>
          </w:tcPr>
          <w:p w14:paraId="60CDEC61" w14:textId="66998FB5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92" w:type="dxa"/>
          </w:tcPr>
          <w:p w14:paraId="56F21DCD" w14:textId="2FD0B725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217613" w:rsidRPr="00831FDF" w14:paraId="0F22F91D" w14:textId="77777777" w:rsidTr="004277FC">
        <w:tc>
          <w:tcPr>
            <w:tcW w:w="5637" w:type="dxa"/>
          </w:tcPr>
          <w:p w14:paraId="1C1FAF70" w14:textId="77777777" w:rsidR="00217613" w:rsidRPr="005E2084" w:rsidRDefault="00217613" w:rsidP="00217613">
            <w:r>
              <w:t>37.571-4</w:t>
            </w:r>
          </w:p>
        </w:tc>
        <w:tc>
          <w:tcPr>
            <w:tcW w:w="1338" w:type="dxa"/>
            <w:vAlign w:val="bottom"/>
          </w:tcPr>
          <w:p w14:paraId="069A238C" w14:textId="0B5514C0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</w:tcPr>
          <w:p w14:paraId="62526CC0" w14:textId="78518288" w:rsidR="00217613" w:rsidRPr="00F0281E" w:rsidRDefault="003245C5" w:rsidP="00217613">
            <w:pPr>
              <w:jc w:val="right"/>
            </w:pPr>
            <w:r>
              <w:t>7</w:t>
            </w:r>
          </w:p>
        </w:tc>
      </w:tr>
      <w:tr w:rsidR="00217613" w:rsidRPr="00831FDF" w14:paraId="1C0ECD83" w14:textId="77777777" w:rsidTr="004277FC">
        <w:tc>
          <w:tcPr>
            <w:tcW w:w="5637" w:type="dxa"/>
          </w:tcPr>
          <w:p w14:paraId="4BBB8E93" w14:textId="77777777" w:rsidR="00217613" w:rsidRPr="005E2084" w:rsidRDefault="00217613" w:rsidP="00217613">
            <w:r w:rsidRPr="005E2084">
              <w:t>37.571-5</w:t>
            </w:r>
          </w:p>
        </w:tc>
        <w:tc>
          <w:tcPr>
            <w:tcW w:w="1338" w:type="dxa"/>
            <w:vAlign w:val="bottom"/>
          </w:tcPr>
          <w:p w14:paraId="75596A5A" w14:textId="40FDFF24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992" w:type="dxa"/>
          </w:tcPr>
          <w:p w14:paraId="0251ED72" w14:textId="77777777" w:rsidR="00217613" w:rsidRPr="003245C5" w:rsidRDefault="00217613" w:rsidP="00217613">
            <w:pPr>
              <w:jc w:val="right"/>
            </w:pPr>
            <w:r w:rsidRPr="003245C5">
              <w:t>0</w:t>
            </w:r>
          </w:p>
        </w:tc>
      </w:tr>
      <w:tr w:rsidR="00217613" w:rsidRPr="00831FDF" w14:paraId="47699DE8" w14:textId="77777777" w:rsidTr="004277FC">
        <w:tc>
          <w:tcPr>
            <w:tcW w:w="5637" w:type="dxa"/>
          </w:tcPr>
          <w:p w14:paraId="7EEEDCAD" w14:textId="77777777" w:rsidR="00217613" w:rsidRPr="005E2084" w:rsidRDefault="00217613" w:rsidP="00217613">
            <w:r w:rsidRPr="005E2084">
              <w:t>37.901</w:t>
            </w:r>
          </w:p>
        </w:tc>
        <w:tc>
          <w:tcPr>
            <w:tcW w:w="1338" w:type="dxa"/>
            <w:vAlign w:val="bottom"/>
          </w:tcPr>
          <w:p w14:paraId="2C94D1A2" w14:textId="744A3F51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</w:tcPr>
          <w:p w14:paraId="643B0632" w14:textId="31504807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217613" w:rsidRPr="00831FDF" w14:paraId="7D717B38" w14:textId="77777777" w:rsidTr="004277FC">
        <w:tc>
          <w:tcPr>
            <w:tcW w:w="5637" w:type="dxa"/>
          </w:tcPr>
          <w:p w14:paraId="39DB9CC8" w14:textId="77777777" w:rsidR="00217613" w:rsidRPr="005E2084" w:rsidRDefault="00217613" w:rsidP="00217613">
            <w:r w:rsidRPr="005E2084">
              <w:t>37.901</w:t>
            </w:r>
            <w:r>
              <w:t>-5</w:t>
            </w:r>
          </w:p>
        </w:tc>
        <w:tc>
          <w:tcPr>
            <w:tcW w:w="1338" w:type="dxa"/>
            <w:vAlign w:val="bottom"/>
          </w:tcPr>
          <w:p w14:paraId="391A73C8" w14:textId="4ADD478D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92" w:type="dxa"/>
          </w:tcPr>
          <w:p w14:paraId="46D8924D" w14:textId="3254B01B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217613" w:rsidRPr="00831FDF" w14:paraId="5FDAA673" w14:textId="77777777" w:rsidTr="00344E1A">
        <w:tc>
          <w:tcPr>
            <w:tcW w:w="5637" w:type="dxa"/>
          </w:tcPr>
          <w:p w14:paraId="05911F17" w14:textId="590F6B05" w:rsidR="00217613" w:rsidRPr="005E2084" w:rsidRDefault="00217613" w:rsidP="00217613">
            <w:r>
              <w:t>38.508-1</w:t>
            </w:r>
          </w:p>
        </w:tc>
        <w:tc>
          <w:tcPr>
            <w:tcW w:w="1338" w:type="dxa"/>
            <w:vAlign w:val="bottom"/>
          </w:tcPr>
          <w:p w14:paraId="2B625FB1" w14:textId="1ED150FF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101</w:t>
            </w:r>
          </w:p>
        </w:tc>
        <w:tc>
          <w:tcPr>
            <w:tcW w:w="992" w:type="dxa"/>
          </w:tcPr>
          <w:p w14:paraId="77FDD4D3" w14:textId="4A81AC53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217613" w:rsidRPr="00831FDF" w14:paraId="6BAE127A" w14:textId="77777777" w:rsidTr="00344E1A">
        <w:tc>
          <w:tcPr>
            <w:tcW w:w="5637" w:type="dxa"/>
          </w:tcPr>
          <w:p w14:paraId="62307719" w14:textId="03F21692" w:rsidR="00217613" w:rsidRPr="005E2084" w:rsidRDefault="00217613" w:rsidP="00217613">
            <w:r>
              <w:t>38.508-2</w:t>
            </w:r>
          </w:p>
        </w:tc>
        <w:tc>
          <w:tcPr>
            <w:tcW w:w="1338" w:type="dxa"/>
            <w:vAlign w:val="bottom"/>
          </w:tcPr>
          <w:p w14:paraId="7855D471" w14:textId="78DBB7DD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992" w:type="dxa"/>
          </w:tcPr>
          <w:p w14:paraId="0FC3F581" w14:textId="44496FD7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217613" w:rsidRPr="00831FDF" w14:paraId="363292BE" w14:textId="77777777" w:rsidTr="00344E1A">
        <w:tc>
          <w:tcPr>
            <w:tcW w:w="5637" w:type="dxa"/>
          </w:tcPr>
          <w:p w14:paraId="1007D081" w14:textId="77777777" w:rsidR="00217613" w:rsidRPr="005E2084" w:rsidRDefault="00217613" w:rsidP="00217613">
            <w:r>
              <w:t>38.509</w:t>
            </w:r>
          </w:p>
        </w:tc>
        <w:tc>
          <w:tcPr>
            <w:tcW w:w="1338" w:type="dxa"/>
            <w:vAlign w:val="bottom"/>
          </w:tcPr>
          <w:p w14:paraId="16D693D9" w14:textId="75CFCF4A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</w:tcPr>
          <w:p w14:paraId="40F29B0A" w14:textId="5312CE2B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217613" w:rsidRPr="00831FDF" w14:paraId="62E48F9F" w14:textId="77777777" w:rsidTr="00344E1A">
        <w:tc>
          <w:tcPr>
            <w:tcW w:w="5637" w:type="dxa"/>
          </w:tcPr>
          <w:p w14:paraId="4D346122" w14:textId="3E0FF602" w:rsidR="00217613" w:rsidRPr="005E2084" w:rsidRDefault="00217613" w:rsidP="00217613">
            <w:r>
              <w:t>38.521-1</w:t>
            </w:r>
          </w:p>
        </w:tc>
        <w:tc>
          <w:tcPr>
            <w:tcW w:w="1338" w:type="dxa"/>
            <w:vAlign w:val="bottom"/>
          </w:tcPr>
          <w:p w14:paraId="6D7F3495" w14:textId="645F127E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121</w:t>
            </w:r>
          </w:p>
        </w:tc>
        <w:tc>
          <w:tcPr>
            <w:tcW w:w="992" w:type="dxa"/>
          </w:tcPr>
          <w:p w14:paraId="44113329" w14:textId="1D58AF51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217613" w:rsidRPr="00FC4341" w14:paraId="6F260DC2" w14:textId="77777777" w:rsidTr="00344E1A">
        <w:tc>
          <w:tcPr>
            <w:tcW w:w="5637" w:type="dxa"/>
          </w:tcPr>
          <w:p w14:paraId="7566BDE5" w14:textId="77777777" w:rsidR="00217613" w:rsidRPr="00FC4341" w:rsidRDefault="00217613" w:rsidP="00217613">
            <w:r w:rsidRPr="00FC4341">
              <w:t>38.521-2</w:t>
            </w:r>
          </w:p>
        </w:tc>
        <w:tc>
          <w:tcPr>
            <w:tcW w:w="1338" w:type="dxa"/>
            <w:vAlign w:val="bottom"/>
          </w:tcPr>
          <w:p w14:paraId="018FF30E" w14:textId="1A02F6B3" w:rsidR="00217613" w:rsidRPr="00942904" w:rsidRDefault="00217613" w:rsidP="00217613">
            <w:pPr>
              <w:jc w:val="right"/>
              <w:rPr>
                <w:color w:val="BFBFBF" w:themeColor="background1" w:themeShade="BF"/>
                <w:highlight w:val="yellow"/>
              </w:rPr>
            </w:pPr>
            <w:r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992" w:type="dxa"/>
          </w:tcPr>
          <w:p w14:paraId="0A6C131E" w14:textId="38CA8936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217613" w:rsidRPr="00831FDF" w14:paraId="6AEDF5D6" w14:textId="77777777" w:rsidTr="00344E1A">
        <w:tc>
          <w:tcPr>
            <w:tcW w:w="5637" w:type="dxa"/>
          </w:tcPr>
          <w:p w14:paraId="21EAC919" w14:textId="4626CDCA" w:rsidR="00217613" w:rsidRPr="005E2084" w:rsidRDefault="00217613" w:rsidP="00217613">
            <w:r>
              <w:lastRenderedPageBreak/>
              <w:t>38.521-3</w:t>
            </w:r>
          </w:p>
        </w:tc>
        <w:tc>
          <w:tcPr>
            <w:tcW w:w="1338" w:type="dxa"/>
            <w:vAlign w:val="bottom"/>
          </w:tcPr>
          <w:p w14:paraId="47317875" w14:textId="7D734D78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34</w:t>
            </w:r>
          </w:p>
        </w:tc>
        <w:tc>
          <w:tcPr>
            <w:tcW w:w="992" w:type="dxa"/>
          </w:tcPr>
          <w:p w14:paraId="4FE6F912" w14:textId="600416B2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217613" w:rsidRPr="00831FDF" w14:paraId="270FE711" w14:textId="77777777" w:rsidTr="00344E1A">
        <w:tc>
          <w:tcPr>
            <w:tcW w:w="5637" w:type="dxa"/>
          </w:tcPr>
          <w:p w14:paraId="45FD0BD4" w14:textId="7D93AD9F" w:rsidR="00217613" w:rsidRPr="005E2084" w:rsidRDefault="00217613" w:rsidP="00217613">
            <w:r>
              <w:t>38.521-4</w:t>
            </w:r>
          </w:p>
        </w:tc>
        <w:tc>
          <w:tcPr>
            <w:tcW w:w="1338" w:type="dxa"/>
            <w:vAlign w:val="bottom"/>
          </w:tcPr>
          <w:p w14:paraId="17BB8BE0" w14:textId="21DDFE8C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992" w:type="dxa"/>
          </w:tcPr>
          <w:p w14:paraId="10F1CB46" w14:textId="29C74409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217613" w:rsidRPr="00ED51C3" w14:paraId="71C6CD07" w14:textId="77777777" w:rsidTr="00344E1A">
        <w:tc>
          <w:tcPr>
            <w:tcW w:w="5637" w:type="dxa"/>
          </w:tcPr>
          <w:p w14:paraId="38CF18F2" w14:textId="1181AD50" w:rsidR="00217613" w:rsidRPr="005E2084" w:rsidRDefault="00217613" w:rsidP="00217613">
            <w:r>
              <w:t>38.521-5</w:t>
            </w:r>
          </w:p>
        </w:tc>
        <w:tc>
          <w:tcPr>
            <w:tcW w:w="1338" w:type="dxa"/>
            <w:vAlign w:val="bottom"/>
          </w:tcPr>
          <w:p w14:paraId="7BFCD560" w14:textId="767D5C12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</w:tcPr>
          <w:p w14:paraId="2D92BF6F" w14:textId="2D691D67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217613" w:rsidRPr="00831FDF" w14:paraId="10BA3DB7" w14:textId="77777777" w:rsidTr="00344E1A">
        <w:tc>
          <w:tcPr>
            <w:tcW w:w="5637" w:type="dxa"/>
          </w:tcPr>
          <w:p w14:paraId="28203837" w14:textId="77777777" w:rsidR="00217613" w:rsidRPr="005E2084" w:rsidRDefault="00217613" w:rsidP="00217613">
            <w:r>
              <w:t>38.522</w:t>
            </w:r>
          </w:p>
        </w:tc>
        <w:tc>
          <w:tcPr>
            <w:tcW w:w="1338" w:type="dxa"/>
            <w:vAlign w:val="bottom"/>
          </w:tcPr>
          <w:p w14:paraId="771962EE" w14:textId="7DD30E7E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31</w:t>
            </w:r>
          </w:p>
        </w:tc>
        <w:tc>
          <w:tcPr>
            <w:tcW w:w="992" w:type="dxa"/>
          </w:tcPr>
          <w:p w14:paraId="23F53335" w14:textId="0A2FD628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217613" w:rsidRPr="00831FDF" w14:paraId="439427ED" w14:textId="77777777" w:rsidTr="00344E1A">
        <w:tc>
          <w:tcPr>
            <w:tcW w:w="5637" w:type="dxa"/>
          </w:tcPr>
          <w:p w14:paraId="53DE5791" w14:textId="7D100600" w:rsidR="00217613" w:rsidRPr="005E2084" w:rsidRDefault="00217613" w:rsidP="00217613">
            <w:r>
              <w:t>38.523-1</w:t>
            </w:r>
          </w:p>
        </w:tc>
        <w:tc>
          <w:tcPr>
            <w:tcW w:w="1338" w:type="dxa"/>
            <w:vAlign w:val="bottom"/>
          </w:tcPr>
          <w:p w14:paraId="13D23776" w14:textId="402798E9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125</w:t>
            </w:r>
          </w:p>
        </w:tc>
        <w:tc>
          <w:tcPr>
            <w:tcW w:w="992" w:type="dxa"/>
          </w:tcPr>
          <w:p w14:paraId="02A65EEC" w14:textId="2FF9639C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217613" w:rsidRPr="00831FDF" w14:paraId="769178F0" w14:textId="77777777" w:rsidTr="00344E1A">
        <w:tc>
          <w:tcPr>
            <w:tcW w:w="5637" w:type="dxa"/>
          </w:tcPr>
          <w:p w14:paraId="25CC7EAD" w14:textId="77777777" w:rsidR="00217613" w:rsidRPr="005E2084" w:rsidRDefault="00217613" w:rsidP="00217613">
            <w:r>
              <w:t>38.523-2</w:t>
            </w:r>
          </w:p>
        </w:tc>
        <w:tc>
          <w:tcPr>
            <w:tcW w:w="1338" w:type="dxa"/>
            <w:vAlign w:val="bottom"/>
          </w:tcPr>
          <w:p w14:paraId="31247995" w14:textId="11A13819" w:rsidR="00217613" w:rsidRPr="00942904" w:rsidRDefault="00217613" w:rsidP="00217613">
            <w:pPr>
              <w:jc w:val="right"/>
              <w:rPr>
                <w:color w:val="BFBFBF" w:themeColor="background1" w:themeShade="BF"/>
                <w:highlight w:val="yellow"/>
              </w:rPr>
            </w:pPr>
            <w:r>
              <w:rPr>
                <w:rFonts w:ascii="Arial" w:hAnsi="Arial" w:cs="Arial"/>
                <w:color w:val="000000"/>
              </w:rPr>
              <w:t>26</w:t>
            </w:r>
          </w:p>
        </w:tc>
        <w:tc>
          <w:tcPr>
            <w:tcW w:w="992" w:type="dxa"/>
          </w:tcPr>
          <w:p w14:paraId="5F590E96" w14:textId="7B869A62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217613" w:rsidRPr="00ED51C3" w14:paraId="56BEC7F0" w14:textId="77777777" w:rsidTr="004277FC">
        <w:tc>
          <w:tcPr>
            <w:tcW w:w="5637" w:type="dxa"/>
          </w:tcPr>
          <w:p w14:paraId="45D99755" w14:textId="77777777" w:rsidR="00217613" w:rsidRPr="00ED51C3" w:rsidRDefault="00217613" w:rsidP="00217613">
            <w:r w:rsidRPr="00ED51C3">
              <w:t>38.523-3</w:t>
            </w:r>
          </w:p>
        </w:tc>
        <w:tc>
          <w:tcPr>
            <w:tcW w:w="1338" w:type="dxa"/>
            <w:vAlign w:val="bottom"/>
          </w:tcPr>
          <w:p w14:paraId="478F735E" w14:textId="35129D68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  <w:r w:rsidR="00243D48">
              <w:t>+1 RP</w:t>
            </w:r>
          </w:p>
        </w:tc>
        <w:tc>
          <w:tcPr>
            <w:tcW w:w="992" w:type="dxa"/>
          </w:tcPr>
          <w:p w14:paraId="6549AEAB" w14:textId="1DD5FB33" w:rsidR="00217613" w:rsidRPr="00F0281E" w:rsidRDefault="003245C5" w:rsidP="00217613">
            <w:pPr>
              <w:jc w:val="right"/>
            </w:pPr>
            <w:r>
              <w:t>55</w:t>
            </w:r>
          </w:p>
        </w:tc>
      </w:tr>
      <w:tr w:rsidR="00217613" w:rsidRPr="00831FDF" w14:paraId="7D9E067B" w14:textId="77777777" w:rsidTr="004B4901">
        <w:tc>
          <w:tcPr>
            <w:tcW w:w="5637" w:type="dxa"/>
          </w:tcPr>
          <w:p w14:paraId="700918A7" w14:textId="6765BDEA" w:rsidR="00217613" w:rsidRPr="005E2084" w:rsidRDefault="00217613" w:rsidP="00217613">
            <w:r>
              <w:t>38.533</w:t>
            </w:r>
          </w:p>
        </w:tc>
        <w:tc>
          <w:tcPr>
            <w:tcW w:w="1338" w:type="dxa"/>
            <w:vAlign w:val="bottom"/>
          </w:tcPr>
          <w:p w14:paraId="2803B009" w14:textId="51171BB6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183</w:t>
            </w:r>
          </w:p>
        </w:tc>
        <w:tc>
          <w:tcPr>
            <w:tcW w:w="992" w:type="dxa"/>
          </w:tcPr>
          <w:p w14:paraId="30851C5E" w14:textId="50655F42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217613" w:rsidRPr="00831FDF" w14:paraId="01C0EA3E" w14:textId="77777777" w:rsidTr="004B4901">
        <w:tc>
          <w:tcPr>
            <w:tcW w:w="5637" w:type="dxa"/>
          </w:tcPr>
          <w:p w14:paraId="326B8FB3" w14:textId="77777777" w:rsidR="00217613" w:rsidRPr="005E2084" w:rsidRDefault="00217613" w:rsidP="00217613">
            <w:r>
              <w:t>38</w:t>
            </w:r>
            <w:r w:rsidRPr="005E2084">
              <w:t>.903</w:t>
            </w:r>
          </w:p>
        </w:tc>
        <w:tc>
          <w:tcPr>
            <w:tcW w:w="1338" w:type="dxa"/>
            <w:vAlign w:val="bottom"/>
          </w:tcPr>
          <w:p w14:paraId="637498F9" w14:textId="4C3E4101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48</w:t>
            </w:r>
          </w:p>
        </w:tc>
        <w:tc>
          <w:tcPr>
            <w:tcW w:w="992" w:type="dxa"/>
          </w:tcPr>
          <w:p w14:paraId="0B1D6539" w14:textId="28BBF4AC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217613" w:rsidRPr="00831FDF" w14:paraId="626E6F03" w14:textId="77777777" w:rsidTr="004B4901">
        <w:tc>
          <w:tcPr>
            <w:tcW w:w="5637" w:type="dxa"/>
          </w:tcPr>
          <w:p w14:paraId="60E6F848" w14:textId="77777777" w:rsidR="00217613" w:rsidRPr="005E2084" w:rsidRDefault="00217613" w:rsidP="00217613">
            <w:r>
              <w:t>38.905</w:t>
            </w:r>
          </w:p>
        </w:tc>
        <w:tc>
          <w:tcPr>
            <w:tcW w:w="1338" w:type="dxa"/>
            <w:vAlign w:val="bottom"/>
          </w:tcPr>
          <w:p w14:paraId="17CFBEFF" w14:textId="2E38AABD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992" w:type="dxa"/>
          </w:tcPr>
          <w:p w14:paraId="17DF0924" w14:textId="79CF6CEA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217613" w:rsidRPr="00C24CE7" w14:paraId="56E9B7D1" w14:textId="77777777" w:rsidTr="004B4901">
        <w:tc>
          <w:tcPr>
            <w:tcW w:w="5637" w:type="dxa"/>
          </w:tcPr>
          <w:p w14:paraId="73345D26" w14:textId="5B4EF34A" w:rsidR="00217613" w:rsidRPr="005E2084" w:rsidRDefault="00217613" w:rsidP="00217613">
            <w:r>
              <w:t>38.918</w:t>
            </w:r>
          </w:p>
        </w:tc>
        <w:tc>
          <w:tcPr>
            <w:tcW w:w="1338" w:type="dxa"/>
            <w:vAlign w:val="bottom"/>
          </w:tcPr>
          <w:p w14:paraId="3AE67D68" w14:textId="07806582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</w:tcPr>
          <w:p w14:paraId="3765C956" w14:textId="7738F2EA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217613" w:rsidRPr="00831FDF" w14:paraId="3536D69B" w14:textId="77777777" w:rsidTr="004B4901">
        <w:tc>
          <w:tcPr>
            <w:tcW w:w="5637" w:type="dxa"/>
          </w:tcPr>
          <w:p w14:paraId="41A5A420" w14:textId="77777777" w:rsidR="00217613" w:rsidRPr="005E2084" w:rsidRDefault="00217613" w:rsidP="00217613">
            <w:r>
              <w:t>51.010-1</w:t>
            </w:r>
          </w:p>
        </w:tc>
        <w:tc>
          <w:tcPr>
            <w:tcW w:w="1338" w:type="dxa"/>
            <w:vAlign w:val="bottom"/>
          </w:tcPr>
          <w:p w14:paraId="0A9637E5" w14:textId="47CD39E3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</w:tcPr>
          <w:p w14:paraId="3FEAFE9E" w14:textId="51FB3DBE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217613" w:rsidRPr="00831FDF" w14:paraId="594E919F" w14:textId="77777777" w:rsidTr="004B4901">
        <w:tc>
          <w:tcPr>
            <w:tcW w:w="5637" w:type="dxa"/>
          </w:tcPr>
          <w:p w14:paraId="13D3BEAB" w14:textId="77777777" w:rsidR="00217613" w:rsidRPr="005E2084" w:rsidRDefault="00217613" w:rsidP="00217613">
            <w:r>
              <w:t>51.010-2</w:t>
            </w:r>
          </w:p>
        </w:tc>
        <w:tc>
          <w:tcPr>
            <w:tcW w:w="1338" w:type="dxa"/>
            <w:vAlign w:val="bottom"/>
          </w:tcPr>
          <w:p w14:paraId="3D466F1A" w14:textId="5B9D19BF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</w:tcPr>
          <w:p w14:paraId="52210F23" w14:textId="77414F1F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217613" w:rsidRPr="00831FDF" w14:paraId="453E8484" w14:textId="77777777" w:rsidTr="004B4901">
        <w:tc>
          <w:tcPr>
            <w:tcW w:w="5637" w:type="dxa"/>
          </w:tcPr>
          <w:p w14:paraId="36356DC9" w14:textId="77777777" w:rsidR="00217613" w:rsidRPr="005E2084" w:rsidRDefault="00217613" w:rsidP="00217613">
            <w:r>
              <w:t>51.010-5</w:t>
            </w:r>
          </w:p>
        </w:tc>
        <w:tc>
          <w:tcPr>
            <w:tcW w:w="1338" w:type="dxa"/>
            <w:vAlign w:val="bottom"/>
          </w:tcPr>
          <w:p w14:paraId="3AC17683" w14:textId="33B6040D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92" w:type="dxa"/>
          </w:tcPr>
          <w:p w14:paraId="2AEC45CD" w14:textId="56442592" w:rsidR="00217613" w:rsidRPr="00942904" w:rsidRDefault="00217613" w:rsidP="00217613">
            <w:pPr>
              <w:jc w:val="right"/>
              <w:rPr>
                <w:color w:val="BFBFBF" w:themeColor="background1" w:themeShade="BF"/>
              </w:rPr>
            </w:pPr>
            <w:r w:rsidRPr="00ED51C3">
              <w:t>0</w:t>
            </w:r>
          </w:p>
        </w:tc>
      </w:tr>
      <w:tr w:rsidR="00AA3924" w:rsidRPr="00AA3924" w14:paraId="49F30E5A" w14:textId="77777777" w:rsidTr="009E1E5F">
        <w:tc>
          <w:tcPr>
            <w:tcW w:w="5637" w:type="dxa"/>
            <w:tcBorders>
              <w:top w:val="single" w:sz="12" w:space="0" w:color="auto"/>
              <w:bottom w:val="single" w:sz="12" w:space="0" w:color="auto"/>
            </w:tcBorders>
          </w:tcPr>
          <w:p w14:paraId="0A6E9AE4" w14:textId="77777777" w:rsidR="00B40BB7" w:rsidRPr="00AA3924" w:rsidRDefault="00943108" w:rsidP="00BC606A">
            <w:pPr>
              <w:pStyle w:val="TAL"/>
            </w:pPr>
            <w:r w:rsidRPr="00AA3924">
              <w:rPr>
                <w:lang w:val="en-US"/>
              </w:rPr>
              <w:t>Total</w:t>
            </w:r>
          </w:p>
        </w:tc>
        <w:tc>
          <w:tcPr>
            <w:tcW w:w="1338" w:type="dxa"/>
            <w:tcBorders>
              <w:top w:val="single" w:sz="12" w:space="0" w:color="auto"/>
              <w:bottom w:val="single" w:sz="12" w:space="0" w:color="auto"/>
            </w:tcBorders>
          </w:tcPr>
          <w:p w14:paraId="5038D5A0" w14:textId="0451D335" w:rsidR="00B40BB7" w:rsidRPr="00AA3924" w:rsidRDefault="00BE4158" w:rsidP="002B1F37">
            <w:pPr>
              <w:jc w:val="right"/>
            </w:pPr>
            <w:r>
              <w:t>993</w:t>
            </w:r>
            <w:r w:rsidR="00B40BB7" w:rsidRPr="00AA3924">
              <w:t>+</w:t>
            </w:r>
            <w:r w:rsidR="003245C5">
              <w:t>3</w:t>
            </w:r>
            <w:r w:rsidR="005323DE" w:rsidRPr="00AA3924">
              <w:t xml:space="preserve"> </w:t>
            </w:r>
            <w:r w:rsidR="00B40BB7" w:rsidRPr="00AA3924">
              <w:t>RP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</w:tcPr>
          <w:p w14:paraId="2F6828D4" w14:textId="13F58CF2" w:rsidR="00B40BB7" w:rsidRPr="00C77664" w:rsidRDefault="003245C5" w:rsidP="009A2405">
            <w:pPr>
              <w:jc w:val="right"/>
            </w:pPr>
            <w:r>
              <w:t>85</w:t>
            </w:r>
          </w:p>
        </w:tc>
      </w:tr>
      <w:bookmarkEnd w:id="9"/>
    </w:tbl>
    <w:p w14:paraId="0C7A7B86" w14:textId="77777777" w:rsidR="00B40BB7" w:rsidRPr="005E2084" w:rsidRDefault="00B40BB7" w:rsidP="00B40BB7"/>
    <w:bookmarkEnd w:id="1"/>
    <w:bookmarkEnd w:id="2"/>
    <w:bookmarkEnd w:id="10"/>
    <w:p w14:paraId="524EA392" w14:textId="77777777" w:rsidR="00BD1DF2" w:rsidRDefault="00BD1DF2" w:rsidP="00BD1DF2">
      <w:pPr>
        <w:sectPr w:rsidR="00BD1DF2" w:rsidSect="00BD1DF2">
          <w:footerReference w:type="even" r:id="rId7"/>
          <w:footerReference w:type="default" r:id="rId8"/>
          <w:pgSz w:w="11906" w:h="16838"/>
          <w:pgMar w:top="1440" w:right="1797" w:bottom="1440" w:left="1797" w:header="709" w:footer="709" w:gutter="0"/>
          <w:cols w:space="708"/>
          <w:docGrid w:linePitch="360"/>
        </w:sectPr>
      </w:pPr>
    </w:p>
    <w:p w14:paraId="2DE60AD5" w14:textId="77777777" w:rsidR="00BD1DF2" w:rsidRDefault="00BD1DF2" w:rsidP="00BD1DF2"/>
    <w:p w14:paraId="6D3A4B58" w14:textId="77777777" w:rsidR="002332BF" w:rsidRPr="00E17A38" w:rsidRDefault="00110455" w:rsidP="00A202AD">
      <w:pPr>
        <w:pStyle w:val="Heading1"/>
        <w:rPr>
          <w:lang w:val="en-US"/>
        </w:rPr>
      </w:pPr>
      <w:r>
        <w:rPr>
          <w:lang w:val="en-US"/>
        </w:rPr>
        <w:t>13</w:t>
      </w:r>
      <w:r w:rsidR="003B21C5">
        <w:rPr>
          <w:lang w:val="en-US"/>
        </w:rPr>
        <w:tab/>
      </w:r>
      <w:r w:rsidR="00DC6CCE" w:rsidRPr="00DC6CCE">
        <w:rPr>
          <w:lang w:val="en-US"/>
        </w:rPr>
        <w:t>New and open RAN5 UE Conformance testing WIs and SIs</w:t>
      </w:r>
    </w:p>
    <w:p w14:paraId="7069511F" w14:textId="08AEA1F1" w:rsidR="002332BF" w:rsidRDefault="002332BF" w:rsidP="001D6B7D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</w:p>
    <w:p w14:paraId="168742B4" w14:textId="4689027B" w:rsidR="000D40CE" w:rsidRPr="004F572C" w:rsidRDefault="000D40CE" w:rsidP="00A202AD">
      <w:pPr>
        <w:pStyle w:val="Heading1"/>
        <w:rPr>
          <w:lang w:val="en-US"/>
        </w:rPr>
      </w:pPr>
      <w:r w:rsidRPr="004F572C">
        <w:rPr>
          <w:lang w:val="en-US"/>
        </w:rPr>
        <w:t>13.</w:t>
      </w:r>
      <w:r w:rsidR="00292065">
        <w:rPr>
          <w:lang w:val="en-US"/>
        </w:rPr>
        <w:t>2</w:t>
      </w:r>
      <w:r w:rsidR="00644D7B">
        <w:rPr>
          <w:lang w:val="en-US"/>
        </w:rPr>
        <w:tab/>
      </w:r>
      <w:r w:rsidRPr="004F572C">
        <w:rPr>
          <w:lang w:val="en-US"/>
        </w:rPr>
        <w:t>Open Rel-1</w:t>
      </w:r>
      <w:r w:rsidR="00B9714F">
        <w:rPr>
          <w:lang w:val="en-US"/>
        </w:rPr>
        <w:t>6</w:t>
      </w:r>
      <w:r>
        <w:rPr>
          <w:lang w:val="en-US"/>
        </w:rPr>
        <w:t xml:space="preserve"> W</w:t>
      </w:r>
      <w:r w:rsidRPr="004F572C">
        <w:rPr>
          <w:lang w:val="en-US"/>
        </w:rPr>
        <w:t>Is</w:t>
      </w:r>
    </w:p>
    <w:p w14:paraId="2E8745A3" w14:textId="21D5D3BA" w:rsidR="000D40CE" w:rsidRDefault="000D40CE" w:rsidP="001D6B7D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</w:p>
    <w:p w14:paraId="0368C0C7" w14:textId="77777777" w:rsidR="003A1AB3" w:rsidRPr="00917427" w:rsidRDefault="003A1AB3" w:rsidP="003A1AB3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RP-231634</w:t>
      </w:r>
      <w:r>
        <w:rPr>
          <w:b/>
          <w:i/>
          <w:noProof/>
          <w:sz w:val="28"/>
        </w:rPr>
        <w:fldChar w:fldCharType="end"/>
      </w:r>
    </w:p>
    <w:p w14:paraId="64B8520E" w14:textId="77777777" w:rsidR="003A1AB3" w:rsidRPr="00784730" w:rsidRDefault="003A1AB3" w:rsidP="003A1AB3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0E30D308" w14:textId="77777777" w:rsidR="003A1AB3" w:rsidRPr="00050554" w:rsidRDefault="003A1AB3" w:rsidP="003A1AB3">
      <w:pPr>
        <w:rPr>
          <w:rFonts w:ascii="Arial" w:hAnsi="Arial" w:cs="Arial"/>
          <w:b/>
          <w:bCs/>
          <w:lang w:val="en-US"/>
        </w:rPr>
      </w:pPr>
    </w:p>
    <w:p w14:paraId="021C9B9F" w14:textId="77777777" w:rsidR="003A1AB3" w:rsidRDefault="003A1AB3" w:rsidP="003A1AB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1E8AE1B4" w14:textId="77777777" w:rsidR="003A1AB3" w:rsidRPr="00E145B1" w:rsidRDefault="003A1AB3" w:rsidP="003A1AB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Rel-16 NR CA and DC; and NR and LTE DC Configurations (NR_CADC_NR_LTE_DC_R16-UEConTest) (Batch 1)</w:t>
      </w:r>
      <w:r>
        <w:rPr>
          <w:rFonts w:ascii="Arial" w:hAnsi="Arial" w:cs="Arial"/>
          <w:b/>
          <w:bCs/>
        </w:rPr>
        <w:fldChar w:fldCharType="end"/>
      </w:r>
    </w:p>
    <w:p w14:paraId="5101800C" w14:textId="77777777" w:rsidR="003A1AB3" w:rsidRDefault="003A1AB3" w:rsidP="003A1AB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13.2.1</w:t>
      </w:r>
      <w:r>
        <w:rPr>
          <w:rFonts w:ascii="Arial" w:hAnsi="Arial" w:cs="Arial"/>
          <w:b/>
          <w:bCs/>
        </w:rPr>
        <w:fldChar w:fldCharType="end"/>
      </w:r>
    </w:p>
    <w:p w14:paraId="419A2C0B" w14:textId="77777777" w:rsidR="003A1AB3" w:rsidRDefault="003A1AB3" w:rsidP="003A1AB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2987A1C" w14:textId="77777777" w:rsidR="003A1AB3" w:rsidRDefault="003A1AB3" w:rsidP="003A1AB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E917564" w14:textId="77777777" w:rsidR="003A1AB3" w:rsidRPr="004E535C" w:rsidRDefault="003A1AB3" w:rsidP="003A1AB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A1AB3" w:rsidRPr="004E535C" w14:paraId="65C2BBFE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D514269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16DA21D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5F128FF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FBE9F25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EEC267B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48D26EF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61B6807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472C023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141F89F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AEBD9FC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5165385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48EC6EC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47208A7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A1AB3" w14:paraId="02A58382" w14:textId="77777777" w:rsidTr="00096385">
        <w:tc>
          <w:tcPr>
            <w:tcW w:w="879" w:type="dxa"/>
          </w:tcPr>
          <w:p w14:paraId="7AB2EA7E" w14:textId="77777777" w:rsidR="003A1AB3" w:rsidRDefault="003A1AB3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CDAE134" w14:textId="77777777" w:rsidR="003A1AB3" w:rsidRDefault="003A1AB3" w:rsidP="00096385">
            <w:r>
              <w:rPr>
                <w:sz w:val="16"/>
                <w:szCs w:val="16"/>
              </w:rPr>
              <w:t>2814</w:t>
            </w:r>
          </w:p>
        </w:tc>
        <w:tc>
          <w:tcPr>
            <w:tcW w:w="517" w:type="dxa"/>
          </w:tcPr>
          <w:p w14:paraId="33FE646E" w14:textId="77777777" w:rsidR="003A1AB3" w:rsidRDefault="003A1AB3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5F8FF3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223BC4" w14:textId="77777777" w:rsidR="003A1AB3" w:rsidRDefault="003A1AB3" w:rsidP="00096385">
            <w:r>
              <w:rPr>
                <w:sz w:val="16"/>
                <w:szCs w:val="16"/>
              </w:rPr>
              <w:t>Introduction of Inter-band NR CA configuration CA_n20A-n78A</w:t>
            </w:r>
          </w:p>
        </w:tc>
        <w:tc>
          <w:tcPr>
            <w:tcW w:w="517" w:type="dxa"/>
          </w:tcPr>
          <w:p w14:paraId="5E5B838D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D29EA6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61D2BC1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8248939" w14:textId="77777777" w:rsidR="003A1AB3" w:rsidRDefault="003A1AB3" w:rsidP="00096385">
            <w:r>
              <w:rPr>
                <w:sz w:val="16"/>
                <w:szCs w:val="16"/>
              </w:rPr>
              <w:t>R5-233944</w:t>
            </w:r>
          </w:p>
        </w:tc>
        <w:tc>
          <w:tcPr>
            <w:tcW w:w="1597" w:type="dxa"/>
          </w:tcPr>
          <w:p w14:paraId="7CB0F7B7" w14:textId="77777777" w:rsidR="003A1AB3" w:rsidRDefault="003A1AB3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C1C2789" w14:textId="77777777" w:rsidR="003A1AB3" w:rsidRDefault="003A1AB3" w:rsidP="00096385">
            <w:r>
              <w:rPr>
                <w:sz w:val="16"/>
                <w:szCs w:val="16"/>
              </w:rPr>
              <w:t>NR_CADC_NR_LTE_DC</w:t>
            </w:r>
            <w:r>
              <w:rPr>
                <w:sz w:val="16"/>
                <w:szCs w:val="16"/>
              </w:rPr>
              <w:lastRenderedPageBreak/>
              <w:t>_R16-UEConTest</w:t>
            </w:r>
          </w:p>
        </w:tc>
        <w:tc>
          <w:tcPr>
            <w:tcW w:w="2323" w:type="dxa"/>
          </w:tcPr>
          <w:p w14:paraId="4F257694" w14:textId="77777777" w:rsidR="003A1AB3" w:rsidRDefault="003A1AB3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42F45D" w14:textId="77777777" w:rsidR="003A1AB3" w:rsidRDefault="003A1AB3" w:rsidP="00096385">
            <w:pPr>
              <w:rPr>
                <w:sz w:val="16"/>
                <w:szCs w:val="16"/>
              </w:rPr>
            </w:pPr>
          </w:p>
        </w:tc>
      </w:tr>
      <w:tr w:rsidR="003A1AB3" w14:paraId="4135880D" w14:textId="77777777" w:rsidTr="00096385">
        <w:tc>
          <w:tcPr>
            <w:tcW w:w="879" w:type="dxa"/>
          </w:tcPr>
          <w:p w14:paraId="22B2BF1C" w14:textId="77777777" w:rsidR="003A1AB3" w:rsidRDefault="003A1AB3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E5A6772" w14:textId="77777777" w:rsidR="003A1AB3" w:rsidRDefault="003A1AB3" w:rsidP="00096385">
            <w:r>
              <w:rPr>
                <w:sz w:val="16"/>
                <w:szCs w:val="16"/>
              </w:rPr>
              <w:t>2821</w:t>
            </w:r>
          </w:p>
        </w:tc>
        <w:tc>
          <w:tcPr>
            <w:tcW w:w="517" w:type="dxa"/>
          </w:tcPr>
          <w:p w14:paraId="2D3F5BD4" w14:textId="77777777" w:rsidR="003A1AB3" w:rsidRDefault="003A1AB3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B29E91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7A169D" w14:textId="77777777" w:rsidR="003A1AB3" w:rsidRDefault="003A1AB3" w:rsidP="00096385">
            <w:r>
              <w:rPr>
                <w:sz w:val="16"/>
                <w:szCs w:val="16"/>
              </w:rPr>
              <w:t>Addition of test frequencies for new EN-DC combos within FR2</w:t>
            </w:r>
          </w:p>
        </w:tc>
        <w:tc>
          <w:tcPr>
            <w:tcW w:w="517" w:type="dxa"/>
          </w:tcPr>
          <w:p w14:paraId="6BC25B46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348F42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D689025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F6ECBFB" w14:textId="77777777" w:rsidR="003A1AB3" w:rsidRDefault="003A1AB3" w:rsidP="00096385">
            <w:r>
              <w:rPr>
                <w:sz w:val="16"/>
                <w:szCs w:val="16"/>
              </w:rPr>
              <w:t>R5-234076</w:t>
            </w:r>
          </w:p>
        </w:tc>
        <w:tc>
          <w:tcPr>
            <w:tcW w:w="1597" w:type="dxa"/>
          </w:tcPr>
          <w:p w14:paraId="389455CB" w14:textId="77777777" w:rsidR="003A1AB3" w:rsidRDefault="003A1AB3" w:rsidP="00096385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2DAC1F05" w14:textId="77777777" w:rsidR="003A1AB3" w:rsidRDefault="003A1AB3" w:rsidP="0009638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3F2EC73A" w14:textId="77777777" w:rsidR="003A1AB3" w:rsidRDefault="003A1AB3" w:rsidP="00096385">
            <w:r>
              <w:rPr>
                <w:sz w:val="16"/>
                <w:szCs w:val="16"/>
              </w:rPr>
              <w:t>4.3.1.5.1.2, 4.3.1.5.1.3 and 4.3.1.5.1.4</w:t>
            </w:r>
          </w:p>
        </w:tc>
        <w:tc>
          <w:tcPr>
            <w:tcW w:w="998" w:type="dxa"/>
          </w:tcPr>
          <w:p w14:paraId="009DCFB2" w14:textId="77777777" w:rsidR="003A1AB3" w:rsidRDefault="003A1AB3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A1AB3" w14:paraId="40D1D09C" w14:textId="77777777" w:rsidTr="00096385">
        <w:tc>
          <w:tcPr>
            <w:tcW w:w="879" w:type="dxa"/>
          </w:tcPr>
          <w:p w14:paraId="3DB130E4" w14:textId="77777777" w:rsidR="003A1AB3" w:rsidRDefault="003A1AB3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51AD7BC9" w14:textId="77777777" w:rsidR="003A1AB3" w:rsidRDefault="003A1AB3" w:rsidP="00096385">
            <w:r>
              <w:rPr>
                <w:sz w:val="16"/>
                <w:szCs w:val="16"/>
              </w:rPr>
              <w:t>2837</w:t>
            </w:r>
          </w:p>
        </w:tc>
        <w:tc>
          <w:tcPr>
            <w:tcW w:w="517" w:type="dxa"/>
          </w:tcPr>
          <w:p w14:paraId="0772A983" w14:textId="77777777" w:rsidR="003A1AB3" w:rsidRDefault="003A1AB3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DDB1BF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7F8DE34" w14:textId="77777777" w:rsidR="003A1AB3" w:rsidRDefault="003A1AB3" w:rsidP="00096385">
            <w:r>
              <w:rPr>
                <w:sz w:val="16"/>
                <w:szCs w:val="16"/>
              </w:rPr>
              <w:t>Addition of test frequencies for new NRCA comb within FR1</w:t>
            </w:r>
          </w:p>
        </w:tc>
        <w:tc>
          <w:tcPr>
            <w:tcW w:w="517" w:type="dxa"/>
          </w:tcPr>
          <w:p w14:paraId="0171475D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CB5F6C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218AB9F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77CBBAB" w14:textId="77777777" w:rsidR="003A1AB3" w:rsidRDefault="003A1AB3" w:rsidP="00096385">
            <w:r>
              <w:rPr>
                <w:sz w:val="16"/>
                <w:szCs w:val="16"/>
              </w:rPr>
              <w:t>R5-234295</w:t>
            </w:r>
          </w:p>
        </w:tc>
        <w:tc>
          <w:tcPr>
            <w:tcW w:w="1597" w:type="dxa"/>
          </w:tcPr>
          <w:p w14:paraId="77385ED7" w14:textId="77777777" w:rsidR="003A1AB3" w:rsidRDefault="003A1AB3" w:rsidP="00096385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489B687F" w14:textId="77777777" w:rsidR="003A1AB3" w:rsidRDefault="003A1AB3" w:rsidP="0009638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0D04BCDC" w14:textId="77777777" w:rsidR="003A1AB3" w:rsidRDefault="003A1AB3" w:rsidP="00096385">
            <w:r>
              <w:rPr>
                <w:sz w:val="16"/>
                <w:szCs w:val="16"/>
              </w:rPr>
              <w:t>4.3.1.1.2.1</w:t>
            </w:r>
          </w:p>
        </w:tc>
        <w:tc>
          <w:tcPr>
            <w:tcW w:w="998" w:type="dxa"/>
          </w:tcPr>
          <w:p w14:paraId="09CE0CE8" w14:textId="77777777" w:rsidR="003A1AB3" w:rsidRDefault="003A1AB3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A1AB3" w14:paraId="0526DACA" w14:textId="77777777" w:rsidTr="00096385">
        <w:tc>
          <w:tcPr>
            <w:tcW w:w="879" w:type="dxa"/>
          </w:tcPr>
          <w:p w14:paraId="4C3CD094" w14:textId="77777777" w:rsidR="003A1AB3" w:rsidRDefault="003A1AB3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541AAAC9" w14:textId="77777777" w:rsidR="003A1AB3" w:rsidRDefault="003A1AB3" w:rsidP="00096385">
            <w:r>
              <w:rPr>
                <w:sz w:val="16"/>
                <w:szCs w:val="16"/>
              </w:rPr>
              <w:t>2868</w:t>
            </w:r>
          </w:p>
        </w:tc>
        <w:tc>
          <w:tcPr>
            <w:tcW w:w="517" w:type="dxa"/>
          </w:tcPr>
          <w:p w14:paraId="1E16C5E0" w14:textId="77777777" w:rsidR="003A1AB3" w:rsidRDefault="003A1AB3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B1E895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6347D89" w14:textId="77777777" w:rsidR="003A1AB3" w:rsidRDefault="003A1AB3" w:rsidP="00096385">
            <w:r>
              <w:rPr>
                <w:sz w:val="16"/>
                <w:szCs w:val="16"/>
              </w:rPr>
              <w:t>Addition of test freqs for CA_n258E.</w:t>
            </w:r>
          </w:p>
        </w:tc>
        <w:tc>
          <w:tcPr>
            <w:tcW w:w="517" w:type="dxa"/>
          </w:tcPr>
          <w:p w14:paraId="66C0CFB4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ED0B8E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9E0EDEC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5145E70" w14:textId="77777777" w:rsidR="003A1AB3" w:rsidRDefault="003A1AB3" w:rsidP="00096385">
            <w:r>
              <w:rPr>
                <w:sz w:val="16"/>
                <w:szCs w:val="16"/>
              </w:rPr>
              <w:t>R5-234538</w:t>
            </w:r>
          </w:p>
        </w:tc>
        <w:tc>
          <w:tcPr>
            <w:tcW w:w="1597" w:type="dxa"/>
          </w:tcPr>
          <w:p w14:paraId="1977B127" w14:textId="77777777" w:rsidR="003A1AB3" w:rsidRDefault="003A1AB3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FD3DD11" w14:textId="77777777" w:rsidR="003A1AB3" w:rsidRDefault="003A1AB3" w:rsidP="0009638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1DD49BFC" w14:textId="77777777" w:rsidR="003A1AB3" w:rsidRDefault="003A1AB3" w:rsidP="00096385">
            <w:r>
              <w:rPr>
                <w:sz w:val="16"/>
                <w:szCs w:val="16"/>
              </w:rPr>
              <w:t>4.3.1.2.3.2.4</w:t>
            </w:r>
          </w:p>
        </w:tc>
        <w:tc>
          <w:tcPr>
            <w:tcW w:w="998" w:type="dxa"/>
          </w:tcPr>
          <w:p w14:paraId="0070DEFA" w14:textId="77777777" w:rsidR="003A1AB3" w:rsidRDefault="003A1AB3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A1AB3" w14:paraId="4EACBE93" w14:textId="77777777" w:rsidTr="00096385">
        <w:tc>
          <w:tcPr>
            <w:tcW w:w="879" w:type="dxa"/>
          </w:tcPr>
          <w:p w14:paraId="3EA4332D" w14:textId="77777777" w:rsidR="003A1AB3" w:rsidRDefault="003A1AB3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C4C28BC" w14:textId="77777777" w:rsidR="003A1AB3" w:rsidRDefault="003A1AB3" w:rsidP="00096385">
            <w:r>
              <w:rPr>
                <w:sz w:val="16"/>
                <w:szCs w:val="16"/>
              </w:rPr>
              <w:t>2869</w:t>
            </w:r>
          </w:p>
        </w:tc>
        <w:tc>
          <w:tcPr>
            <w:tcW w:w="517" w:type="dxa"/>
          </w:tcPr>
          <w:p w14:paraId="50C397A7" w14:textId="77777777" w:rsidR="003A1AB3" w:rsidRDefault="003A1AB3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9DB5F6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F5A8579" w14:textId="77777777" w:rsidR="003A1AB3" w:rsidRDefault="003A1AB3" w:rsidP="00096385">
            <w:r>
              <w:rPr>
                <w:sz w:val="16"/>
                <w:szCs w:val="16"/>
              </w:rPr>
              <w:t>Addition of test freqs for CA_n258F.</w:t>
            </w:r>
          </w:p>
        </w:tc>
        <w:tc>
          <w:tcPr>
            <w:tcW w:w="517" w:type="dxa"/>
          </w:tcPr>
          <w:p w14:paraId="1EBF240A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D64623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84D7087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DE2AD48" w14:textId="77777777" w:rsidR="003A1AB3" w:rsidRDefault="003A1AB3" w:rsidP="00096385">
            <w:r>
              <w:rPr>
                <w:sz w:val="16"/>
                <w:szCs w:val="16"/>
              </w:rPr>
              <w:t>R5-234539</w:t>
            </w:r>
          </w:p>
        </w:tc>
        <w:tc>
          <w:tcPr>
            <w:tcW w:w="1597" w:type="dxa"/>
          </w:tcPr>
          <w:p w14:paraId="3C1E6C83" w14:textId="77777777" w:rsidR="003A1AB3" w:rsidRDefault="003A1AB3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635B0C2" w14:textId="77777777" w:rsidR="003A1AB3" w:rsidRDefault="003A1AB3" w:rsidP="0009638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04CAF426" w14:textId="77777777" w:rsidR="003A1AB3" w:rsidRDefault="003A1AB3" w:rsidP="00096385">
            <w:r>
              <w:rPr>
                <w:sz w:val="16"/>
                <w:szCs w:val="16"/>
              </w:rPr>
              <w:t>4.3.1.2.3.2.5</w:t>
            </w:r>
          </w:p>
        </w:tc>
        <w:tc>
          <w:tcPr>
            <w:tcW w:w="998" w:type="dxa"/>
          </w:tcPr>
          <w:p w14:paraId="7904F80B" w14:textId="77777777" w:rsidR="003A1AB3" w:rsidRDefault="003A1AB3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A1AB3" w14:paraId="0921937C" w14:textId="77777777" w:rsidTr="00096385">
        <w:tc>
          <w:tcPr>
            <w:tcW w:w="879" w:type="dxa"/>
          </w:tcPr>
          <w:p w14:paraId="5417DB8D" w14:textId="77777777" w:rsidR="003A1AB3" w:rsidRDefault="003A1AB3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24E9B5F" w14:textId="77777777" w:rsidR="003A1AB3" w:rsidRDefault="003A1AB3" w:rsidP="00096385">
            <w:r>
              <w:rPr>
                <w:sz w:val="16"/>
                <w:szCs w:val="16"/>
              </w:rPr>
              <w:t>2870</w:t>
            </w:r>
          </w:p>
        </w:tc>
        <w:tc>
          <w:tcPr>
            <w:tcW w:w="517" w:type="dxa"/>
          </w:tcPr>
          <w:p w14:paraId="0CAB5B9D" w14:textId="77777777" w:rsidR="003A1AB3" w:rsidRDefault="003A1AB3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E6502E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9ECCC1" w14:textId="77777777" w:rsidR="003A1AB3" w:rsidRDefault="003A1AB3" w:rsidP="00096385">
            <w:r>
              <w:rPr>
                <w:sz w:val="16"/>
                <w:szCs w:val="16"/>
              </w:rPr>
              <w:t>Addition of test freqs for CA_n258I.</w:t>
            </w:r>
          </w:p>
        </w:tc>
        <w:tc>
          <w:tcPr>
            <w:tcW w:w="517" w:type="dxa"/>
          </w:tcPr>
          <w:p w14:paraId="1121CC00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9BE534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FB4E77C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A2179F5" w14:textId="77777777" w:rsidR="003A1AB3" w:rsidRDefault="003A1AB3" w:rsidP="00096385">
            <w:r>
              <w:rPr>
                <w:sz w:val="16"/>
                <w:szCs w:val="16"/>
              </w:rPr>
              <w:t>R5-234540</w:t>
            </w:r>
          </w:p>
        </w:tc>
        <w:tc>
          <w:tcPr>
            <w:tcW w:w="1597" w:type="dxa"/>
          </w:tcPr>
          <w:p w14:paraId="415073DC" w14:textId="77777777" w:rsidR="003A1AB3" w:rsidRDefault="003A1AB3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679A02E" w14:textId="77777777" w:rsidR="003A1AB3" w:rsidRDefault="003A1AB3" w:rsidP="0009638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4302D5B5" w14:textId="77777777" w:rsidR="003A1AB3" w:rsidRDefault="003A1AB3" w:rsidP="00096385">
            <w:r>
              <w:rPr>
                <w:sz w:val="16"/>
                <w:szCs w:val="16"/>
              </w:rPr>
              <w:t>4.3.1.2.3.2.8</w:t>
            </w:r>
          </w:p>
        </w:tc>
        <w:tc>
          <w:tcPr>
            <w:tcW w:w="998" w:type="dxa"/>
          </w:tcPr>
          <w:p w14:paraId="5ECD6827" w14:textId="77777777" w:rsidR="003A1AB3" w:rsidRDefault="003A1AB3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A1AB3" w14:paraId="35F2E208" w14:textId="77777777" w:rsidTr="00096385">
        <w:tc>
          <w:tcPr>
            <w:tcW w:w="879" w:type="dxa"/>
          </w:tcPr>
          <w:p w14:paraId="6823C46D" w14:textId="77777777" w:rsidR="003A1AB3" w:rsidRDefault="003A1AB3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F337545" w14:textId="77777777" w:rsidR="003A1AB3" w:rsidRDefault="003A1AB3" w:rsidP="00096385">
            <w:r>
              <w:rPr>
                <w:sz w:val="16"/>
                <w:szCs w:val="16"/>
              </w:rPr>
              <w:t>2871</w:t>
            </w:r>
          </w:p>
        </w:tc>
        <w:tc>
          <w:tcPr>
            <w:tcW w:w="517" w:type="dxa"/>
          </w:tcPr>
          <w:p w14:paraId="3426B295" w14:textId="77777777" w:rsidR="003A1AB3" w:rsidRDefault="003A1AB3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9DC1CA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E203D0B" w14:textId="77777777" w:rsidR="003A1AB3" w:rsidRDefault="003A1AB3" w:rsidP="00096385">
            <w:r>
              <w:rPr>
                <w:sz w:val="16"/>
                <w:szCs w:val="16"/>
              </w:rPr>
              <w:t>Addition of test freqs for CA_n258J.</w:t>
            </w:r>
          </w:p>
        </w:tc>
        <w:tc>
          <w:tcPr>
            <w:tcW w:w="517" w:type="dxa"/>
          </w:tcPr>
          <w:p w14:paraId="35D2C6F5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27777F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F2042D0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3B0132F" w14:textId="77777777" w:rsidR="003A1AB3" w:rsidRDefault="003A1AB3" w:rsidP="00096385">
            <w:r>
              <w:rPr>
                <w:sz w:val="16"/>
                <w:szCs w:val="16"/>
              </w:rPr>
              <w:t>R5-234541</w:t>
            </w:r>
          </w:p>
        </w:tc>
        <w:tc>
          <w:tcPr>
            <w:tcW w:w="1597" w:type="dxa"/>
          </w:tcPr>
          <w:p w14:paraId="54DCC206" w14:textId="77777777" w:rsidR="003A1AB3" w:rsidRDefault="003A1AB3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40C32C0" w14:textId="77777777" w:rsidR="003A1AB3" w:rsidRDefault="003A1AB3" w:rsidP="00096385">
            <w:r>
              <w:rPr>
                <w:sz w:val="16"/>
                <w:szCs w:val="16"/>
              </w:rPr>
              <w:t>NR_CADC_NR_LTE_DC</w:t>
            </w:r>
            <w:r>
              <w:rPr>
                <w:sz w:val="16"/>
                <w:szCs w:val="16"/>
              </w:rPr>
              <w:lastRenderedPageBreak/>
              <w:t>_R16-UEConTest</w:t>
            </w:r>
          </w:p>
        </w:tc>
        <w:tc>
          <w:tcPr>
            <w:tcW w:w="2323" w:type="dxa"/>
          </w:tcPr>
          <w:p w14:paraId="5303D008" w14:textId="77777777" w:rsidR="003A1AB3" w:rsidRDefault="003A1AB3" w:rsidP="00096385">
            <w:r>
              <w:rPr>
                <w:sz w:val="16"/>
                <w:szCs w:val="16"/>
              </w:rPr>
              <w:lastRenderedPageBreak/>
              <w:t>4.3.1.2.3.2.9</w:t>
            </w:r>
          </w:p>
        </w:tc>
        <w:tc>
          <w:tcPr>
            <w:tcW w:w="998" w:type="dxa"/>
          </w:tcPr>
          <w:p w14:paraId="5450AC68" w14:textId="77777777" w:rsidR="003A1AB3" w:rsidRDefault="003A1AB3" w:rsidP="00096385">
            <w:r>
              <w:rPr>
                <w:sz w:val="16"/>
                <w:szCs w:val="16"/>
              </w:rPr>
              <w:t xml:space="preserve">TS/TR ... CR ... ; TS/TR ... CR ...;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3A1AB3" w14:paraId="48809BE1" w14:textId="77777777" w:rsidTr="00096385">
        <w:tc>
          <w:tcPr>
            <w:tcW w:w="879" w:type="dxa"/>
          </w:tcPr>
          <w:p w14:paraId="41D614FD" w14:textId="77777777" w:rsidR="003A1AB3" w:rsidRDefault="003A1AB3" w:rsidP="00096385">
            <w:r>
              <w:rPr>
                <w:sz w:val="16"/>
                <w:szCs w:val="16"/>
              </w:rPr>
              <w:lastRenderedPageBreak/>
              <w:t>38.508-1</w:t>
            </w:r>
          </w:p>
        </w:tc>
        <w:tc>
          <w:tcPr>
            <w:tcW w:w="637" w:type="dxa"/>
          </w:tcPr>
          <w:p w14:paraId="4CEFFDB5" w14:textId="77777777" w:rsidR="003A1AB3" w:rsidRDefault="003A1AB3" w:rsidP="00096385">
            <w:r>
              <w:rPr>
                <w:sz w:val="16"/>
                <w:szCs w:val="16"/>
              </w:rPr>
              <w:t>2872</w:t>
            </w:r>
          </w:p>
        </w:tc>
        <w:tc>
          <w:tcPr>
            <w:tcW w:w="517" w:type="dxa"/>
          </w:tcPr>
          <w:p w14:paraId="2DE4F3C1" w14:textId="77777777" w:rsidR="003A1AB3" w:rsidRDefault="003A1AB3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67F546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639672F" w14:textId="77777777" w:rsidR="003A1AB3" w:rsidRDefault="003A1AB3" w:rsidP="00096385">
            <w:r>
              <w:rPr>
                <w:sz w:val="16"/>
                <w:szCs w:val="16"/>
              </w:rPr>
              <w:t>Addition of test freqs for CA_n258K.</w:t>
            </w:r>
          </w:p>
        </w:tc>
        <w:tc>
          <w:tcPr>
            <w:tcW w:w="517" w:type="dxa"/>
          </w:tcPr>
          <w:p w14:paraId="63382700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3D1C4A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F73354C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1D08C8A" w14:textId="77777777" w:rsidR="003A1AB3" w:rsidRDefault="003A1AB3" w:rsidP="00096385">
            <w:r>
              <w:rPr>
                <w:sz w:val="16"/>
                <w:szCs w:val="16"/>
              </w:rPr>
              <w:t>R5-234542</w:t>
            </w:r>
          </w:p>
        </w:tc>
        <w:tc>
          <w:tcPr>
            <w:tcW w:w="1597" w:type="dxa"/>
          </w:tcPr>
          <w:p w14:paraId="08AC3B24" w14:textId="77777777" w:rsidR="003A1AB3" w:rsidRDefault="003A1AB3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2657F9C" w14:textId="77777777" w:rsidR="003A1AB3" w:rsidRDefault="003A1AB3" w:rsidP="0009638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1ADD71F8" w14:textId="77777777" w:rsidR="003A1AB3" w:rsidRDefault="003A1AB3" w:rsidP="00096385">
            <w:r>
              <w:rPr>
                <w:sz w:val="16"/>
                <w:szCs w:val="16"/>
              </w:rPr>
              <w:t>4.3.1.2.3.2.10</w:t>
            </w:r>
          </w:p>
        </w:tc>
        <w:tc>
          <w:tcPr>
            <w:tcW w:w="998" w:type="dxa"/>
          </w:tcPr>
          <w:p w14:paraId="3C69F8F5" w14:textId="77777777" w:rsidR="003A1AB3" w:rsidRDefault="003A1AB3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A1AB3" w14:paraId="03168853" w14:textId="77777777" w:rsidTr="00096385">
        <w:tc>
          <w:tcPr>
            <w:tcW w:w="879" w:type="dxa"/>
          </w:tcPr>
          <w:p w14:paraId="08E8EE85" w14:textId="77777777" w:rsidR="003A1AB3" w:rsidRDefault="003A1AB3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6B130761" w14:textId="77777777" w:rsidR="003A1AB3" w:rsidRDefault="003A1AB3" w:rsidP="00096385">
            <w:r>
              <w:rPr>
                <w:sz w:val="16"/>
                <w:szCs w:val="16"/>
              </w:rPr>
              <w:t>2873</w:t>
            </w:r>
          </w:p>
        </w:tc>
        <w:tc>
          <w:tcPr>
            <w:tcW w:w="517" w:type="dxa"/>
          </w:tcPr>
          <w:p w14:paraId="540F14BD" w14:textId="77777777" w:rsidR="003A1AB3" w:rsidRDefault="003A1AB3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9B8447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62E8E08" w14:textId="77777777" w:rsidR="003A1AB3" w:rsidRDefault="003A1AB3" w:rsidP="00096385">
            <w:r>
              <w:rPr>
                <w:sz w:val="16"/>
                <w:szCs w:val="16"/>
              </w:rPr>
              <w:t>Addition of test freqs for CA_n258L.</w:t>
            </w:r>
          </w:p>
        </w:tc>
        <w:tc>
          <w:tcPr>
            <w:tcW w:w="517" w:type="dxa"/>
          </w:tcPr>
          <w:p w14:paraId="630B9482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4D23A1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05CC09E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1561ACF" w14:textId="77777777" w:rsidR="003A1AB3" w:rsidRDefault="003A1AB3" w:rsidP="00096385">
            <w:r>
              <w:rPr>
                <w:sz w:val="16"/>
                <w:szCs w:val="16"/>
              </w:rPr>
              <w:t>R5-234543</w:t>
            </w:r>
          </w:p>
        </w:tc>
        <w:tc>
          <w:tcPr>
            <w:tcW w:w="1597" w:type="dxa"/>
          </w:tcPr>
          <w:p w14:paraId="5F4F2D86" w14:textId="77777777" w:rsidR="003A1AB3" w:rsidRDefault="003A1AB3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B9249FA" w14:textId="77777777" w:rsidR="003A1AB3" w:rsidRDefault="003A1AB3" w:rsidP="0009638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362CE83E" w14:textId="77777777" w:rsidR="003A1AB3" w:rsidRDefault="003A1AB3" w:rsidP="00096385">
            <w:r>
              <w:rPr>
                <w:sz w:val="16"/>
                <w:szCs w:val="16"/>
              </w:rPr>
              <w:t>4.3.1.2.3.2.11</w:t>
            </w:r>
          </w:p>
        </w:tc>
        <w:tc>
          <w:tcPr>
            <w:tcW w:w="998" w:type="dxa"/>
          </w:tcPr>
          <w:p w14:paraId="73D66611" w14:textId="77777777" w:rsidR="003A1AB3" w:rsidRDefault="003A1AB3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A1AB3" w14:paraId="09C44DE5" w14:textId="77777777" w:rsidTr="00096385">
        <w:tc>
          <w:tcPr>
            <w:tcW w:w="879" w:type="dxa"/>
          </w:tcPr>
          <w:p w14:paraId="12788C3B" w14:textId="77777777" w:rsidR="003A1AB3" w:rsidRDefault="003A1AB3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5A87021" w14:textId="77777777" w:rsidR="003A1AB3" w:rsidRDefault="003A1AB3" w:rsidP="00096385">
            <w:r>
              <w:rPr>
                <w:sz w:val="16"/>
                <w:szCs w:val="16"/>
              </w:rPr>
              <w:t>2874</w:t>
            </w:r>
          </w:p>
        </w:tc>
        <w:tc>
          <w:tcPr>
            <w:tcW w:w="517" w:type="dxa"/>
          </w:tcPr>
          <w:p w14:paraId="19E2716A" w14:textId="77777777" w:rsidR="003A1AB3" w:rsidRDefault="003A1AB3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25B7AB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503CB87" w14:textId="77777777" w:rsidR="003A1AB3" w:rsidRDefault="003A1AB3" w:rsidP="00096385">
            <w:r>
              <w:rPr>
                <w:sz w:val="16"/>
                <w:szCs w:val="16"/>
              </w:rPr>
              <w:t>Addition of test freqs for CA_n258M.</w:t>
            </w:r>
          </w:p>
        </w:tc>
        <w:tc>
          <w:tcPr>
            <w:tcW w:w="517" w:type="dxa"/>
          </w:tcPr>
          <w:p w14:paraId="7DA3BA8E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38C27D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589F446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86D0A7B" w14:textId="77777777" w:rsidR="003A1AB3" w:rsidRDefault="003A1AB3" w:rsidP="00096385">
            <w:r>
              <w:rPr>
                <w:sz w:val="16"/>
                <w:szCs w:val="16"/>
              </w:rPr>
              <w:t>R5-234544</w:t>
            </w:r>
          </w:p>
        </w:tc>
        <w:tc>
          <w:tcPr>
            <w:tcW w:w="1597" w:type="dxa"/>
          </w:tcPr>
          <w:p w14:paraId="7A37DD7B" w14:textId="77777777" w:rsidR="003A1AB3" w:rsidRDefault="003A1AB3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C38BEDB" w14:textId="77777777" w:rsidR="003A1AB3" w:rsidRDefault="003A1AB3" w:rsidP="0009638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37FEA51C" w14:textId="77777777" w:rsidR="003A1AB3" w:rsidRDefault="003A1AB3" w:rsidP="00096385">
            <w:r>
              <w:rPr>
                <w:sz w:val="16"/>
                <w:szCs w:val="16"/>
              </w:rPr>
              <w:t>4.3.1.2.3.2.12</w:t>
            </w:r>
          </w:p>
        </w:tc>
        <w:tc>
          <w:tcPr>
            <w:tcW w:w="998" w:type="dxa"/>
          </w:tcPr>
          <w:p w14:paraId="3F10FCF0" w14:textId="77777777" w:rsidR="003A1AB3" w:rsidRDefault="003A1AB3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A1AB3" w14:paraId="6DE9D118" w14:textId="77777777" w:rsidTr="00096385">
        <w:tc>
          <w:tcPr>
            <w:tcW w:w="879" w:type="dxa"/>
          </w:tcPr>
          <w:p w14:paraId="4AED0157" w14:textId="77777777" w:rsidR="003A1AB3" w:rsidRDefault="003A1AB3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01593476" w14:textId="77777777" w:rsidR="003A1AB3" w:rsidRDefault="003A1AB3" w:rsidP="00096385">
            <w:r>
              <w:rPr>
                <w:sz w:val="16"/>
                <w:szCs w:val="16"/>
              </w:rPr>
              <w:t>2879</w:t>
            </w:r>
          </w:p>
        </w:tc>
        <w:tc>
          <w:tcPr>
            <w:tcW w:w="517" w:type="dxa"/>
          </w:tcPr>
          <w:p w14:paraId="563E3BC7" w14:textId="77777777" w:rsidR="003A1AB3" w:rsidRDefault="003A1AB3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8821E1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8878D8" w14:textId="77777777" w:rsidR="003A1AB3" w:rsidRDefault="003A1AB3" w:rsidP="00096385">
            <w:r>
              <w:rPr>
                <w:sz w:val="16"/>
                <w:szCs w:val="16"/>
              </w:rPr>
              <w:t>Addition of test frequencies for new EN-DC configurations within FR1</w:t>
            </w:r>
          </w:p>
        </w:tc>
        <w:tc>
          <w:tcPr>
            <w:tcW w:w="517" w:type="dxa"/>
          </w:tcPr>
          <w:p w14:paraId="7790FAF0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F7CECA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0C4C9C4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87D2864" w14:textId="77777777" w:rsidR="003A1AB3" w:rsidRDefault="003A1AB3" w:rsidP="00096385">
            <w:r>
              <w:rPr>
                <w:sz w:val="16"/>
                <w:szCs w:val="16"/>
              </w:rPr>
              <w:t>R5-234689</w:t>
            </w:r>
          </w:p>
        </w:tc>
        <w:tc>
          <w:tcPr>
            <w:tcW w:w="1597" w:type="dxa"/>
          </w:tcPr>
          <w:p w14:paraId="4483430B" w14:textId="77777777" w:rsidR="003A1AB3" w:rsidRDefault="003A1AB3" w:rsidP="00096385">
            <w:r>
              <w:rPr>
                <w:sz w:val="16"/>
                <w:szCs w:val="16"/>
              </w:rPr>
              <w:t>KT Corp.</w:t>
            </w:r>
          </w:p>
        </w:tc>
        <w:tc>
          <w:tcPr>
            <w:tcW w:w="1122" w:type="dxa"/>
          </w:tcPr>
          <w:p w14:paraId="7AAFD81B" w14:textId="77777777" w:rsidR="003A1AB3" w:rsidRDefault="003A1AB3" w:rsidP="0009638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47027F37" w14:textId="77777777" w:rsidR="003A1AB3" w:rsidRDefault="003A1AB3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5D7411D" w14:textId="77777777" w:rsidR="003A1AB3" w:rsidRDefault="003A1AB3" w:rsidP="00096385">
            <w:pPr>
              <w:rPr>
                <w:sz w:val="16"/>
                <w:szCs w:val="16"/>
              </w:rPr>
            </w:pPr>
          </w:p>
        </w:tc>
      </w:tr>
      <w:tr w:rsidR="003A1AB3" w14:paraId="51162EE2" w14:textId="77777777" w:rsidTr="00096385">
        <w:tc>
          <w:tcPr>
            <w:tcW w:w="879" w:type="dxa"/>
          </w:tcPr>
          <w:p w14:paraId="3E078493" w14:textId="77777777" w:rsidR="003A1AB3" w:rsidRDefault="003A1AB3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4175C2CF" w14:textId="77777777" w:rsidR="003A1AB3" w:rsidRDefault="003A1AB3" w:rsidP="00096385">
            <w:r>
              <w:rPr>
                <w:sz w:val="16"/>
                <w:szCs w:val="16"/>
              </w:rPr>
              <w:t>2887</w:t>
            </w:r>
          </w:p>
        </w:tc>
        <w:tc>
          <w:tcPr>
            <w:tcW w:w="517" w:type="dxa"/>
          </w:tcPr>
          <w:p w14:paraId="5DBF5D02" w14:textId="77777777" w:rsidR="003A1AB3" w:rsidRDefault="003A1AB3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15FFF74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AD7C3EF" w14:textId="77777777" w:rsidR="003A1AB3" w:rsidRDefault="003A1AB3" w:rsidP="00096385">
            <w:r>
              <w:rPr>
                <w:sz w:val="16"/>
                <w:szCs w:val="16"/>
              </w:rPr>
              <w:t>Addition of signaling test frequency for CA_n77(2A)</w:t>
            </w:r>
          </w:p>
        </w:tc>
        <w:tc>
          <w:tcPr>
            <w:tcW w:w="517" w:type="dxa"/>
          </w:tcPr>
          <w:p w14:paraId="3284638B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EB9C6C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8DC954E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158A26A" w14:textId="77777777" w:rsidR="003A1AB3" w:rsidRDefault="003A1AB3" w:rsidP="00096385">
            <w:r>
              <w:rPr>
                <w:sz w:val="16"/>
                <w:szCs w:val="16"/>
              </w:rPr>
              <w:t>R5-235414</w:t>
            </w:r>
          </w:p>
        </w:tc>
        <w:tc>
          <w:tcPr>
            <w:tcW w:w="1597" w:type="dxa"/>
          </w:tcPr>
          <w:p w14:paraId="405B5E27" w14:textId="77777777" w:rsidR="003A1AB3" w:rsidRDefault="003A1AB3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C37C701" w14:textId="77777777" w:rsidR="003A1AB3" w:rsidRDefault="003A1AB3" w:rsidP="0009638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52DA1F38" w14:textId="77777777" w:rsidR="003A1AB3" w:rsidRDefault="003A1AB3" w:rsidP="00096385">
            <w:r>
              <w:rPr>
                <w:sz w:val="16"/>
                <w:szCs w:val="16"/>
              </w:rPr>
              <w:t>6.2.3.4</w:t>
            </w:r>
          </w:p>
        </w:tc>
        <w:tc>
          <w:tcPr>
            <w:tcW w:w="998" w:type="dxa"/>
          </w:tcPr>
          <w:p w14:paraId="14EC877B" w14:textId="77777777" w:rsidR="003A1AB3" w:rsidRDefault="003A1AB3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A1AB3" w14:paraId="16B39958" w14:textId="77777777" w:rsidTr="00096385">
        <w:tc>
          <w:tcPr>
            <w:tcW w:w="879" w:type="dxa"/>
          </w:tcPr>
          <w:p w14:paraId="5B116C97" w14:textId="77777777" w:rsidR="003A1AB3" w:rsidRDefault="003A1AB3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67FCA8D" w14:textId="77777777" w:rsidR="003A1AB3" w:rsidRDefault="003A1AB3" w:rsidP="00096385">
            <w:r>
              <w:rPr>
                <w:sz w:val="16"/>
                <w:szCs w:val="16"/>
              </w:rPr>
              <w:t>2314</w:t>
            </w:r>
          </w:p>
        </w:tc>
        <w:tc>
          <w:tcPr>
            <w:tcW w:w="517" w:type="dxa"/>
          </w:tcPr>
          <w:p w14:paraId="2F8A5A11" w14:textId="77777777" w:rsidR="003A1AB3" w:rsidRDefault="003A1AB3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AE05A8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41BE2CF" w14:textId="77777777" w:rsidR="003A1AB3" w:rsidRDefault="003A1AB3" w:rsidP="00096385">
            <w:r>
              <w:rPr>
                <w:sz w:val="16"/>
                <w:szCs w:val="16"/>
              </w:rPr>
              <w:t>Introduction of Output power requirements for CA_n20A-n78A</w:t>
            </w:r>
          </w:p>
        </w:tc>
        <w:tc>
          <w:tcPr>
            <w:tcW w:w="517" w:type="dxa"/>
          </w:tcPr>
          <w:p w14:paraId="4CD904CD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9A1200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DB1688E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A0518A2" w14:textId="77777777" w:rsidR="003A1AB3" w:rsidRDefault="003A1AB3" w:rsidP="00096385">
            <w:r>
              <w:rPr>
                <w:sz w:val="16"/>
                <w:szCs w:val="16"/>
              </w:rPr>
              <w:t>R5-233946</w:t>
            </w:r>
          </w:p>
        </w:tc>
        <w:tc>
          <w:tcPr>
            <w:tcW w:w="1597" w:type="dxa"/>
          </w:tcPr>
          <w:p w14:paraId="508EBADE" w14:textId="77777777" w:rsidR="003A1AB3" w:rsidRDefault="003A1AB3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EA3C373" w14:textId="77777777" w:rsidR="003A1AB3" w:rsidRDefault="003A1AB3" w:rsidP="0009638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3B8DBC5D" w14:textId="77777777" w:rsidR="003A1AB3" w:rsidRDefault="003A1AB3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800E5B" w14:textId="77777777" w:rsidR="003A1AB3" w:rsidRDefault="003A1AB3" w:rsidP="00096385">
            <w:pPr>
              <w:rPr>
                <w:sz w:val="16"/>
                <w:szCs w:val="16"/>
              </w:rPr>
            </w:pPr>
          </w:p>
        </w:tc>
      </w:tr>
      <w:tr w:rsidR="003A1AB3" w14:paraId="22D7F122" w14:textId="77777777" w:rsidTr="00096385">
        <w:tc>
          <w:tcPr>
            <w:tcW w:w="879" w:type="dxa"/>
          </w:tcPr>
          <w:p w14:paraId="030E881C" w14:textId="77777777" w:rsidR="003A1AB3" w:rsidRDefault="003A1AB3" w:rsidP="00096385">
            <w:r>
              <w:rPr>
                <w:sz w:val="16"/>
                <w:szCs w:val="16"/>
              </w:rPr>
              <w:lastRenderedPageBreak/>
              <w:t>38.521-1</w:t>
            </w:r>
          </w:p>
        </w:tc>
        <w:tc>
          <w:tcPr>
            <w:tcW w:w="637" w:type="dxa"/>
          </w:tcPr>
          <w:p w14:paraId="5F88440E" w14:textId="77777777" w:rsidR="003A1AB3" w:rsidRDefault="003A1AB3" w:rsidP="00096385">
            <w:r>
              <w:rPr>
                <w:sz w:val="16"/>
                <w:szCs w:val="16"/>
              </w:rPr>
              <w:t>2315</w:t>
            </w:r>
          </w:p>
        </w:tc>
        <w:tc>
          <w:tcPr>
            <w:tcW w:w="517" w:type="dxa"/>
          </w:tcPr>
          <w:p w14:paraId="09A7BB89" w14:textId="77777777" w:rsidR="003A1AB3" w:rsidRDefault="003A1AB3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2D23736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59CCE2F" w14:textId="77777777" w:rsidR="003A1AB3" w:rsidRDefault="003A1AB3" w:rsidP="00096385">
            <w:r>
              <w:rPr>
                <w:sz w:val="16"/>
                <w:szCs w:val="16"/>
              </w:rPr>
              <w:t>Introduction of spurious emissions test requirements for CA_n20A-n78A</w:t>
            </w:r>
          </w:p>
        </w:tc>
        <w:tc>
          <w:tcPr>
            <w:tcW w:w="517" w:type="dxa"/>
          </w:tcPr>
          <w:p w14:paraId="7B9ECA6C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C890EA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A6C2844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2518894" w14:textId="77777777" w:rsidR="003A1AB3" w:rsidRDefault="003A1AB3" w:rsidP="00096385">
            <w:r>
              <w:rPr>
                <w:sz w:val="16"/>
                <w:szCs w:val="16"/>
              </w:rPr>
              <w:t>R5-235619</w:t>
            </w:r>
          </w:p>
        </w:tc>
        <w:tc>
          <w:tcPr>
            <w:tcW w:w="1597" w:type="dxa"/>
          </w:tcPr>
          <w:p w14:paraId="7CF1615D" w14:textId="77777777" w:rsidR="003A1AB3" w:rsidRDefault="003A1AB3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331378D" w14:textId="77777777" w:rsidR="003A1AB3" w:rsidRDefault="003A1AB3" w:rsidP="0009638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222D0559" w14:textId="77777777" w:rsidR="003A1AB3" w:rsidRDefault="003A1AB3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432FB1A" w14:textId="77777777" w:rsidR="003A1AB3" w:rsidRDefault="003A1AB3" w:rsidP="00096385">
            <w:pPr>
              <w:rPr>
                <w:sz w:val="16"/>
                <w:szCs w:val="16"/>
              </w:rPr>
            </w:pPr>
          </w:p>
        </w:tc>
      </w:tr>
      <w:tr w:rsidR="003A1AB3" w14:paraId="5E97C66C" w14:textId="77777777" w:rsidTr="00096385">
        <w:tc>
          <w:tcPr>
            <w:tcW w:w="879" w:type="dxa"/>
          </w:tcPr>
          <w:p w14:paraId="514A7347" w14:textId="77777777" w:rsidR="003A1AB3" w:rsidRDefault="003A1AB3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0354109" w14:textId="77777777" w:rsidR="003A1AB3" w:rsidRDefault="003A1AB3" w:rsidP="00096385">
            <w:r>
              <w:rPr>
                <w:sz w:val="16"/>
                <w:szCs w:val="16"/>
              </w:rPr>
              <w:t>2316</w:t>
            </w:r>
          </w:p>
        </w:tc>
        <w:tc>
          <w:tcPr>
            <w:tcW w:w="517" w:type="dxa"/>
          </w:tcPr>
          <w:p w14:paraId="060CD2BC" w14:textId="77777777" w:rsidR="003A1AB3" w:rsidRDefault="003A1AB3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4FD2F51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0D1907" w14:textId="77777777" w:rsidR="003A1AB3" w:rsidRDefault="003A1AB3" w:rsidP="00096385">
            <w:r>
              <w:rPr>
                <w:sz w:val="16"/>
                <w:szCs w:val="16"/>
              </w:rPr>
              <w:t>Adding Reference sensitivity power level test requirements for CA_n20A-n78A</w:t>
            </w:r>
          </w:p>
        </w:tc>
        <w:tc>
          <w:tcPr>
            <w:tcW w:w="517" w:type="dxa"/>
          </w:tcPr>
          <w:p w14:paraId="4186233E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02EB8C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5133486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CD2CA46" w14:textId="77777777" w:rsidR="003A1AB3" w:rsidRDefault="003A1AB3" w:rsidP="00096385">
            <w:r>
              <w:rPr>
                <w:sz w:val="16"/>
                <w:szCs w:val="16"/>
              </w:rPr>
              <w:t>R5-235847</w:t>
            </w:r>
          </w:p>
        </w:tc>
        <w:tc>
          <w:tcPr>
            <w:tcW w:w="1597" w:type="dxa"/>
          </w:tcPr>
          <w:p w14:paraId="1DA6D837" w14:textId="77777777" w:rsidR="003A1AB3" w:rsidRDefault="003A1AB3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4C18854" w14:textId="77777777" w:rsidR="003A1AB3" w:rsidRDefault="003A1AB3" w:rsidP="0009638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2F97C9E5" w14:textId="77777777" w:rsidR="003A1AB3" w:rsidRDefault="003A1AB3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2925B0" w14:textId="77777777" w:rsidR="003A1AB3" w:rsidRDefault="003A1AB3" w:rsidP="00096385">
            <w:pPr>
              <w:rPr>
                <w:sz w:val="16"/>
                <w:szCs w:val="16"/>
              </w:rPr>
            </w:pPr>
          </w:p>
        </w:tc>
      </w:tr>
      <w:tr w:rsidR="003A1AB3" w14:paraId="1D654A35" w14:textId="77777777" w:rsidTr="00096385">
        <w:tc>
          <w:tcPr>
            <w:tcW w:w="879" w:type="dxa"/>
          </w:tcPr>
          <w:p w14:paraId="7FA4163D" w14:textId="77777777" w:rsidR="003A1AB3" w:rsidRDefault="003A1AB3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4F62FC6" w14:textId="77777777" w:rsidR="003A1AB3" w:rsidRDefault="003A1AB3" w:rsidP="00096385">
            <w:r>
              <w:rPr>
                <w:sz w:val="16"/>
                <w:szCs w:val="16"/>
              </w:rPr>
              <w:t>2333</w:t>
            </w:r>
          </w:p>
        </w:tc>
        <w:tc>
          <w:tcPr>
            <w:tcW w:w="517" w:type="dxa"/>
          </w:tcPr>
          <w:p w14:paraId="0393A476" w14:textId="77777777" w:rsidR="003A1AB3" w:rsidRDefault="003A1AB3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218FB10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364777F" w14:textId="77777777" w:rsidR="003A1AB3" w:rsidRDefault="003A1AB3" w:rsidP="00096385">
            <w:r>
              <w:rPr>
                <w:sz w:val="16"/>
                <w:szCs w:val="16"/>
              </w:rPr>
              <w:t>General updates of TS 38.521-1 clause 5 for R16 CA configurations</w:t>
            </w:r>
          </w:p>
        </w:tc>
        <w:tc>
          <w:tcPr>
            <w:tcW w:w="517" w:type="dxa"/>
          </w:tcPr>
          <w:p w14:paraId="6048FF14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6E8817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A67D4CB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C5B1BBB" w14:textId="77777777" w:rsidR="003A1AB3" w:rsidRDefault="003A1AB3" w:rsidP="00096385">
            <w:r>
              <w:rPr>
                <w:sz w:val="16"/>
                <w:szCs w:val="16"/>
              </w:rPr>
              <w:t>R5-235659</w:t>
            </w:r>
          </w:p>
        </w:tc>
        <w:tc>
          <w:tcPr>
            <w:tcW w:w="1597" w:type="dxa"/>
          </w:tcPr>
          <w:p w14:paraId="5E43A04F" w14:textId="77777777" w:rsidR="003A1AB3" w:rsidRDefault="003A1AB3" w:rsidP="00096385">
            <w:r>
              <w:rPr>
                <w:sz w:val="16"/>
                <w:szCs w:val="16"/>
              </w:rPr>
              <w:t>CU Digital Technology, Nokia, KDDI CORPORATION</w:t>
            </w:r>
          </w:p>
        </w:tc>
        <w:tc>
          <w:tcPr>
            <w:tcW w:w="1122" w:type="dxa"/>
          </w:tcPr>
          <w:p w14:paraId="6369EC8F" w14:textId="77777777" w:rsidR="003A1AB3" w:rsidRDefault="003A1AB3" w:rsidP="0009638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71A51F6F" w14:textId="77777777" w:rsidR="003A1AB3" w:rsidRDefault="003A1AB3" w:rsidP="00096385">
            <w:r>
              <w:rPr>
                <w:sz w:val="16"/>
                <w:szCs w:val="16"/>
              </w:rPr>
              <w:t>5.2A.2.1  5.5A.3.1</w:t>
            </w:r>
          </w:p>
        </w:tc>
        <w:tc>
          <w:tcPr>
            <w:tcW w:w="998" w:type="dxa"/>
          </w:tcPr>
          <w:p w14:paraId="66B3DE55" w14:textId="77777777" w:rsidR="003A1AB3" w:rsidRDefault="003A1AB3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A1AB3" w14:paraId="3856929D" w14:textId="77777777" w:rsidTr="00096385">
        <w:tc>
          <w:tcPr>
            <w:tcW w:w="879" w:type="dxa"/>
          </w:tcPr>
          <w:p w14:paraId="51DC993C" w14:textId="77777777" w:rsidR="003A1AB3" w:rsidRDefault="003A1AB3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6EF85AA" w14:textId="77777777" w:rsidR="003A1AB3" w:rsidRDefault="003A1AB3" w:rsidP="00096385">
            <w:r>
              <w:rPr>
                <w:sz w:val="16"/>
                <w:szCs w:val="16"/>
              </w:rPr>
              <w:t>2335</w:t>
            </w:r>
          </w:p>
        </w:tc>
        <w:tc>
          <w:tcPr>
            <w:tcW w:w="517" w:type="dxa"/>
          </w:tcPr>
          <w:p w14:paraId="7DE78FB0" w14:textId="77777777" w:rsidR="003A1AB3" w:rsidRDefault="003A1AB3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7805756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1A35695" w14:textId="77777777" w:rsidR="003A1AB3" w:rsidRDefault="003A1AB3" w:rsidP="00096385">
            <w:r>
              <w:rPr>
                <w:sz w:val="16"/>
                <w:szCs w:val="16"/>
              </w:rPr>
              <w:t>Addition of CA_n3A-n8A into TC 7.3A Reference sensitivity for CA</w:t>
            </w:r>
          </w:p>
        </w:tc>
        <w:tc>
          <w:tcPr>
            <w:tcW w:w="517" w:type="dxa"/>
          </w:tcPr>
          <w:p w14:paraId="023D71E4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46F08D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E8717F5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FAEEE74" w14:textId="77777777" w:rsidR="003A1AB3" w:rsidRDefault="003A1AB3" w:rsidP="00096385">
            <w:r>
              <w:rPr>
                <w:sz w:val="16"/>
                <w:szCs w:val="16"/>
              </w:rPr>
              <w:t>R5-235638</w:t>
            </w:r>
          </w:p>
        </w:tc>
        <w:tc>
          <w:tcPr>
            <w:tcW w:w="1597" w:type="dxa"/>
          </w:tcPr>
          <w:p w14:paraId="74FECE99" w14:textId="77777777" w:rsidR="003A1AB3" w:rsidRDefault="003A1AB3" w:rsidP="00096385">
            <w:r>
              <w:rPr>
                <w:sz w:val="16"/>
                <w:szCs w:val="16"/>
              </w:rPr>
              <w:t>CU Digital Technology</w:t>
            </w:r>
          </w:p>
        </w:tc>
        <w:tc>
          <w:tcPr>
            <w:tcW w:w="1122" w:type="dxa"/>
          </w:tcPr>
          <w:p w14:paraId="6E48CA86" w14:textId="77777777" w:rsidR="003A1AB3" w:rsidRDefault="003A1AB3" w:rsidP="0009638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798E7C20" w14:textId="77777777" w:rsidR="003A1AB3" w:rsidRDefault="003A1AB3" w:rsidP="00096385">
            <w:r>
              <w:rPr>
                <w:sz w:val="16"/>
                <w:szCs w:val="16"/>
              </w:rPr>
              <w:t>7.3A.0.5  7.3A.1_1</w:t>
            </w:r>
          </w:p>
        </w:tc>
        <w:tc>
          <w:tcPr>
            <w:tcW w:w="998" w:type="dxa"/>
          </w:tcPr>
          <w:p w14:paraId="6A3CC4CB" w14:textId="77777777" w:rsidR="003A1AB3" w:rsidRDefault="003A1AB3" w:rsidP="00096385">
            <w:r>
              <w:rPr>
                <w:sz w:val="16"/>
                <w:szCs w:val="16"/>
              </w:rPr>
              <w:t xml:space="preserve">TS/TR ... CR ... ; TS 38.905 CR 0807; TS/TR ... CR ... </w:t>
            </w:r>
          </w:p>
        </w:tc>
      </w:tr>
      <w:tr w:rsidR="003A1AB3" w14:paraId="5A70DF8F" w14:textId="77777777" w:rsidTr="00096385">
        <w:tc>
          <w:tcPr>
            <w:tcW w:w="879" w:type="dxa"/>
          </w:tcPr>
          <w:p w14:paraId="6C4355F8" w14:textId="77777777" w:rsidR="003A1AB3" w:rsidRDefault="003A1AB3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E45E920" w14:textId="77777777" w:rsidR="003A1AB3" w:rsidRDefault="003A1AB3" w:rsidP="00096385">
            <w:r>
              <w:rPr>
                <w:sz w:val="16"/>
                <w:szCs w:val="16"/>
              </w:rPr>
              <w:t>2336</w:t>
            </w:r>
          </w:p>
        </w:tc>
        <w:tc>
          <w:tcPr>
            <w:tcW w:w="517" w:type="dxa"/>
          </w:tcPr>
          <w:p w14:paraId="0B0D6F55" w14:textId="77777777" w:rsidR="003A1AB3" w:rsidRDefault="003A1AB3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74C95A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5D4163" w14:textId="77777777" w:rsidR="003A1AB3" w:rsidRDefault="003A1AB3" w:rsidP="00096385">
            <w:r>
              <w:rPr>
                <w:sz w:val="16"/>
                <w:szCs w:val="16"/>
              </w:rPr>
              <w:t>CA n48A-n66A PCC SCC swap in 7.3A.1_1 needed for 2 UL exception case</w:t>
            </w:r>
          </w:p>
        </w:tc>
        <w:tc>
          <w:tcPr>
            <w:tcW w:w="517" w:type="dxa"/>
          </w:tcPr>
          <w:p w14:paraId="28A23594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EE3499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A64B682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4BA8CD7" w14:textId="77777777" w:rsidR="003A1AB3" w:rsidRDefault="003A1AB3" w:rsidP="00096385">
            <w:r>
              <w:rPr>
                <w:sz w:val="16"/>
                <w:szCs w:val="16"/>
              </w:rPr>
              <w:t>R5-234163</w:t>
            </w:r>
          </w:p>
        </w:tc>
        <w:tc>
          <w:tcPr>
            <w:tcW w:w="1597" w:type="dxa"/>
          </w:tcPr>
          <w:p w14:paraId="63B9F85C" w14:textId="77777777" w:rsidR="003A1AB3" w:rsidRDefault="003A1AB3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7079BC9B" w14:textId="77777777" w:rsidR="003A1AB3" w:rsidRDefault="003A1AB3" w:rsidP="0009638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094588B0" w14:textId="77777777" w:rsidR="003A1AB3" w:rsidRDefault="003A1AB3" w:rsidP="00096385">
            <w:r>
              <w:rPr>
                <w:sz w:val="16"/>
                <w:szCs w:val="16"/>
              </w:rPr>
              <w:t>7.3A.1_1</w:t>
            </w:r>
          </w:p>
        </w:tc>
        <w:tc>
          <w:tcPr>
            <w:tcW w:w="998" w:type="dxa"/>
          </w:tcPr>
          <w:p w14:paraId="4B997D83" w14:textId="77777777" w:rsidR="003A1AB3" w:rsidRDefault="003A1AB3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A1AB3" w14:paraId="15A35BA0" w14:textId="77777777" w:rsidTr="00096385">
        <w:tc>
          <w:tcPr>
            <w:tcW w:w="879" w:type="dxa"/>
          </w:tcPr>
          <w:p w14:paraId="373D4A0A" w14:textId="77777777" w:rsidR="003A1AB3" w:rsidRDefault="003A1AB3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54E3A59" w14:textId="77777777" w:rsidR="003A1AB3" w:rsidRDefault="003A1AB3" w:rsidP="00096385">
            <w:r>
              <w:rPr>
                <w:sz w:val="16"/>
                <w:szCs w:val="16"/>
              </w:rPr>
              <w:t>2359</w:t>
            </w:r>
          </w:p>
        </w:tc>
        <w:tc>
          <w:tcPr>
            <w:tcW w:w="517" w:type="dxa"/>
          </w:tcPr>
          <w:p w14:paraId="65214491" w14:textId="77777777" w:rsidR="003A1AB3" w:rsidRDefault="003A1AB3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505F85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E6D39EC" w14:textId="77777777" w:rsidR="003A1AB3" w:rsidRDefault="003A1AB3" w:rsidP="00096385">
            <w:r>
              <w:rPr>
                <w:sz w:val="16"/>
                <w:szCs w:val="16"/>
              </w:rPr>
              <w:t>Addition of delta TIBc and UE maximum output power for new NRCA comb within FR1</w:t>
            </w:r>
          </w:p>
        </w:tc>
        <w:tc>
          <w:tcPr>
            <w:tcW w:w="517" w:type="dxa"/>
          </w:tcPr>
          <w:p w14:paraId="4F53ECF3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B5F46D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C6EE4BF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54A437C" w14:textId="77777777" w:rsidR="003A1AB3" w:rsidRDefault="003A1AB3" w:rsidP="00096385">
            <w:r>
              <w:rPr>
                <w:sz w:val="16"/>
                <w:szCs w:val="16"/>
              </w:rPr>
              <w:t>R5-234296</w:t>
            </w:r>
          </w:p>
        </w:tc>
        <w:tc>
          <w:tcPr>
            <w:tcW w:w="1597" w:type="dxa"/>
          </w:tcPr>
          <w:p w14:paraId="6D0BCC8D" w14:textId="77777777" w:rsidR="003A1AB3" w:rsidRDefault="003A1AB3" w:rsidP="00096385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78B33BA0" w14:textId="77777777" w:rsidR="003A1AB3" w:rsidRDefault="003A1AB3" w:rsidP="0009638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0F035374" w14:textId="77777777" w:rsidR="003A1AB3" w:rsidRDefault="003A1AB3" w:rsidP="00096385">
            <w:r>
              <w:rPr>
                <w:sz w:val="16"/>
                <w:szCs w:val="16"/>
              </w:rPr>
              <w:t>6.2A.1.0.3, 6.2A.1.1.5, 6.2A.4.0.2.3</w:t>
            </w:r>
          </w:p>
        </w:tc>
        <w:tc>
          <w:tcPr>
            <w:tcW w:w="998" w:type="dxa"/>
          </w:tcPr>
          <w:p w14:paraId="0DA53307" w14:textId="77777777" w:rsidR="003A1AB3" w:rsidRDefault="003A1AB3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A1AB3" w14:paraId="357DA7DC" w14:textId="77777777" w:rsidTr="00096385">
        <w:tc>
          <w:tcPr>
            <w:tcW w:w="879" w:type="dxa"/>
          </w:tcPr>
          <w:p w14:paraId="36FED8ED" w14:textId="77777777" w:rsidR="003A1AB3" w:rsidRDefault="003A1AB3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9D4C0BB" w14:textId="77777777" w:rsidR="003A1AB3" w:rsidRDefault="003A1AB3" w:rsidP="00096385">
            <w:r>
              <w:rPr>
                <w:sz w:val="16"/>
                <w:szCs w:val="16"/>
              </w:rPr>
              <w:t>2361</w:t>
            </w:r>
          </w:p>
        </w:tc>
        <w:tc>
          <w:tcPr>
            <w:tcW w:w="517" w:type="dxa"/>
          </w:tcPr>
          <w:p w14:paraId="21F2AE76" w14:textId="77777777" w:rsidR="003A1AB3" w:rsidRDefault="003A1AB3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61BA740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DEC3FE8" w14:textId="77777777" w:rsidR="003A1AB3" w:rsidRDefault="003A1AB3" w:rsidP="00096385">
            <w:r>
              <w:rPr>
                <w:sz w:val="16"/>
                <w:szCs w:val="16"/>
              </w:rPr>
              <w:t>Addition of spurious emissions for CA_n28A-n77A</w:t>
            </w:r>
          </w:p>
        </w:tc>
        <w:tc>
          <w:tcPr>
            <w:tcW w:w="517" w:type="dxa"/>
          </w:tcPr>
          <w:p w14:paraId="0B5C724A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992D8A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374EADD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762F122" w14:textId="77777777" w:rsidR="003A1AB3" w:rsidRDefault="003A1AB3" w:rsidP="00096385">
            <w:r>
              <w:rPr>
                <w:sz w:val="16"/>
                <w:szCs w:val="16"/>
              </w:rPr>
              <w:t>R5-235650</w:t>
            </w:r>
          </w:p>
        </w:tc>
        <w:tc>
          <w:tcPr>
            <w:tcW w:w="1597" w:type="dxa"/>
          </w:tcPr>
          <w:p w14:paraId="19C97ED2" w14:textId="77777777" w:rsidR="003A1AB3" w:rsidRDefault="003A1AB3" w:rsidP="00096385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6212ED1E" w14:textId="77777777" w:rsidR="003A1AB3" w:rsidRDefault="003A1AB3" w:rsidP="00096385">
            <w:r>
              <w:rPr>
                <w:sz w:val="16"/>
                <w:szCs w:val="16"/>
              </w:rPr>
              <w:t>NR_CADC_NR_LTE_DC</w:t>
            </w:r>
            <w:r>
              <w:rPr>
                <w:sz w:val="16"/>
                <w:szCs w:val="16"/>
              </w:rPr>
              <w:lastRenderedPageBreak/>
              <w:t>_R16-UEConTest</w:t>
            </w:r>
          </w:p>
        </w:tc>
        <w:tc>
          <w:tcPr>
            <w:tcW w:w="2323" w:type="dxa"/>
          </w:tcPr>
          <w:p w14:paraId="0B1F85E6" w14:textId="77777777" w:rsidR="003A1AB3" w:rsidRDefault="003A1AB3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606E8B" w14:textId="77777777" w:rsidR="003A1AB3" w:rsidRDefault="003A1AB3" w:rsidP="00096385">
            <w:pPr>
              <w:rPr>
                <w:sz w:val="16"/>
                <w:szCs w:val="16"/>
              </w:rPr>
            </w:pPr>
          </w:p>
        </w:tc>
      </w:tr>
      <w:tr w:rsidR="003A1AB3" w14:paraId="1B23024D" w14:textId="77777777" w:rsidTr="00096385">
        <w:tc>
          <w:tcPr>
            <w:tcW w:w="879" w:type="dxa"/>
          </w:tcPr>
          <w:p w14:paraId="309D62D6" w14:textId="77777777" w:rsidR="003A1AB3" w:rsidRDefault="003A1AB3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0E58343" w14:textId="77777777" w:rsidR="003A1AB3" w:rsidRDefault="003A1AB3" w:rsidP="00096385">
            <w:r>
              <w:rPr>
                <w:sz w:val="16"/>
                <w:szCs w:val="16"/>
              </w:rPr>
              <w:t>2364</w:t>
            </w:r>
          </w:p>
        </w:tc>
        <w:tc>
          <w:tcPr>
            <w:tcW w:w="517" w:type="dxa"/>
          </w:tcPr>
          <w:p w14:paraId="1FE95AD0" w14:textId="77777777" w:rsidR="003A1AB3" w:rsidRDefault="003A1AB3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4D9D40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A968939" w14:textId="77777777" w:rsidR="003A1AB3" w:rsidRDefault="003A1AB3" w:rsidP="00096385">
            <w:r>
              <w:rPr>
                <w:sz w:val="16"/>
                <w:szCs w:val="16"/>
              </w:rPr>
              <w:t>Addition of spur emission requirements of CA_n5A-n66A.</w:t>
            </w:r>
          </w:p>
        </w:tc>
        <w:tc>
          <w:tcPr>
            <w:tcW w:w="517" w:type="dxa"/>
          </w:tcPr>
          <w:p w14:paraId="7C1B3BE6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D5F1D9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9ABDF16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19A0CE1" w14:textId="77777777" w:rsidR="003A1AB3" w:rsidRDefault="003A1AB3" w:rsidP="00096385">
            <w:r>
              <w:rPr>
                <w:sz w:val="16"/>
                <w:szCs w:val="16"/>
              </w:rPr>
              <w:t>R5-234533</w:t>
            </w:r>
          </w:p>
        </w:tc>
        <w:tc>
          <w:tcPr>
            <w:tcW w:w="1597" w:type="dxa"/>
          </w:tcPr>
          <w:p w14:paraId="3DED154A" w14:textId="77777777" w:rsidR="003A1AB3" w:rsidRDefault="003A1AB3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B5693F8" w14:textId="77777777" w:rsidR="003A1AB3" w:rsidRDefault="003A1AB3" w:rsidP="0009638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53777400" w14:textId="77777777" w:rsidR="003A1AB3" w:rsidRDefault="003A1AB3" w:rsidP="00096385">
            <w:r>
              <w:rPr>
                <w:sz w:val="16"/>
                <w:szCs w:val="16"/>
              </w:rPr>
              <w:t>6.5A.3.1.1.5</w:t>
            </w:r>
          </w:p>
        </w:tc>
        <w:tc>
          <w:tcPr>
            <w:tcW w:w="998" w:type="dxa"/>
          </w:tcPr>
          <w:p w14:paraId="28A9F4D9" w14:textId="77777777" w:rsidR="003A1AB3" w:rsidRDefault="003A1AB3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A1AB3" w14:paraId="6DE195A4" w14:textId="77777777" w:rsidTr="00096385">
        <w:tc>
          <w:tcPr>
            <w:tcW w:w="879" w:type="dxa"/>
          </w:tcPr>
          <w:p w14:paraId="291BF2CE" w14:textId="77777777" w:rsidR="003A1AB3" w:rsidRDefault="003A1AB3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03E9078" w14:textId="77777777" w:rsidR="003A1AB3" w:rsidRDefault="003A1AB3" w:rsidP="00096385">
            <w:r>
              <w:rPr>
                <w:sz w:val="16"/>
                <w:szCs w:val="16"/>
              </w:rPr>
              <w:t>2365</w:t>
            </w:r>
          </w:p>
        </w:tc>
        <w:tc>
          <w:tcPr>
            <w:tcW w:w="517" w:type="dxa"/>
          </w:tcPr>
          <w:p w14:paraId="6B3917F2" w14:textId="77777777" w:rsidR="003A1AB3" w:rsidRDefault="003A1AB3" w:rsidP="00096385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8587C47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A46FDB" w14:textId="77777777" w:rsidR="003A1AB3" w:rsidRDefault="003A1AB3" w:rsidP="00096385">
            <w:r>
              <w:rPr>
                <w:sz w:val="16"/>
                <w:szCs w:val="16"/>
              </w:rPr>
              <w:t>Addition of spur emission co-existence requirements of CA_n5A-n66A.</w:t>
            </w:r>
          </w:p>
        </w:tc>
        <w:tc>
          <w:tcPr>
            <w:tcW w:w="517" w:type="dxa"/>
          </w:tcPr>
          <w:p w14:paraId="50640A03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E0ECAF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7E4B603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C277305" w14:textId="77777777" w:rsidR="003A1AB3" w:rsidRDefault="003A1AB3" w:rsidP="00096385">
            <w:r>
              <w:rPr>
                <w:sz w:val="16"/>
                <w:szCs w:val="16"/>
              </w:rPr>
              <w:t>R5-235813</w:t>
            </w:r>
          </w:p>
        </w:tc>
        <w:tc>
          <w:tcPr>
            <w:tcW w:w="1597" w:type="dxa"/>
          </w:tcPr>
          <w:p w14:paraId="1074702B" w14:textId="77777777" w:rsidR="003A1AB3" w:rsidRDefault="003A1AB3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DFFE415" w14:textId="77777777" w:rsidR="003A1AB3" w:rsidRDefault="003A1AB3" w:rsidP="0009638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3CDDD7E4" w14:textId="77777777" w:rsidR="003A1AB3" w:rsidRDefault="003A1AB3" w:rsidP="00096385">
            <w:r>
              <w:rPr>
                <w:sz w:val="16"/>
                <w:szCs w:val="16"/>
              </w:rPr>
              <w:t>6.5A.3.2.06.5A.3.2.1</w:t>
            </w:r>
          </w:p>
        </w:tc>
        <w:tc>
          <w:tcPr>
            <w:tcW w:w="998" w:type="dxa"/>
          </w:tcPr>
          <w:p w14:paraId="25B00CA3" w14:textId="77777777" w:rsidR="003A1AB3" w:rsidRDefault="003A1AB3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A1AB3" w14:paraId="6BCD2A3F" w14:textId="77777777" w:rsidTr="00096385">
        <w:tc>
          <w:tcPr>
            <w:tcW w:w="879" w:type="dxa"/>
          </w:tcPr>
          <w:p w14:paraId="023698E9" w14:textId="77777777" w:rsidR="003A1AB3" w:rsidRDefault="003A1AB3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394DE84" w14:textId="77777777" w:rsidR="003A1AB3" w:rsidRDefault="003A1AB3" w:rsidP="00096385">
            <w:r>
              <w:rPr>
                <w:sz w:val="16"/>
                <w:szCs w:val="16"/>
              </w:rPr>
              <w:t>2366</w:t>
            </w:r>
          </w:p>
        </w:tc>
        <w:tc>
          <w:tcPr>
            <w:tcW w:w="517" w:type="dxa"/>
          </w:tcPr>
          <w:p w14:paraId="01292675" w14:textId="77777777" w:rsidR="003A1AB3" w:rsidRDefault="003A1AB3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2B4F8F7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3BFD53C" w14:textId="77777777" w:rsidR="003A1AB3" w:rsidRDefault="003A1AB3" w:rsidP="00096385">
            <w:r>
              <w:rPr>
                <w:sz w:val="16"/>
                <w:szCs w:val="16"/>
              </w:rPr>
              <w:t>Addition of delta TIB for CA_n5-n66.</w:t>
            </w:r>
          </w:p>
        </w:tc>
        <w:tc>
          <w:tcPr>
            <w:tcW w:w="517" w:type="dxa"/>
          </w:tcPr>
          <w:p w14:paraId="41640B0B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087595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D93A958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4D49B78" w14:textId="77777777" w:rsidR="003A1AB3" w:rsidRDefault="003A1AB3" w:rsidP="00096385">
            <w:r>
              <w:rPr>
                <w:sz w:val="16"/>
                <w:szCs w:val="16"/>
              </w:rPr>
              <w:t>R5-235636</w:t>
            </w:r>
          </w:p>
        </w:tc>
        <w:tc>
          <w:tcPr>
            <w:tcW w:w="1597" w:type="dxa"/>
          </w:tcPr>
          <w:p w14:paraId="0B5CFFDF" w14:textId="77777777" w:rsidR="003A1AB3" w:rsidRDefault="003A1AB3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9D0C71C" w14:textId="77777777" w:rsidR="003A1AB3" w:rsidRDefault="003A1AB3" w:rsidP="0009638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29734062" w14:textId="77777777" w:rsidR="003A1AB3" w:rsidRDefault="003A1AB3" w:rsidP="00096385">
            <w:r>
              <w:rPr>
                <w:sz w:val="16"/>
                <w:szCs w:val="16"/>
              </w:rPr>
              <w:t>6.2A.4.0.2.3</w:t>
            </w:r>
          </w:p>
        </w:tc>
        <w:tc>
          <w:tcPr>
            <w:tcW w:w="998" w:type="dxa"/>
          </w:tcPr>
          <w:p w14:paraId="4579C6D1" w14:textId="77777777" w:rsidR="003A1AB3" w:rsidRDefault="003A1AB3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A1AB3" w14:paraId="2D2B41F5" w14:textId="77777777" w:rsidTr="00096385">
        <w:tc>
          <w:tcPr>
            <w:tcW w:w="879" w:type="dxa"/>
          </w:tcPr>
          <w:p w14:paraId="38DAA96D" w14:textId="77777777" w:rsidR="003A1AB3" w:rsidRDefault="003A1AB3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7A27BDC" w14:textId="77777777" w:rsidR="003A1AB3" w:rsidRDefault="003A1AB3" w:rsidP="00096385">
            <w:r>
              <w:rPr>
                <w:sz w:val="16"/>
                <w:szCs w:val="16"/>
              </w:rPr>
              <w:t>2406</w:t>
            </w:r>
          </w:p>
        </w:tc>
        <w:tc>
          <w:tcPr>
            <w:tcW w:w="517" w:type="dxa"/>
          </w:tcPr>
          <w:p w14:paraId="6F7688C7" w14:textId="77777777" w:rsidR="003A1AB3" w:rsidRDefault="003A1AB3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16A1CAD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EDADF5B" w14:textId="77777777" w:rsidR="003A1AB3" w:rsidRDefault="003A1AB3" w:rsidP="00096385">
            <w:r>
              <w:rPr>
                <w:sz w:val="16"/>
                <w:szCs w:val="16"/>
              </w:rPr>
              <w:t>Addition of minimum requirement of AMPR for CA_n77(2A)</w:t>
            </w:r>
          </w:p>
        </w:tc>
        <w:tc>
          <w:tcPr>
            <w:tcW w:w="517" w:type="dxa"/>
          </w:tcPr>
          <w:p w14:paraId="3DB77CFA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425145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234A4B9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8A03330" w14:textId="77777777" w:rsidR="003A1AB3" w:rsidRDefault="003A1AB3" w:rsidP="00096385">
            <w:r>
              <w:rPr>
                <w:sz w:val="16"/>
                <w:szCs w:val="16"/>
              </w:rPr>
              <w:t>R5-235637</w:t>
            </w:r>
          </w:p>
        </w:tc>
        <w:tc>
          <w:tcPr>
            <w:tcW w:w="1597" w:type="dxa"/>
          </w:tcPr>
          <w:p w14:paraId="54D87414" w14:textId="77777777" w:rsidR="003A1AB3" w:rsidRDefault="003A1AB3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EEA1396" w14:textId="77777777" w:rsidR="003A1AB3" w:rsidRDefault="003A1AB3" w:rsidP="0009638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44FE1FAF" w14:textId="77777777" w:rsidR="003A1AB3" w:rsidRDefault="003A1AB3" w:rsidP="00096385">
            <w:r>
              <w:rPr>
                <w:sz w:val="16"/>
                <w:szCs w:val="16"/>
              </w:rPr>
              <w:t>6.2A.3.0.2</w:t>
            </w:r>
          </w:p>
        </w:tc>
        <w:tc>
          <w:tcPr>
            <w:tcW w:w="998" w:type="dxa"/>
          </w:tcPr>
          <w:p w14:paraId="64124D45" w14:textId="77777777" w:rsidR="003A1AB3" w:rsidRDefault="003A1AB3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A1AB3" w14:paraId="3313C839" w14:textId="77777777" w:rsidTr="00096385">
        <w:tc>
          <w:tcPr>
            <w:tcW w:w="879" w:type="dxa"/>
          </w:tcPr>
          <w:p w14:paraId="6F8E3170" w14:textId="77777777" w:rsidR="003A1AB3" w:rsidRDefault="003A1AB3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D0B82EF" w14:textId="77777777" w:rsidR="003A1AB3" w:rsidRDefault="003A1AB3" w:rsidP="00096385">
            <w:r>
              <w:rPr>
                <w:sz w:val="16"/>
                <w:szCs w:val="16"/>
              </w:rPr>
              <w:t>2421</w:t>
            </w:r>
          </w:p>
        </w:tc>
        <w:tc>
          <w:tcPr>
            <w:tcW w:w="517" w:type="dxa"/>
          </w:tcPr>
          <w:p w14:paraId="7DAADE5E" w14:textId="77777777" w:rsidR="003A1AB3" w:rsidRDefault="003A1AB3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21AA4C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98ED9AF" w14:textId="77777777" w:rsidR="003A1AB3" w:rsidRDefault="003A1AB3" w:rsidP="00096385">
            <w:r>
              <w:rPr>
                <w:sz w:val="16"/>
                <w:szCs w:val="16"/>
              </w:rPr>
              <w:t>Addition of TC 6.5A.3.1.1 general spurious emissions for CA_n3A-n8A</w:t>
            </w:r>
          </w:p>
        </w:tc>
        <w:tc>
          <w:tcPr>
            <w:tcW w:w="517" w:type="dxa"/>
          </w:tcPr>
          <w:p w14:paraId="2841F1A2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DF8C47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F152AA8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A121E9D" w14:textId="77777777" w:rsidR="003A1AB3" w:rsidRDefault="003A1AB3" w:rsidP="00096385">
            <w:r>
              <w:rPr>
                <w:sz w:val="16"/>
                <w:szCs w:val="16"/>
              </w:rPr>
              <w:t>R5-235012</w:t>
            </w:r>
          </w:p>
        </w:tc>
        <w:tc>
          <w:tcPr>
            <w:tcW w:w="1597" w:type="dxa"/>
          </w:tcPr>
          <w:p w14:paraId="642D2D9F" w14:textId="77777777" w:rsidR="003A1AB3" w:rsidRDefault="003A1AB3" w:rsidP="00096385">
            <w:r>
              <w:rPr>
                <w:sz w:val="16"/>
                <w:szCs w:val="16"/>
              </w:rPr>
              <w:t>CU Digital Technology</w:t>
            </w:r>
          </w:p>
        </w:tc>
        <w:tc>
          <w:tcPr>
            <w:tcW w:w="1122" w:type="dxa"/>
          </w:tcPr>
          <w:p w14:paraId="343C1CA1" w14:textId="77777777" w:rsidR="003A1AB3" w:rsidRDefault="003A1AB3" w:rsidP="0009638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01232D99" w14:textId="77777777" w:rsidR="003A1AB3" w:rsidRDefault="003A1AB3" w:rsidP="00096385">
            <w:r>
              <w:rPr>
                <w:sz w:val="16"/>
                <w:szCs w:val="16"/>
              </w:rPr>
              <w:t>6.5A.3.1.1</w:t>
            </w:r>
          </w:p>
        </w:tc>
        <w:tc>
          <w:tcPr>
            <w:tcW w:w="998" w:type="dxa"/>
          </w:tcPr>
          <w:p w14:paraId="3D9909A5" w14:textId="77777777" w:rsidR="003A1AB3" w:rsidRDefault="003A1AB3" w:rsidP="00096385">
            <w:r>
              <w:rPr>
                <w:sz w:val="16"/>
                <w:szCs w:val="16"/>
              </w:rPr>
              <w:t xml:space="preserve">TS/TR ... CR ... ; TR38.905, CR DOCPROPERTY  Cr#  \* MERGEFORMAT 0807;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3A1AB3" w14:paraId="055012E8" w14:textId="77777777" w:rsidTr="00096385">
        <w:tc>
          <w:tcPr>
            <w:tcW w:w="879" w:type="dxa"/>
          </w:tcPr>
          <w:p w14:paraId="18F50A60" w14:textId="77777777" w:rsidR="003A1AB3" w:rsidRDefault="003A1AB3" w:rsidP="00096385">
            <w:r>
              <w:rPr>
                <w:sz w:val="16"/>
                <w:szCs w:val="16"/>
              </w:rPr>
              <w:lastRenderedPageBreak/>
              <w:t>38.521-1</w:t>
            </w:r>
          </w:p>
        </w:tc>
        <w:tc>
          <w:tcPr>
            <w:tcW w:w="637" w:type="dxa"/>
          </w:tcPr>
          <w:p w14:paraId="0B9BCC49" w14:textId="77777777" w:rsidR="003A1AB3" w:rsidRDefault="003A1AB3" w:rsidP="00096385">
            <w:r>
              <w:rPr>
                <w:sz w:val="16"/>
                <w:szCs w:val="16"/>
              </w:rPr>
              <w:t>2422</w:t>
            </w:r>
          </w:p>
        </w:tc>
        <w:tc>
          <w:tcPr>
            <w:tcW w:w="517" w:type="dxa"/>
          </w:tcPr>
          <w:p w14:paraId="72F8C3F7" w14:textId="77777777" w:rsidR="003A1AB3" w:rsidRDefault="003A1AB3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C82C474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FB77B5E" w14:textId="77777777" w:rsidR="003A1AB3" w:rsidRDefault="003A1AB3" w:rsidP="00096385">
            <w:r>
              <w:rPr>
                <w:sz w:val="16"/>
                <w:szCs w:val="16"/>
              </w:rPr>
              <w:t>Addition of TC 6.5A.3.2 Spurious emissions UE co-existence for CA_n3A-n8A</w:t>
            </w:r>
          </w:p>
        </w:tc>
        <w:tc>
          <w:tcPr>
            <w:tcW w:w="517" w:type="dxa"/>
          </w:tcPr>
          <w:p w14:paraId="4D04AE33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9BA754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96F2253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78497B3" w14:textId="77777777" w:rsidR="003A1AB3" w:rsidRDefault="003A1AB3" w:rsidP="00096385">
            <w:r>
              <w:rPr>
                <w:sz w:val="16"/>
                <w:szCs w:val="16"/>
              </w:rPr>
              <w:t>R5-235849</w:t>
            </w:r>
          </w:p>
        </w:tc>
        <w:tc>
          <w:tcPr>
            <w:tcW w:w="1597" w:type="dxa"/>
          </w:tcPr>
          <w:p w14:paraId="34BCAE28" w14:textId="77777777" w:rsidR="003A1AB3" w:rsidRDefault="003A1AB3" w:rsidP="00096385">
            <w:r>
              <w:rPr>
                <w:sz w:val="16"/>
                <w:szCs w:val="16"/>
              </w:rPr>
              <w:t>CU Digital Technology</w:t>
            </w:r>
          </w:p>
        </w:tc>
        <w:tc>
          <w:tcPr>
            <w:tcW w:w="1122" w:type="dxa"/>
          </w:tcPr>
          <w:p w14:paraId="4571FF62" w14:textId="77777777" w:rsidR="003A1AB3" w:rsidRDefault="003A1AB3" w:rsidP="0009638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415F3E0D" w14:textId="77777777" w:rsidR="003A1AB3" w:rsidRDefault="003A1AB3" w:rsidP="00096385">
            <w:r>
              <w:rPr>
                <w:sz w:val="16"/>
                <w:szCs w:val="16"/>
              </w:rPr>
              <w:t>6.5A.3.2.0  6.5A.3.2.1</w:t>
            </w:r>
          </w:p>
        </w:tc>
        <w:tc>
          <w:tcPr>
            <w:tcW w:w="998" w:type="dxa"/>
          </w:tcPr>
          <w:p w14:paraId="7DDC3E54" w14:textId="77777777" w:rsidR="003A1AB3" w:rsidRDefault="003A1AB3" w:rsidP="00096385">
            <w:r>
              <w:rPr>
                <w:sz w:val="16"/>
                <w:szCs w:val="16"/>
              </w:rPr>
              <w:t xml:space="preserve">TS/TR ... CR ... ; TR38.905, CR0807 ; TS/TR ... CR ... </w:t>
            </w:r>
          </w:p>
        </w:tc>
      </w:tr>
      <w:tr w:rsidR="003A1AB3" w14:paraId="0B569695" w14:textId="77777777" w:rsidTr="00096385">
        <w:tc>
          <w:tcPr>
            <w:tcW w:w="879" w:type="dxa"/>
          </w:tcPr>
          <w:p w14:paraId="6BF20174" w14:textId="77777777" w:rsidR="003A1AB3" w:rsidRDefault="003A1AB3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E2EC1AB" w14:textId="77777777" w:rsidR="003A1AB3" w:rsidRDefault="003A1AB3" w:rsidP="00096385">
            <w:r>
              <w:rPr>
                <w:sz w:val="16"/>
                <w:szCs w:val="16"/>
              </w:rPr>
              <w:t>2429</w:t>
            </w:r>
          </w:p>
        </w:tc>
        <w:tc>
          <w:tcPr>
            <w:tcW w:w="517" w:type="dxa"/>
          </w:tcPr>
          <w:p w14:paraId="22C880C9" w14:textId="77777777" w:rsidR="003A1AB3" w:rsidRDefault="003A1AB3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015353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AE64263" w14:textId="77777777" w:rsidR="003A1AB3" w:rsidRDefault="003A1AB3" w:rsidP="00096385">
            <w:r>
              <w:rPr>
                <w:sz w:val="16"/>
                <w:szCs w:val="16"/>
              </w:rPr>
              <w:t>Updating REFSENS for CA test case for CA_n39A-n41A</w:t>
            </w:r>
          </w:p>
        </w:tc>
        <w:tc>
          <w:tcPr>
            <w:tcW w:w="517" w:type="dxa"/>
          </w:tcPr>
          <w:p w14:paraId="5E8DA263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9B8DCF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C9C3EA0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11B66DA" w14:textId="77777777" w:rsidR="003A1AB3" w:rsidRDefault="003A1AB3" w:rsidP="00096385">
            <w:r>
              <w:rPr>
                <w:sz w:val="16"/>
                <w:szCs w:val="16"/>
              </w:rPr>
              <w:t>R5-235049</w:t>
            </w:r>
          </w:p>
        </w:tc>
        <w:tc>
          <w:tcPr>
            <w:tcW w:w="1597" w:type="dxa"/>
          </w:tcPr>
          <w:p w14:paraId="23459429" w14:textId="77777777" w:rsidR="003A1AB3" w:rsidRDefault="003A1AB3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F51B000" w14:textId="77777777" w:rsidR="003A1AB3" w:rsidRDefault="003A1AB3" w:rsidP="0009638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3BD9D84D" w14:textId="77777777" w:rsidR="003A1AB3" w:rsidRDefault="003A1AB3" w:rsidP="00096385">
            <w:r>
              <w:rPr>
                <w:sz w:val="16"/>
                <w:szCs w:val="16"/>
              </w:rPr>
              <w:t>7.3A.1</w:t>
            </w:r>
          </w:p>
        </w:tc>
        <w:tc>
          <w:tcPr>
            <w:tcW w:w="998" w:type="dxa"/>
          </w:tcPr>
          <w:p w14:paraId="2F4BD5D2" w14:textId="77777777" w:rsidR="003A1AB3" w:rsidRDefault="003A1AB3" w:rsidP="00096385">
            <w:r>
              <w:rPr>
                <w:sz w:val="16"/>
                <w:szCs w:val="16"/>
              </w:rPr>
              <w:t xml:space="preserve">TS/TR ... CR ... ; TR 38.905 CR 0809 ; TS/TR ... CR ... </w:t>
            </w:r>
          </w:p>
        </w:tc>
      </w:tr>
      <w:tr w:rsidR="003A1AB3" w14:paraId="36C45544" w14:textId="77777777" w:rsidTr="00096385">
        <w:tc>
          <w:tcPr>
            <w:tcW w:w="879" w:type="dxa"/>
          </w:tcPr>
          <w:p w14:paraId="13DB9BF0" w14:textId="77777777" w:rsidR="003A1AB3" w:rsidRDefault="003A1AB3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AF9F670" w14:textId="77777777" w:rsidR="003A1AB3" w:rsidRDefault="003A1AB3" w:rsidP="00096385">
            <w:r>
              <w:rPr>
                <w:sz w:val="16"/>
                <w:szCs w:val="16"/>
              </w:rPr>
              <w:t>2432</w:t>
            </w:r>
          </w:p>
        </w:tc>
        <w:tc>
          <w:tcPr>
            <w:tcW w:w="517" w:type="dxa"/>
          </w:tcPr>
          <w:p w14:paraId="127025FE" w14:textId="77777777" w:rsidR="003A1AB3" w:rsidRDefault="003A1AB3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36E4C20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96B5312" w14:textId="77777777" w:rsidR="003A1AB3" w:rsidRDefault="003A1AB3" w:rsidP="00096385">
            <w:r>
              <w:rPr>
                <w:sz w:val="16"/>
                <w:szCs w:val="16"/>
              </w:rPr>
              <w:t>Removal of the delta RIB values for configuration CA_n66-n70-n71</w:t>
            </w:r>
          </w:p>
        </w:tc>
        <w:tc>
          <w:tcPr>
            <w:tcW w:w="517" w:type="dxa"/>
          </w:tcPr>
          <w:p w14:paraId="555EC5A9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D1C25B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D19EE5C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6D9F5F9" w14:textId="77777777" w:rsidR="003A1AB3" w:rsidRDefault="003A1AB3" w:rsidP="00096385">
            <w:r>
              <w:rPr>
                <w:sz w:val="16"/>
                <w:szCs w:val="16"/>
              </w:rPr>
              <w:t>R5-235651</w:t>
            </w:r>
          </w:p>
        </w:tc>
        <w:tc>
          <w:tcPr>
            <w:tcW w:w="1597" w:type="dxa"/>
          </w:tcPr>
          <w:p w14:paraId="72BE0DEC" w14:textId="77777777" w:rsidR="003A1AB3" w:rsidRDefault="003A1AB3" w:rsidP="0009638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002906FB" w14:textId="77777777" w:rsidR="003A1AB3" w:rsidRDefault="003A1AB3" w:rsidP="0009638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40FD828E" w14:textId="77777777" w:rsidR="003A1AB3" w:rsidRDefault="003A1AB3" w:rsidP="00096385">
            <w:r>
              <w:rPr>
                <w:sz w:val="16"/>
                <w:szCs w:val="16"/>
              </w:rPr>
              <w:t>7.3A.0.3.2.3</w:t>
            </w:r>
          </w:p>
        </w:tc>
        <w:tc>
          <w:tcPr>
            <w:tcW w:w="998" w:type="dxa"/>
          </w:tcPr>
          <w:p w14:paraId="58866457" w14:textId="77777777" w:rsidR="003A1AB3" w:rsidRDefault="003A1AB3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14:paraId="2507EE9E" w14:textId="77777777" w:rsidR="003A1AB3" w:rsidRDefault="003A1AB3" w:rsidP="003A1AB3"/>
    <w:p w14:paraId="3C59DFDE" w14:textId="77777777" w:rsidR="003A1AB3" w:rsidRDefault="003A1AB3" w:rsidP="003A1AB3"/>
    <w:p w14:paraId="4252205E" w14:textId="77777777" w:rsidR="003A1AB3" w:rsidRPr="00917427" w:rsidRDefault="003A1AB3" w:rsidP="003A1AB3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RP-231635</w:t>
      </w:r>
      <w:r>
        <w:rPr>
          <w:b/>
          <w:i/>
          <w:noProof/>
          <w:sz w:val="28"/>
        </w:rPr>
        <w:fldChar w:fldCharType="end"/>
      </w:r>
    </w:p>
    <w:p w14:paraId="63B094EE" w14:textId="77777777" w:rsidR="003A1AB3" w:rsidRPr="00784730" w:rsidRDefault="003A1AB3" w:rsidP="003A1AB3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084E660D" w14:textId="77777777" w:rsidR="003A1AB3" w:rsidRPr="00050554" w:rsidRDefault="003A1AB3" w:rsidP="003A1AB3">
      <w:pPr>
        <w:rPr>
          <w:rFonts w:ascii="Arial" w:hAnsi="Arial" w:cs="Arial"/>
          <w:b/>
          <w:bCs/>
          <w:lang w:val="en-US"/>
        </w:rPr>
      </w:pPr>
    </w:p>
    <w:p w14:paraId="42ADB04D" w14:textId="77777777" w:rsidR="003A1AB3" w:rsidRDefault="003A1AB3" w:rsidP="003A1AB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1C5160ED" w14:textId="77777777" w:rsidR="003A1AB3" w:rsidRPr="00E145B1" w:rsidRDefault="003A1AB3" w:rsidP="003A1AB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Rel-16 NR CA and DC; and NR and LTE DC Configurations (NR_CADC_NR_LTE_DC_R16-UEConTest) (Batch 2)</w:t>
      </w:r>
      <w:r>
        <w:rPr>
          <w:rFonts w:ascii="Arial" w:hAnsi="Arial" w:cs="Arial"/>
          <w:b/>
          <w:bCs/>
        </w:rPr>
        <w:fldChar w:fldCharType="end"/>
      </w:r>
    </w:p>
    <w:p w14:paraId="79002D99" w14:textId="77777777" w:rsidR="003A1AB3" w:rsidRDefault="003A1AB3" w:rsidP="003A1AB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13.2.1</w:t>
      </w:r>
      <w:r>
        <w:rPr>
          <w:rFonts w:ascii="Arial" w:hAnsi="Arial" w:cs="Arial"/>
          <w:b/>
          <w:bCs/>
        </w:rPr>
        <w:fldChar w:fldCharType="end"/>
      </w:r>
    </w:p>
    <w:p w14:paraId="16E24E0E" w14:textId="77777777" w:rsidR="003A1AB3" w:rsidRDefault="003A1AB3" w:rsidP="003A1AB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2D93227" w14:textId="77777777" w:rsidR="003A1AB3" w:rsidRDefault="003A1AB3" w:rsidP="003A1AB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165A515" w14:textId="77777777" w:rsidR="003A1AB3" w:rsidRPr="004E535C" w:rsidRDefault="003A1AB3" w:rsidP="003A1AB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A1AB3" w:rsidRPr="004E535C" w14:paraId="0DF5EC45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37B0933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21CA997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0A2EB4F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52A0D71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952766E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B960D4A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688939F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093F608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7525E63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DFBA865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A781FE1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D6BD7E0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D457DC0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A1AB3" w14:paraId="48A13F1A" w14:textId="77777777" w:rsidTr="00096385">
        <w:tc>
          <w:tcPr>
            <w:tcW w:w="879" w:type="dxa"/>
          </w:tcPr>
          <w:p w14:paraId="2E75CB6A" w14:textId="77777777" w:rsidR="003A1AB3" w:rsidRDefault="003A1AB3" w:rsidP="00096385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78096BC2" w14:textId="77777777" w:rsidR="003A1AB3" w:rsidRDefault="003A1AB3" w:rsidP="00096385">
            <w:r>
              <w:rPr>
                <w:sz w:val="16"/>
                <w:szCs w:val="16"/>
              </w:rPr>
              <w:t>0487</w:t>
            </w:r>
          </w:p>
        </w:tc>
        <w:tc>
          <w:tcPr>
            <w:tcW w:w="517" w:type="dxa"/>
          </w:tcPr>
          <w:p w14:paraId="1C77F1E8" w14:textId="77777777" w:rsidR="003A1AB3" w:rsidRDefault="003A1AB3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8811A5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F19C1E8" w14:textId="77777777" w:rsidR="003A1AB3" w:rsidRDefault="003A1AB3" w:rsidP="00096385">
            <w:r>
              <w:rPr>
                <w:sz w:val="16"/>
                <w:szCs w:val="16"/>
              </w:rPr>
              <w:t>Introduction of CA_n20A-n78A for physical layer baseline implementation capabilities</w:t>
            </w:r>
          </w:p>
        </w:tc>
        <w:tc>
          <w:tcPr>
            <w:tcW w:w="517" w:type="dxa"/>
          </w:tcPr>
          <w:p w14:paraId="5A30A863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B8C645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69AF28D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157C884" w14:textId="77777777" w:rsidR="003A1AB3" w:rsidRDefault="003A1AB3" w:rsidP="00096385">
            <w:r>
              <w:rPr>
                <w:sz w:val="16"/>
                <w:szCs w:val="16"/>
              </w:rPr>
              <w:t>R5-233945</w:t>
            </w:r>
          </w:p>
        </w:tc>
        <w:tc>
          <w:tcPr>
            <w:tcW w:w="1597" w:type="dxa"/>
          </w:tcPr>
          <w:p w14:paraId="3FB439C2" w14:textId="77777777" w:rsidR="003A1AB3" w:rsidRDefault="003A1AB3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0189E19" w14:textId="77777777" w:rsidR="003A1AB3" w:rsidRDefault="003A1AB3" w:rsidP="0009638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4B75D7A9" w14:textId="77777777" w:rsidR="003A1AB3" w:rsidRDefault="003A1AB3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DF392E" w14:textId="77777777" w:rsidR="003A1AB3" w:rsidRDefault="003A1AB3" w:rsidP="00096385">
            <w:pPr>
              <w:rPr>
                <w:sz w:val="16"/>
                <w:szCs w:val="16"/>
              </w:rPr>
            </w:pPr>
          </w:p>
        </w:tc>
      </w:tr>
      <w:tr w:rsidR="003A1AB3" w14:paraId="34B1E716" w14:textId="77777777" w:rsidTr="00096385">
        <w:tc>
          <w:tcPr>
            <w:tcW w:w="879" w:type="dxa"/>
          </w:tcPr>
          <w:p w14:paraId="6CFE946C" w14:textId="77777777" w:rsidR="003A1AB3" w:rsidRDefault="003A1AB3" w:rsidP="00096385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7D90EB1E" w14:textId="77777777" w:rsidR="003A1AB3" w:rsidRDefault="003A1AB3" w:rsidP="00096385">
            <w:r>
              <w:rPr>
                <w:sz w:val="16"/>
                <w:szCs w:val="16"/>
              </w:rPr>
              <w:t>0492</w:t>
            </w:r>
          </w:p>
        </w:tc>
        <w:tc>
          <w:tcPr>
            <w:tcW w:w="517" w:type="dxa"/>
          </w:tcPr>
          <w:p w14:paraId="3B98CFB7" w14:textId="77777777" w:rsidR="003A1AB3" w:rsidRDefault="003A1AB3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657605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F6D9626" w14:textId="77777777" w:rsidR="003A1AB3" w:rsidRDefault="003A1AB3" w:rsidP="00096385">
            <w:r>
              <w:rPr>
                <w:sz w:val="16"/>
                <w:szCs w:val="16"/>
              </w:rPr>
              <w:t>Addition of UE capability for new EN-DC combos within FR2</w:t>
            </w:r>
          </w:p>
        </w:tc>
        <w:tc>
          <w:tcPr>
            <w:tcW w:w="517" w:type="dxa"/>
          </w:tcPr>
          <w:p w14:paraId="2A262538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6EA119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327080E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B6D0855" w14:textId="77777777" w:rsidR="003A1AB3" w:rsidRDefault="003A1AB3" w:rsidP="00096385">
            <w:r>
              <w:rPr>
                <w:sz w:val="16"/>
                <w:szCs w:val="16"/>
              </w:rPr>
              <w:t>R5-234077</w:t>
            </w:r>
          </w:p>
        </w:tc>
        <w:tc>
          <w:tcPr>
            <w:tcW w:w="1597" w:type="dxa"/>
          </w:tcPr>
          <w:p w14:paraId="60E57979" w14:textId="77777777" w:rsidR="003A1AB3" w:rsidRDefault="003A1AB3" w:rsidP="00096385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5E71F391" w14:textId="77777777" w:rsidR="003A1AB3" w:rsidRDefault="003A1AB3" w:rsidP="0009638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5499EEFF" w14:textId="77777777" w:rsidR="003A1AB3" w:rsidRDefault="003A1AB3" w:rsidP="00096385">
            <w:r>
              <w:rPr>
                <w:sz w:val="16"/>
                <w:szCs w:val="16"/>
              </w:rPr>
              <w:t>A.4.3.2B.2.3.6, A.4.3.2B.2.3.7 and A.4.3.2B.2.3.8</w:t>
            </w:r>
          </w:p>
        </w:tc>
        <w:tc>
          <w:tcPr>
            <w:tcW w:w="998" w:type="dxa"/>
          </w:tcPr>
          <w:p w14:paraId="30728700" w14:textId="77777777" w:rsidR="003A1AB3" w:rsidRDefault="003A1AB3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A1AB3" w14:paraId="3CBDF2EF" w14:textId="77777777" w:rsidTr="00096385">
        <w:tc>
          <w:tcPr>
            <w:tcW w:w="879" w:type="dxa"/>
          </w:tcPr>
          <w:p w14:paraId="27FB19E6" w14:textId="77777777" w:rsidR="003A1AB3" w:rsidRDefault="003A1AB3" w:rsidP="00096385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671D5D66" w14:textId="77777777" w:rsidR="003A1AB3" w:rsidRDefault="003A1AB3" w:rsidP="00096385">
            <w:r>
              <w:rPr>
                <w:sz w:val="16"/>
                <w:szCs w:val="16"/>
              </w:rPr>
              <w:t>0501</w:t>
            </w:r>
          </w:p>
        </w:tc>
        <w:tc>
          <w:tcPr>
            <w:tcW w:w="517" w:type="dxa"/>
          </w:tcPr>
          <w:p w14:paraId="6C9511E1" w14:textId="77777777" w:rsidR="003A1AB3" w:rsidRDefault="003A1AB3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DDBE04C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7388B50" w14:textId="77777777" w:rsidR="003A1AB3" w:rsidRDefault="003A1AB3" w:rsidP="00096385">
            <w:r>
              <w:rPr>
                <w:sz w:val="16"/>
                <w:szCs w:val="16"/>
              </w:rPr>
              <w:t>Addition of UE capability for CA_n28A-n77A</w:t>
            </w:r>
          </w:p>
        </w:tc>
        <w:tc>
          <w:tcPr>
            <w:tcW w:w="517" w:type="dxa"/>
          </w:tcPr>
          <w:p w14:paraId="7F4575BE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C2F9A1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0EF55DB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8BD6729" w14:textId="77777777" w:rsidR="003A1AB3" w:rsidRDefault="003A1AB3" w:rsidP="00096385">
            <w:r>
              <w:rPr>
                <w:sz w:val="16"/>
                <w:szCs w:val="16"/>
              </w:rPr>
              <w:t>R5-235608</w:t>
            </w:r>
          </w:p>
        </w:tc>
        <w:tc>
          <w:tcPr>
            <w:tcW w:w="1597" w:type="dxa"/>
          </w:tcPr>
          <w:p w14:paraId="352B5701" w14:textId="77777777" w:rsidR="003A1AB3" w:rsidRDefault="003A1AB3" w:rsidP="00096385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5AB5834D" w14:textId="77777777" w:rsidR="003A1AB3" w:rsidRDefault="003A1AB3" w:rsidP="0009638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007AF4D2" w14:textId="77777777" w:rsidR="003A1AB3" w:rsidRDefault="003A1AB3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0ED996" w14:textId="77777777" w:rsidR="003A1AB3" w:rsidRDefault="003A1AB3" w:rsidP="00096385">
            <w:pPr>
              <w:rPr>
                <w:sz w:val="16"/>
                <w:szCs w:val="16"/>
              </w:rPr>
            </w:pPr>
          </w:p>
        </w:tc>
      </w:tr>
      <w:tr w:rsidR="003A1AB3" w14:paraId="5F6CC77D" w14:textId="77777777" w:rsidTr="00096385">
        <w:tc>
          <w:tcPr>
            <w:tcW w:w="879" w:type="dxa"/>
          </w:tcPr>
          <w:p w14:paraId="5E1D9CF1" w14:textId="77777777" w:rsidR="003A1AB3" w:rsidRDefault="003A1AB3" w:rsidP="00096385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311AB11A" w14:textId="77777777" w:rsidR="003A1AB3" w:rsidRDefault="003A1AB3" w:rsidP="00096385">
            <w:r>
              <w:rPr>
                <w:sz w:val="16"/>
                <w:szCs w:val="16"/>
              </w:rPr>
              <w:t>0514</w:t>
            </w:r>
          </w:p>
        </w:tc>
        <w:tc>
          <w:tcPr>
            <w:tcW w:w="517" w:type="dxa"/>
          </w:tcPr>
          <w:p w14:paraId="68090D55" w14:textId="77777777" w:rsidR="003A1AB3" w:rsidRDefault="003A1AB3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515C62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51E1A9" w14:textId="77777777" w:rsidR="003A1AB3" w:rsidRDefault="003A1AB3" w:rsidP="00096385">
            <w:r>
              <w:rPr>
                <w:sz w:val="16"/>
                <w:szCs w:val="16"/>
              </w:rPr>
              <w:t>Update of A.4.3.2B.2.3 for new EN-DC capabilities within FR1</w:t>
            </w:r>
          </w:p>
        </w:tc>
        <w:tc>
          <w:tcPr>
            <w:tcW w:w="517" w:type="dxa"/>
          </w:tcPr>
          <w:p w14:paraId="2A4AE3DE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147C77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AF79947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7C00D89" w14:textId="77777777" w:rsidR="003A1AB3" w:rsidRDefault="003A1AB3" w:rsidP="00096385">
            <w:r>
              <w:rPr>
                <w:sz w:val="16"/>
                <w:szCs w:val="16"/>
              </w:rPr>
              <w:t>R5-234691</w:t>
            </w:r>
          </w:p>
        </w:tc>
        <w:tc>
          <w:tcPr>
            <w:tcW w:w="1597" w:type="dxa"/>
          </w:tcPr>
          <w:p w14:paraId="1DD42B52" w14:textId="77777777" w:rsidR="003A1AB3" w:rsidRDefault="003A1AB3" w:rsidP="00096385">
            <w:r>
              <w:rPr>
                <w:sz w:val="16"/>
                <w:szCs w:val="16"/>
              </w:rPr>
              <w:t>KT Corp.</w:t>
            </w:r>
          </w:p>
        </w:tc>
        <w:tc>
          <w:tcPr>
            <w:tcW w:w="1122" w:type="dxa"/>
          </w:tcPr>
          <w:p w14:paraId="6F8EA7A7" w14:textId="77777777" w:rsidR="003A1AB3" w:rsidRDefault="003A1AB3" w:rsidP="0009638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4EC29AB8" w14:textId="77777777" w:rsidR="003A1AB3" w:rsidRDefault="003A1AB3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AB651CC" w14:textId="77777777" w:rsidR="003A1AB3" w:rsidRDefault="003A1AB3" w:rsidP="00096385">
            <w:pPr>
              <w:rPr>
                <w:sz w:val="16"/>
                <w:szCs w:val="16"/>
              </w:rPr>
            </w:pPr>
          </w:p>
        </w:tc>
      </w:tr>
      <w:tr w:rsidR="003A1AB3" w14:paraId="163F535F" w14:textId="77777777" w:rsidTr="00096385">
        <w:tc>
          <w:tcPr>
            <w:tcW w:w="879" w:type="dxa"/>
          </w:tcPr>
          <w:p w14:paraId="6B2DF214" w14:textId="77777777" w:rsidR="003A1AB3" w:rsidRDefault="003A1AB3" w:rsidP="00096385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5CACEA24" w14:textId="77777777" w:rsidR="003A1AB3" w:rsidRDefault="003A1AB3" w:rsidP="00096385">
            <w:r>
              <w:rPr>
                <w:sz w:val="16"/>
                <w:szCs w:val="16"/>
              </w:rPr>
              <w:t>0978</w:t>
            </w:r>
          </w:p>
        </w:tc>
        <w:tc>
          <w:tcPr>
            <w:tcW w:w="517" w:type="dxa"/>
          </w:tcPr>
          <w:p w14:paraId="709F5119" w14:textId="77777777" w:rsidR="003A1AB3" w:rsidRDefault="003A1AB3" w:rsidP="00096385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AF72D1C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78A5CEB" w14:textId="77777777" w:rsidR="003A1AB3" w:rsidRDefault="003A1AB3" w:rsidP="00096385">
            <w:r>
              <w:rPr>
                <w:sz w:val="16"/>
                <w:szCs w:val="16"/>
              </w:rPr>
              <w:t>Updating FR2 MOP for CA test cases</w:t>
            </w:r>
          </w:p>
        </w:tc>
        <w:tc>
          <w:tcPr>
            <w:tcW w:w="517" w:type="dxa"/>
          </w:tcPr>
          <w:p w14:paraId="421B83BB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99670A" w14:textId="77777777" w:rsidR="003A1AB3" w:rsidRDefault="003A1AB3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7C12B6C2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4FA1F4B" w14:textId="77777777" w:rsidR="003A1AB3" w:rsidRDefault="003A1AB3" w:rsidP="00096385">
            <w:r>
              <w:rPr>
                <w:sz w:val="16"/>
                <w:szCs w:val="16"/>
              </w:rPr>
              <w:t>R5-235457</w:t>
            </w:r>
          </w:p>
        </w:tc>
        <w:tc>
          <w:tcPr>
            <w:tcW w:w="1597" w:type="dxa"/>
          </w:tcPr>
          <w:p w14:paraId="3A8F72F6" w14:textId="77777777" w:rsidR="003A1AB3" w:rsidRDefault="003A1AB3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C3A24CE" w14:textId="77777777" w:rsidR="003A1AB3" w:rsidRDefault="003A1AB3" w:rsidP="0009638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4DA2B9B8" w14:textId="77777777" w:rsidR="003A1AB3" w:rsidRDefault="003A1AB3" w:rsidP="00096385">
            <w:r>
              <w:rPr>
                <w:sz w:val="16"/>
                <w:szCs w:val="16"/>
              </w:rPr>
              <w:t>6.2A.1.1.1, 6.2A.1.1.2, 6.2A.1.1.3, 6.2A.1.1.4, 6.2A.1.1.5, 6.2A.1.1.6, 6.2A.1.1.7, 6.2A.1.2.1, 6.2A.1.2.2, 6.2A.1.2.3, 6.2A.1.2.4, 6.2A.1.2.5, 6.2A.1.2.6, 6.2A.1.2.7</w:t>
            </w:r>
          </w:p>
        </w:tc>
        <w:tc>
          <w:tcPr>
            <w:tcW w:w="998" w:type="dxa"/>
          </w:tcPr>
          <w:p w14:paraId="76BB9B3C" w14:textId="77777777" w:rsidR="003A1AB3" w:rsidRDefault="003A1AB3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A1AB3" w14:paraId="235F8B6B" w14:textId="77777777" w:rsidTr="00096385">
        <w:tc>
          <w:tcPr>
            <w:tcW w:w="879" w:type="dxa"/>
          </w:tcPr>
          <w:p w14:paraId="166E1FAF" w14:textId="77777777" w:rsidR="003A1AB3" w:rsidRDefault="003A1AB3" w:rsidP="00096385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19C22A95" w14:textId="77777777" w:rsidR="003A1AB3" w:rsidRDefault="003A1AB3" w:rsidP="00096385">
            <w:r>
              <w:rPr>
                <w:sz w:val="16"/>
                <w:szCs w:val="16"/>
              </w:rPr>
              <w:t>0979</w:t>
            </w:r>
          </w:p>
        </w:tc>
        <w:tc>
          <w:tcPr>
            <w:tcW w:w="517" w:type="dxa"/>
          </w:tcPr>
          <w:p w14:paraId="48E85DD6" w14:textId="77777777" w:rsidR="003A1AB3" w:rsidRDefault="003A1AB3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64AE11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76750D" w14:textId="77777777" w:rsidR="003A1AB3" w:rsidRDefault="003A1AB3" w:rsidP="00096385">
            <w:r>
              <w:rPr>
                <w:sz w:val="16"/>
                <w:szCs w:val="16"/>
              </w:rPr>
              <w:t>Introduction of CA configurations for n258</w:t>
            </w:r>
          </w:p>
        </w:tc>
        <w:tc>
          <w:tcPr>
            <w:tcW w:w="517" w:type="dxa"/>
          </w:tcPr>
          <w:p w14:paraId="25755A60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18E8DF" w14:textId="77777777" w:rsidR="003A1AB3" w:rsidRDefault="003A1AB3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30AA7E3E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7B9D217" w14:textId="77777777" w:rsidR="003A1AB3" w:rsidRDefault="003A1AB3" w:rsidP="00096385">
            <w:r>
              <w:rPr>
                <w:sz w:val="16"/>
                <w:szCs w:val="16"/>
              </w:rPr>
              <w:t>R5-235097</w:t>
            </w:r>
          </w:p>
        </w:tc>
        <w:tc>
          <w:tcPr>
            <w:tcW w:w="1597" w:type="dxa"/>
          </w:tcPr>
          <w:p w14:paraId="4EBD6D5C" w14:textId="77777777" w:rsidR="003A1AB3" w:rsidRDefault="003A1AB3" w:rsidP="00096385">
            <w:r>
              <w:rPr>
                <w:sz w:val="16"/>
                <w:szCs w:val="16"/>
              </w:rPr>
              <w:t>CAICT, China Unicom</w:t>
            </w:r>
          </w:p>
        </w:tc>
        <w:tc>
          <w:tcPr>
            <w:tcW w:w="1122" w:type="dxa"/>
          </w:tcPr>
          <w:p w14:paraId="54193451" w14:textId="77777777" w:rsidR="003A1AB3" w:rsidRDefault="003A1AB3" w:rsidP="00096385">
            <w:r>
              <w:rPr>
                <w:sz w:val="16"/>
                <w:szCs w:val="16"/>
              </w:rPr>
              <w:t>NR_CADC_NR_LTE_DC</w:t>
            </w:r>
            <w:r>
              <w:rPr>
                <w:sz w:val="16"/>
                <w:szCs w:val="16"/>
              </w:rPr>
              <w:lastRenderedPageBreak/>
              <w:t>_R16-UEConTest</w:t>
            </w:r>
          </w:p>
        </w:tc>
        <w:tc>
          <w:tcPr>
            <w:tcW w:w="2323" w:type="dxa"/>
          </w:tcPr>
          <w:p w14:paraId="65F8F5B8" w14:textId="77777777" w:rsidR="003A1AB3" w:rsidRDefault="003A1AB3" w:rsidP="00096385">
            <w:r>
              <w:rPr>
                <w:sz w:val="16"/>
                <w:szCs w:val="16"/>
              </w:rPr>
              <w:lastRenderedPageBreak/>
              <w:t>5.2A.1, 5.5A.1</w:t>
            </w:r>
          </w:p>
        </w:tc>
        <w:tc>
          <w:tcPr>
            <w:tcW w:w="998" w:type="dxa"/>
          </w:tcPr>
          <w:p w14:paraId="1AF77C12" w14:textId="77777777" w:rsidR="003A1AB3" w:rsidRDefault="003A1AB3" w:rsidP="00096385">
            <w:r>
              <w:rPr>
                <w:sz w:val="16"/>
                <w:szCs w:val="16"/>
              </w:rPr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3A1AB3" w14:paraId="51C212D8" w14:textId="77777777" w:rsidTr="00096385">
        <w:tc>
          <w:tcPr>
            <w:tcW w:w="879" w:type="dxa"/>
          </w:tcPr>
          <w:p w14:paraId="23744949" w14:textId="77777777" w:rsidR="003A1AB3" w:rsidRDefault="003A1AB3" w:rsidP="00096385">
            <w:r>
              <w:rPr>
                <w:sz w:val="16"/>
                <w:szCs w:val="16"/>
              </w:rPr>
              <w:lastRenderedPageBreak/>
              <w:t>38.521-3</w:t>
            </w:r>
          </w:p>
        </w:tc>
        <w:tc>
          <w:tcPr>
            <w:tcW w:w="637" w:type="dxa"/>
          </w:tcPr>
          <w:p w14:paraId="3F2C3EF3" w14:textId="77777777" w:rsidR="003A1AB3" w:rsidRDefault="003A1AB3" w:rsidP="00096385">
            <w:r>
              <w:rPr>
                <w:sz w:val="16"/>
                <w:szCs w:val="16"/>
              </w:rPr>
              <w:t>1637</w:t>
            </w:r>
          </w:p>
        </w:tc>
        <w:tc>
          <w:tcPr>
            <w:tcW w:w="517" w:type="dxa"/>
          </w:tcPr>
          <w:p w14:paraId="1F77CA6B" w14:textId="77777777" w:rsidR="003A1AB3" w:rsidRDefault="003A1AB3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9D320D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6960BFE" w14:textId="77777777" w:rsidR="003A1AB3" w:rsidRDefault="003A1AB3" w:rsidP="00096385">
            <w:r>
              <w:rPr>
                <w:sz w:val="16"/>
                <w:szCs w:val="16"/>
              </w:rPr>
              <w:t>Correction of reference sensitivity test point for DC_48A_n66A</w:t>
            </w:r>
          </w:p>
        </w:tc>
        <w:tc>
          <w:tcPr>
            <w:tcW w:w="517" w:type="dxa"/>
          </w:tcPr>
          <w:p w14:paraId="1556DF00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B5C0AB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7AD2668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8A725CA" w14:textId="77777777" w:rsidR="003A1AB3" w:rsidRDefault="003A1AB3" w:rsidP="00096385">
            <w:r>
              <w:rPr>
                <w:sz w:val="16"/>
                <w:szCs w:val="16"/>
              </w:rPr>
              <w:t>R5-234117</w:t>
            </w:r>
          </w:p>
        </w:tc>
        <w:tc>
          <w:tcPr>
            <w:tcW w:w="1597" w:type="dxa"/>
          </w:tcPr>
          <w:p w14:paraId="6F61B78E" w14:textId="77777777" w:rsidR="003A1AB3" w:rsidRDefault="003A1AB3" w:rsidP="00096385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12CBC87C" w14:textId="77777777" w:rsidR="003A1AB3" w:rsidRDefault="003A1AB3" w:rsidP="0009638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2ED7074D" w14:textId="77777777" w:rsidR="003A1AB3" w:rsidRDefault="003A1AB3" w:rsidP="00096385">
            <w:r>
              <w:rPr>
                <w:sz w:val="16"/>
                <w:szCs w:val="16"/>
              </w:rPr>
              <w:t>7.3B.2.3.4.2.1</w:t>
            </w:r>
          </w:p>
        </w:tc>
        <w:tc>
          <w:tcPr>
            <w:tcW w:w="998" w:type="dxa"/>
          </w:tcPr>
          <w:p w14:paraId="0A3FEF0A" w14:textId="77777777" w:rsidR="003A1AB3" w:rsidRDefault="003A1AB3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A1AB3" w14:paraId="5DC073F1" w14:textId="77777777" w:rsidTr="00096385">
        <w:tc>
          <w:tcPr>
            <w:tcW w:w="879" w:type="dxa"/>
          </w:tcPr>
          <w:p w14:paraId="1D59DBDC" w14:textId="77777777" w:rsidR="003A1AB3" w:rsidRDefault="003A1AB3" w:rsidP="00096385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1B545646" w14:textId="77777777" w:rsidR="003A1AB3" w:rsidRDefault="003A1AB3" w:rsidP="00096385">
            <w:r>
              <w:rPr>
                <w:sz w:val="16"/>
                <w:szCs w:val="16"/>
              </w:rPr>
              <w:t>1642</w:t>
            </w:r>
          </w:p>
        </w:tc>
        <w:tc>
          <w:tcPr>
            <w:tcW w:w="517" w:type="dxa"/>
          </w:tcPr>
          <w:p w14:paraId="0D7E7C9F" w14:textId="77777777" w:rsidR="003A1AB3" w:rsidRDefault="003A1AB3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7F9449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689B05" w14:textId="77777777" w:rsidR="003A1AB3" w:rsidRDefault="003A1AB3" w:rsidP="00096385">
            <w:r>
              <w:rPr>
                <w:sz w:val="16"/>
                <w:szCs w:val="16"/>
              </w:rPr>
              <w:t>Correction for NSA band combo DC_7A_n71A in 7.3B.2.3</w:t>
            </w:r>
          </w:p>
        </w:tc>
        <w:tc>
          <w:tcPr>
            <w:tcW w:w="517" w:type="dxa"/>
          </w:tcPr>
          <w:p w14:paraId="050FFB3E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2626A1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FA4D5AA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1A5B92B" w14:textId="77777777" w:rsidR="003A1AB3" w:rsidRDefault="003A1AB3" w:rsidP="00096385">
            <w:r>
              <w:rPr>
                <w:sz w:val="16"/>
                <w:szCs w:val="16"/>
              </w:rPr>
              <w:t>R5-234182</w:t>
            </w:r>
          </w:p>
        </w:tc>
        <w:tc>
          <w:tcPr>
            <w:tcW w:w="1597" w:type="dxa"/>
          </w:tcPr>
          <w:p w14:paraId="3DBD7B5E" w14:textId="77777777" w:rsidR="003A1AB3" w:rsidRDefault="003A1AB3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29328956" w14:textId="77777777" w:rsidR="003A1AB3" w:rsidRDefault="003A1AB3" w:rsidP="0009638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12CB66F6" w14:textId="77777777" w:rsidR="003A1AB3" w:rsidRDefault="003A1AB3" w:rsidP="00096385">
            <w:r>
              <w:rPr>
                <w:sz w:val="16"/>
                <w:szCs w:val="16"/>
              </w:rPr>
              <w:t>7.3B.2.3</w:t>
            </w:r>
          </w:p>
        </w:tc>
        <w:tc>
          <w:tcPr>
            <w:tcW w:w="998" w:type="dxa"/>
          </w:tcPr>
          <w:p w14:paraId="2039A01E" w14:textId="77777777" w:rsidR="003A1AB3" w:rsidRDefault="003A1AB3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A1AB3" w14:paraId="365A011A" w14:textId="77777777" w:rsidTr="00096385">
        <w:tc>
          <w:tcPr>
            <w:tcW w:w="879" w:type="dxa"/>
          </w:tcPr>
          <w:p w14:paraId="3B2CC49C" w14:textId="77777777" w:rsidR="003A1AB3" w:rsidRDefault="003A1AB3" w:rsidP="00096385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3F7F6944" w14:textId="77777777" w:rsidR="003A1AB3" w:rsidRDefault="003A1AB3" w:rsidP="00096385">
            <w:r>
              <w:rPr>
                <w:sz w:val="16"/>
                <w:szCs w:val="16"/>
              </w:rPr>
              <w:t>1648</w:t>
            </w:r>
          </w:p>
        </w:tc>
        <w:tc>
          <w:tcPr>
            <w:tcW w:w="517" w:type="dxa"/>
          </w:tcPr>
          <w:p w14:paraId="15F63251" w14:textId="77777777" w:rsidR="003A1AB3" w:rsidRDefault="003A1AB3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0F51463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51BCDF6" w14:textId="77777777" w:rsidR="003A1AB3" w:rsidRDefault="003A1AB3" w:rsidP="00096385">
            <w:r>
              <w:rPr>
                <w:sz w:val="16"/>
                <w:szCs w:val="16"/>
              </w:rPr>
              <w:t>Update to R16 Configuration for DC</w:t>
            </w:r>
          </w:p>
        </w:tc>
        <w:tc>
          <w:tcPr>
            <w:tcW w:w="517" w:type="dxa"/>
          </w:tcPr>
          <w:p w14:paraId="46B958D1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912CE8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F74981A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6FBCC6E" w14:textId="77777777" w:rsidR="003A1AB3" w:rsidRDefault="003A1AB3" w:rsidP="00096385">
            <w:r>
              <w:rPr>
                <w:sz w:val="16"/>
                <w:szCs w:val="16"/>
              </w:rPr>
              <w:t>R5-235675</w:t>
            </w:r>
          </w:p>
        </w:tc>
        <w:tc>
          <w:tcPr>
            <w:tcW w:w="1597" w:type="dxa"/>
          </w:tcPr>
          <w:p w14:paraId="04DE472B" w14:textId="77777777" w:rsidR="003A1AB3" w:rsidRDefault="003A1AB3" w:rsidP="00096385">
            <w:r>
              <w:rPr>
                <w:sz w:val="16"/>
                <w:szCs w:val="16"/>
              </w:rPr>
              <w:t>Bureau Veritas ADT, KDDI, Qualcomm</w:t>
            </w:r>
          </w:p>
        </w:tc>
        <w:tc>
          <w:tcPr>
            <w:tcW w:w="1122" w:type="dxa"/>
          </w:tcPr>
          <w:p w14:paraId="5E5D00BB" w14:textId="77777777" w:rsidR="003A1AB3" w:rsidRDefault="003A1AB3" w:rsidP="0009638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30F1E40B" w14:textId="77777777" w:rsidR="003A1AB3" w:rsidRDefault="003A1AB3" w:rsidP="00096385">
            <w:r>
              <w:rPr>
                <w:sz w:val="16"/>
                <w:szCs w:val="16"/>
              </w:rPr>
              <w:t>5.5B.4.1, 5.5B.5.1, 5.5B.5.2, 5.5B.5.3</w:t>
            </w:r>
          </w:p>
        </w:tc>
        <w:tc>
          <w:tcPr>
            <w:tcW w:w="998" w:type="dxa"/>
          </w:tcPr>
          <w:p w14:paraId="4AC6593B" w14:textId="77777777" w:rsidR="003A1AB3" w:rsidRDefault="003A1AB3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A1AB3" w14:paraId="2BBC3E5B" w14:textId="77777777" w:rsidTr="00096385">
        <w:tc>
          <w:tcPr>
            <w:tcW w:w="879" w:type="dxa"/>
          </w:tcPr>
          <w:p w14:paraId="35E92607" w14:textId="77777777" w:rsidR="003A1AB3" w:rsidRDefault="003A1AB3" w:rsidP="00096385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4C649D61" w14:textId="77777777" w:rsidR="003A1AB3" w:rsidRDefault="003A1AB3" w:rsidP="00096385">
            <w:r>
              <w:rPr>
                <w:sz w:val="16"/>
                <w:szCs w:val="16"/>
              </w:rPr>
              <w:t>1651</w:t>
            </w:r>
          </w:p>
        </w:tc>
        <w:tc>
          <w:tcPr>
            <w:tcW w:w="517" w:type="dxa"/>
          </w:tcPr>
          <w:p w14:paraId="4AF66CFA" w14:textId="77777777" w:rsidR="003A1AB3" w:rsidRDefault="003A1AB3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BF8B62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1532344" w14:textId="77777777" w:rsidR="003A1AB3" w:rsidRDefault="003A1AB3" w:rsidP="00096385">
            <w:r>
              <w:rPr>
                <w:sz w:val="16"/>
                <w:szCs w:val="16"/>
              </w:rPr>
              <w:t>Addition of new test case 6.4B.2.4.3_1.4 In-band Emissions for inter-band EN-DC including FR2 (5 NR CCs)</w:t>
            </w:r>
          </w:p>
        </w:tc>
        <w:tc>
          <w:tcPr>
            <w:tcW w:w="517" w:type="dxa"/>
          </w:tcPr>
          <w:p w14:paraId="7D7CBA6C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08AF74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93FD679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113B7ED" w14:textId="77777777" w:rsidR="003A1AB3" w:rsidRDefault="003A1AB3" w:rsidP="00096385">
            <w:r>
              <w:rPr>
                <w:sz w:val="16"/>
                <w:szCs w:val="16"/>
              </w:rPr>
              <w:t>R5-234777</w:t>
            </w:r>
          </w:p>
        </w:tc>
        <w:tc>
          <w:tcPr>
            <w:tcW w:w="1597" w:type="dxa"/>
          </w:tcPr>
          <w:p w14:paraId="3C83BC04" w14:textId="77777777" w:rsidR="003A1AB3" w:rsidRDefault="003A1AB3" w:rsidP="00096385">
            <w:r>
              <w:rPr>
                <w:sz w:val="16"/>
                <w:szCs w:val="16"/>
              </w:rPr>
              <w:t>KTL, MTCC</w:t>
            </w:r>
          </w:p>
        </w:tc>
        <w:tc>
          <w:tcPr>
            <w:tcW w:w="1122" w:type="dxa"/>
          </w:tcPr>
          <w:p w14:paraId="24D0B2C8" w14:textId="77777777" w:rsidR="003A1AB3" w:rsidRDefault="003A1AB3" w:rsidP="0009638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75676783" w14:textId="77777777" w:rsidR="003A1AB3" w:rsidRDefault="003A1AB3" w:rsidP="00096385">
            <w:r>
              <w:rPr>
                <w:sz w:val="16"/>
                <w:szCs w:val="16"/>
              </w:rPr>
              <w:t>6.4B.2.4.3_1.4 (New)</w:t>
            </w:r>
          </w:p>
        </w:tc>
        <w:tc>
          <w:tcPr>
            <w:tcW w:w="998" w:type="dxa"/>
          </w:tcPr>
          <w:p w14:paraId="1AFB0A06" w14:textId="77777777" w:rsidR="003A1AB3" w:rsidRDefault="003A1AB3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A1AB3" w14:paraId="6966DAC8" w14:textId="77777777" w:rsidTr="00096385">
        <w:tc>
          <w:tcPr>
            <w:tcW w:w="879" w:type="dxa"/>
          </w:tcPr>
          <w:p w14:paraId="6FB0E90B" w14:textId="77777777" w:rsidR="003A1AB3" w:rsidRDefault="003A1AB3" w:rsidP="00096385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70E94FD7" w14:textId="77777777" w:rsidR="003A1AB3" w:rsidRDefault="003A1AB3" w:rsidP="00096385">
            <w:r>
              <w:rPr>
                <w:sz w:val="16"/>
                <w:szCs w:val="16"/>
              </w:rPr>
              <w:t>1652</w:t>
            </w:r>
          </w:p>
        </w:tc>
        <w:tc>
          <w:tcPr>
            <w:tcW w:w="517" w:type="dxa"/>
          </w:tcPr>
          <w:p w14:paraId="41A8ED42" w14:textId="77777777" w:rsidR="003A1AB3" w:rsidRDefault="003A1AB3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A2C416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74941ED" w14:textId="77777777" w:rsidR="003A1AB3" w:rsidRDefault="003A1AB3" w:rsidP="00096385">
            <w:r>
              <w:rPr>
                <w:sz w:val="16"/>
                <w:szCs w:val="16"/>
              </w:rPr>
              <w:t>Addition of new test case 6.4B.2.4.3_1.5 In-band Emissions for inter-band EN-DC including FR2 (6 NR CCs)</w:t>
            </w:r>
          </w:p>
        </w:tc>
        <w:tc>
          <w:tcPr>
            <w:tcW w:w="517" w:type="dxa"/>
          </w:tcPr>
          <w:p w14:paraId="00731B4F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EB62FD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3417415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10F0559" w14:textId="77777777" w:rsidR="003A1AB3" w:rsidRDefault="003A1AB3" w:rsidP="00096385">
            <w:r>
              <w:rPr>
                <w:sz w:val="16"/>
                <w:szCs w:val="16"/>
              </w:rPr>
              <w:t>R5-234778</w:t>
            </w:r>
          </w:p>
        </w:tc>
        <w:tc>
          <w:tcPr>
            <w:tcW w:w="1597" w:type="dxa"/>
          </w:tcPr>
          <w:p w14:paraId="484CF841" w14:textId="77777777" w:rsidR="003A1AB3" w:rsidRDefault="003A1AB3" w:rsidP="00096385">
            <w:r>
              <w:rPr>
                <w:sz w:val="16"/>
                <w:szCs w:val="16"/>
              </w:rPr>
              <w:t>KTL, MTCC</w:t>
            </w:r>
          </w:p>
        </w:tc>
        <w:tc>
          <w:tcPr>
            <w:tcW w:w="1122" w:type="dxa"/>
          </w:tcPr>
          <w:p w14:paraId="4BDCB60C" w14:textId="77777777" w:rsidR="003A1AB3" w:rsidRDefault="003A1AB3" w:rsidP="0009638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6D40BB6E" w14:textId="77777777" w:rsidR="003A1AB3" w:rsidRDefault="003A1AB3" w:rsidP="00096385">
            <w:r>
              <w:rPr>
                <w:sz w:val="16"/>
                <w:szCs w:val="16"/>
              </w:rPr>
              <w:t>6.4B.2.4.3_1.5 (New)</w:t>
            </w:r>
          </w:p>
        </w:tc>
        <w:tc>
          <w:tcPr>
            <w:tcW w:w="998" w:type="dxa"/>
          </w:tcPr>
          <w:p w14:paraId="67635954" w14:textId="77777777" w:rsidR="003A1AB3" w:rsidRDefault="003A1AB3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A1AB3" w14:paraId="237F8C01" w14:textId="77777777" w:rsidTr="00096385">
        <w:tc>
          <w:tcPr>
            <w:tcW w:w="879" w:type="dxa"/>
          </w:tcPr>
          <w:p w14:paraId="29E420BF" w14:textId="77777777" w:rsidR="003A1AB3" w:rsidRDefault="003A1AB3" w:rsidP="00096385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2FC8FD0E" w14:textId="77777777" w:rsidR="003A1AB3" w:rsidRDefault="003A1AB3" w:rsidP="00096385">
            <w:r>
              <w:rPr>
                <w:sz w:val="16"/>
                <w:szCs w:val="16"/>
              </w:rPr>
              <w:t>1657</w:t>
            </w:r>
          </w:p>
        </w:tc>
        <w:tc>
          <w:tcPr>
            <w:tcW w:w="517" w:type="dxa"/>
          </w:tcPr>
          <w:p w14:paraId="4CA0C85E" w14:textId="77777777" w:rsidR="003A1AB3" w:rsidRDefault="003A1AB3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F33A686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883D7F" w14:textId="77777777" w:rsidR="003A1AB3" w:rsidRDefault="003A1AB3" w:rsidP="00096385">
            <w:r>
              <w:rPr>
                <w:sz w:val="16"/>
                <w:szCs w:val="16"/>
              </w:rPr>
              <w:t>Addition of new CADC MOP TC for 8 NR CCs</w:t>
            </w:r>
          </w:p>
        </w:tc>
        <w:tc>
          <w:tcPr>
            <w:tcW w:w="517" w:type="dxa"/>
          </w:tcPr>
          <w:p w14:paraId="04ABEA50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48A2E1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79D64D5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C322A13" w14:textId="77777777" w:rsidR="003A1AB3" w:rsidRDefault="003A1AB3" w:rsidP="00096385">
            <w:r>
              <w:rPr>
                <w:sz w:val="16"/>
                <w:szCs w:val="16"/>
              </w:rPr>
              <w:t>R5-235820</w:t>
            </w:r>
          </w:p>
        </w:tc>
        <w:tc>
          <w:tcPr>
            <w:tcW w:w="1597" w:type="dxa"/>
          </w:tcPr>
          <w:p w14:paraId="2B850DEB" w14:textId="77777777" w:rsidR="003A1AB3" w:rsidRDefault="003A1AB3" w:rsidP="00096385">
            <w:r>
              <w:rPr>
                <w:sz w:val="16"/>
                <w:szCs w:val="16"/>
              </w:rPr>
              <w:t>Intertek</w:t>
            </w:r>
          </w:p>
        </w:tc>
        <w:tc>
          <w:tcPr>
            <w:tcW w:w="1122" w:type="dxa"/>
          </w:tcPr>
          <w:p w14:paraId="2A73C351" w14:textId="77777777" w:rsidR="003A1AB3" w:rsidRDefault="003A1AB3" w:rsidP="00096385">
            <w:r>
              <w:rPr>
                <w:sz w:val="16"/>
                <w:szCs w:val="16"/>
              </w:rPr>
              <w:t>NR_CADC_NR_LTE_DC</w:t>
            </w:r>
            <w:r>
              <w:rPr>
                <w:sz w:val="16"/>
                <w:szCs w:val="16"/>
              </w:rPr>
              <w:lastRenderedPageBreak/>
              <w:t>_R16-UEConTest</w:t>
            </w:r>
          </w:p>
        </w:tc>
        <w:tc>
          <w:tcPr>
            <w:tcW w:w="2323" w:type="dxa"/>
          </w:tcPr>
          <w:p w14:paraId="3618D730" w14:textId="77777777" w:rsidR="003A1AB3" w:rsidRDefault="003A1AB3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042154" w14:textId="77777777" w:rsidR="003A1AB3" w:rsidRDefault="003A1AB3" w:rsidP="00096385">
            <w:pPr>
              <w:rPr>
                <w:sz w:val="16"/>
                <w:szCs w:val="16"/>
              </w:rPr>
            </w:pPr>
          </w:p>
        </w:tc>
      </w:tr>
      <w:tr w:rsidR="003A1AB3" w14:paraId="35CD562B" w14:textId="77777777" w:rsidTr="00096385">
        <w:tc>
          <w:tcPr>
            <w:tcW w:w="879" w:type="dxa"/>
          </w:tcPr>
          <w:p w14:paraId="6F2AB8D5" w14:textId="77777777" w:rsidR="003A1AB3" w:rsidRDefault="003A1AB3" w:rsidP="00096385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5501C59A" w14:textId="77777777" w:rsidR="003A1AB3" w:rsidRDefault="003A1AB3" w:rsidP="00096385">
            <w:r>
              <w:rPr>
                <w:sz w:val="16"/>
                <w:szCs w:val="16"/>
              </w:rPr>
              <w:t>1658</w:t>
            </w:r>
          </w:p>
        </w:tc>
        <w:tc>
          <w:tcPr>
            <w:tcW w:w="517" w:type="dxa"/>
          </w:tcPr>
          <w:p w14:paraId="40069976" w14:textId="77777777" w:rsidR="003A1AB3" w:rsidRDefault="003A1AB3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3A08A6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6ABEC4" w14:textId="77777777" w:rsidR="003A1AB3" w:rsidRDefault="003A1AB3" w:rsidP="00096385">
            <w:r>
              <w:rPr>
                <w:sz w:val="16"/>
                <w:szCs w:val="16"/>
              </w:rPr>
              <w:t>Correction to referred clause number of CADC MOP TCs</w:t>
            </w:r>
          </w:p>
        </w:tc>
        <w:tc>
          <w:tcPr>
            <w:tcW w:w="517" w:type="dxa"/>
          </w:tcPr>
          <w:p w14:paraId="2B2545B6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F02F28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C4DFBC7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6C0F0DC" w14:textId="77777777" w:rsidR="003A1AB3" w:rsidRDefault="003A1AB3" w:rsidP="00096385">
            <w:r>
              <w:rPr>
                <w:sz w:val="16"/>
                <w:szCs w:val="16"/>
              </w:rPr>
              <w:t>R5-235069</w:t>
            </w:r>
          </w:p>
        </w:tc>
        <w:tc>
          <w:tcPr>
            <w:tcW w:w="1597" w:type="dxa"/>
          </w:tcPr>
          <w:p w14:paraId="12E51386" w14:textId="77777777" w:rsidR="003A1AB3" w:rsidRDefault="003A1AB3" w:rsidP="00096385">
            <w:r>
              <w:rPr>
                <w:sz w:val="16"/>
                <w:szCs w:val="16"/>
              </w:rPr>
              <w:t>Intertek</w:t>
            </w:r>
          </w:p>
        </w:tc>
        <w:tc>
          <w:tcPr>
            <w:tcW w:w="1122" w:type="dxa"/>
          </w:tcPr>
          <w:p w14:paraId="792AA8DC" w14:textId="77777777" w:rsidR="003A1AB3" w:rsidRDefault="003A1AB3" w:rsidP="0009638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749CEE10" w14:textId="77777777" w:rsidR="003A1AB3" w:rsidRDefault="003A1AB3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65DC9D" w14:textId="77777777" w:rsidR="003A1AB3" w:rsidRDefault="003A1AB3" w:rsidP="00096385">
            <w:pPr>
              <w:rPr>
                <w:sz w:val="16"/>
                <w:szCs w:val="16"/>
              </w:rPr>
            </w:pPr>
          </w:p>
        </w:tc>
      </w:tr>
      <w:tr w:rsidR="003A1AB3" w14:paraId="387E2125" w14:textId="77777777" w:rsidTr="00096385">
        <w:tc>
          <w:tcPr>
            <w:tcW w:w="879" w:type="dxa"/>
          </w:tcPr>
          <w:p w14:paraId="216F6F03" w14:textId="77777777" w:rsidR="003A1AB3" w:rsidRDefault="003A1AB3" w:rsidP="00096385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4B029331" w14:textId="77777777" w:rsidR="003A1AB3" w:rsidRDefault="003A1AB3" w:rsidP="00096385">
            <w:r>
              <w:rPr>
                <w:sz w:val="16"/>
                <w:szCs w:val="16"/>
              </w:rPr>
              <w:t>1659</w:t>
            </w:r>
          </w:p>
        </w:tc>
        <w:tc>
          <w:tcPr>
            <w:tcW w:w="517" w:type="dxa"/>
          </w:tcPr>
          <w:p w14:paraId="3CD5951E" w14:textId="77777777" w:rsidR="003A1AB3" w:rsidRDefault="003A1AB3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8C68353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A908C8" w14:textId="77777777" w:rsidR="003A1AB3" w:rsidRDefault="003A1AB3" w:rsidP="00096385">
            <w:r>
              <w:rPr>
                <w:sz w:val="16"/>
                <w:szCs w:val="16"/>
              </w:rPr>
              <w:t>Corrections on cross-band isolation MSD for the more than 2 bands configuration</w:t>
            </w:r>
          </w:p>
        </w:tc>
        <w:tc>
          <w:tcPr>
            <w:tcW w:w="517" w:type="dxa"/>
          </w:tcPr>
          <w:p w14:paraId="49C29D46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185E3F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3E46C3B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D18E901" w14:textId="77777777" w:rsidR="003A1AB3" w:rsidRDefault="003A1AB3" w:rsidP="00096385">
            <w:r>
              <w:rPr>
                <w:sz w:val="16"/>
                <w:szCs w:val="16"/>
              </w:rPr>
              <w:t>R5-235673</w:t>
            </w:r>
          </w:p>
        </w:tc>
        <w:tc>
          <w:tcPr>
            <w:tcW w:w="1597" w:type="dxa"/>
          </w:tcPr>
          <w:p w14:paraId="0FAF8F7A" w14:textId="77777777" w:rsidR="003A1AB3" w:rsidRDefault="003A1AB3" w:rsidP="0009638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D1FF311" w14:textId="77777777" w:rsidR="003A1AB3" w:rsidRDefault="003A1AB3" w:rsidP="0009638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2DBCB269" w14:textId="77777777" w:rsidR="003A1AB3" w:rsidRDefault="003A1AB3" w:rsidP="00096385">
            <w:r>
              <w:rPr>
                <w:sz w:val="16"/>
                <w:szCs w:val="16"/>
              </w:rPr>
              <w:t>7.3B.1</w:t>
            </w:r>
          </w:p>
        </w:tc>
        <w:tc>
          <w:tcPr>
            <w:tcW w:w="998" w:type="dxa"/>
          </w:tcPr>
          <w:p w14:paraId="3B153AD0" w14:textId="77777777" w:rsidR="003A1AB3" w:rsidRDefault="003A1AB3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A1AB3" w14:paraId="3E54E710" w14:textId="77777777" w:rsidTr="00096385">
        <w:tc>
          <w:tcPr>
            <w:tcW w:w="879" w:type="dxa"/>
          </w:tcPr>
          <w:p w14:paraId="59CA4B47" w14:textId="77777777" w:rsidR="003A1AB3" w:rsidRDefault="003A1AB3" w:rsidP="00096385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40B6BD88" w14:textId="77777777" w:rsidR="003A1AB3" w:rsidRDefault="003A1AB3" w:rsidP="00096385">
            <w:r>
              <w:rPr>
                <w:sz w:val="16"/>
                <w:szCs w:val="16"/>
              </w:rPr>
              <w:t>1662</w:t>
            </w:r>
          </w:p>
        </w:tc>
        <w:tc>
          <w:tcPr>
            <w:tcW w:w="517" w:type="dxa"/>
          </w:tcPr>
          <w:p w14:paraId="3D91E2F9" w14:textId="77777777" w:rsidR="003A1AB3" w:rsidRDefault="003A1AB3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0BD38C2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6373D33" w14:textId="77777777" w:rsidR="003A1AB3" w:rsidRDefault="003A1AB3" w:rsidP="00096385">
            <w:r>
              <w:rPr>
                <w:sz w:val="16"/>
                <w:szCs w:val="16"/>
              </w:rPr>
              <w:t>Editorial correction of UE co-existence Inter-band FR1</w:t>
            </w:r>
          </w:p>
        </w:tc>
        <w:tc>
          <w:tcPr>
            <w:tcW w:w="517" w:type="dxa"/>
          </w:tcPr>
          <w:p w14:paraId="60339562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F6B1DC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41215EB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4DFBFC5" w14:textId="77777777" w:rsidR="003A1AB3" w:rsidRDefault="003A1AB3" w:rsidP="00096385">
            <w:r>
              <w:rPr>
                <w:sz w:val="16"/>
                <w:szCs w:val="16"/>
              </w:rPr>
              <w:t>R5-235623</w:t>
            </w:r>
          </w:p>
        </w:tc>
        <w:tc>
          <w:tcPr>
            <w:tcW w:w="1597" w:type="dxa"/>
          </w:tcPr>
          <w:p w14:paraId="26CCDBE2" w14:textId="77777777" w:rsidR="003A1AB3" w:rsidRDefault="003A1AB3" w:rsidP="00096385">
            <w:r>
              <w:rPr>
                <w:sz w:val="16"/>
                <w:szCs w:val="16"/>
              </w:rPr>
              <w:t>ROHDE &amp; SCHWARZ, Keysight Technologies UK Ltd</w:t>
            </w:r>
          </w:p>
        </w:tc>
        <w:tc>
          <w:tcPr>
            <w:tcW w:w="1122" w:type="dxa"/>
          </w:tcPr>
          <w:p w14:paraId="1C1C357C" w14:textId="77777777" w:rsidR="003A1AB3" w:rsidRDefault="003A1AB3" w:rsidP="0009638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013C9B5C" w14:textId="77777777" w:rsidR="003A1AB3" w:rsidRDefault="003A1AB3" w:rsidP="00096385">
            <w:r>
              <w:rPr>
                <w:sz w:val="16"/>
                <w:szCs w:val="16"/>
              </w:rPr>
              <w:t>6.5B.3.3.2.4.1</w:t>
            </w:r>
          </w:p>
        </w:tc>
        <w:tc>
          <w:tcPr>
            <w:tcW w:w="998" w:type="dxa"/>
          </w:tcPr>
          <w:p w14:paraId="0D20CC93" w14:textId="77777777" w:rsidR="003A1AB3" w:rsidRDefault="003A1AB3" w:rsidP="00096385">
            <w:r>
              <w:rPr>
                <w:sz w:val="16"/>
                <w:szCs w:val="16"/>
              </w:rPr>
              <w:t xml:space="preserve">TS/TR ... CR ... ; TR 38.905 CR 0797 ; TS/TR ... CR ... </w:t>
            </w:r>
          </w:p>
        </w:tc>
      </w:tr>
      <w:tr w:rsidR="003A1AB3" w14:paraId="5AE64351" w14:textId="77777777" w:rsidTr="00096385">
        <w:tc>
          <w:tcPr>
            <w:tcW w:w="879" w:type="dxa"/>
          </w:tcPr>
          <w:p w14:paraId="5A3136FA" w14:textId="77777777" w:rsidR="003A1AB3" w:rsidRDefault="003A1AB3" w:rsidP="00096385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2D16F508" w14:textId="77777777" w:rsidR="003A1AB3" w:rsidRDefault="003A1AB3" w:rsidP="00096385">
            <w:r>
              <w:rPr>
                <w:sz w:val="16"/>
                <w:szCs w:val="16"/>
              </w:rPr>
              <w:t>1663</w:t>
            </w:r>
          </w:p>
        </w:tc>
        <w:tc>
          <w:tcPr>
            <w:tcW w:w="517" w:type="dxa"/>
          </w:tcPr>
          <w:p w14:paraId="64C2F012" w14:textId="77777777" w:rsidR="003A1AB3" w:rsidRDefault="003A1AB3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80DD46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BB58E22" w14:textId="77777777" w:rsidR="003A1AB3" w:rsidRDefault="003A1AB3" w:rsidP="00096385">
            <w:r>
              <w:rPr>
                <w:sz w:val="16"/>
                <w:szCs w:val="16"/>
              </w:rPr>
              <w:t>Editorial correction of Refsens for Rel-16 configuration</w:t>
            </w:r>
          </w:p>
        </w:tc>
        <w:tc>
          <w:tcPr>
            <w:tcW w:w="517" w:type="dxa"/>
          </w:tcPr>
          <w:p w14:paraId="5F1AA809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AD3A83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CAA73E1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22C52BB" w14:textId="77777777" w:rsidR="003A1AB3" w:rsidRDefault="003A1AB3" w:rsidP="00096385">
            <w:r>
              <w:rPr>
                <w:sz w:val="16"/>
                <w:szCs w:val="16"/>
              </w:rPr>
              <w:t>R5-235148</w:t>
            </w:r>
          </w:p>
        </w:tc>
        <w:tc>
          <w:tcPr>
            <w:tcW w:w="1597" w:type="dxa"/>
          </w:tcPr>
          <w:p w14:paraId="296EC187" w14:textId="77777777" w:rsidR="003A1AB3" w:rsidRDefault="003A1AB3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903199C" w14:textId="77777777" w:rsidR="003A1AB3" w:rsidRDefault="003A1AB3" w:rsidP="0009638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26FA26AD" w14:textId="77777777" w:rsidR="003A1AB3" w:rsidRDefault="003A1AB3" w:rsidP="00096385">
            <w:r>
              <w:rPr>
                <w:sz w:val="16"/>
                <w:szCs w:val="16"/>
              </w:rPr>
              <w:t>7.3B.2.3_1.1.5</w:t>
            </w:r>
          </w:p>
        </w:tc>
        <w:tc>
          <w:tcPr>
            <w:tcW w:w="998" w:type="dxa"/>
          </w:tcPr>
          <w:p w14:paraId="65AA8CBE" w14:textId="77777777" w:rsidR="003A1AB3" w:rsidRDefault="003A1AB3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A1AB3" w14:paraId="3D57C542" w14:textId="77777777" w:rsidTr="00096385">
        <w:tc>
          <w:tcPr>
            <w:tcW w:w="879" w:type="dxa"/>
          </w:tcPr>
          <w:p w14:paraId="4EB162A7" w14:textId="77777777" w:rsidR="003A1AB3" w:rsidRDefault="003A1AB3" w:rsidP="00096385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06226D8C" w14:textId="77777777" w:rsidR="003A1AB3" w:rsidRDefault="003A1AB3" w:rsidP="00096385">
            <w:r>
              <w:rPr>
                <w:sz w:val="16"/>
                <w:szCs w:val="16"/>
              </w:rPr>
              <w:t>0321</w:t>
            </w:r>
          </w:p>
        </w:tc>
        <w:tc>
          <w:tcPr>
            <w:tcW w:w="517" w:type="dxa"/>
          </w:tcPr>
          <w:p w14:paraId="71D15545" w14:textId="77777777" w:rsidR="003A1AB3" w:rsidRDefault="003A1AB3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6C127DD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B22FD10" w14:textId="77777777" w:rsidR="003A1AB3" w:rsidRDefault="003A1AB3" w:rsidP="00096385">
            <w:r>
              <w:rPr>
                <w:sz w:val="16"/>
                <w:szCs w:val="16"/>
              </w:rPr>
              <w:t>Update to R16 NR CADC configuration test cases applicability</w:t>
            </w:r>
          </w:p>
        </w:tc>
        <w:tc>
          <w:tcPr>
            <w:tcW w:w="517" w:type="dxa"/>
          </w:tcPr>
          <w:p w14:paraId="485315FF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7FA08B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93EC438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7FA7C5F" w14:textId="77777777" w:rsidR="003A1AB3" w:rsidRDefault="003A1AB3" w:rsidP="00096385">
            <w:r>
              <w:rPr>
                <w:sz w:val="16"/>
                <w:szCs w:val="16"/>
              </w:rPr>
              <w:t>R5-235797</w:t>
            </w:r>
          </w:p>
        </w:tc>
        <w:tc>
          <w:tcPr>
            <w:tcW w:w="1597" w:type="dxa"/>
          </w:tcPr>
          <w:p w14:paraId="3F823528" w14:textId="77777777" w:rsidR="003A1AB3" w:rsidRDefault="003A1AB3" w:rsidP="00096385">
            <w:r>
              <w:rPr>
                <w:sz w:val="16"/>
                <w:szCs w:val="16"/>
              </w:rPr>
              <w:t>CMCC, Intertek, Huawei, Hisilicon</w:t>
            </w:r>
          </w:p>
        </w:tc>
        <w:tc>
          <w:tcPr>
            <w:tcW w:w="1122" w:type="dxa"/>
          </w:tcPr>
          <w:p w14:paraId="013E27E9" w14:textId="77777777" w:rsidR="003A1AB3" w:rsidRDefault="003A1AB3" w:rsidP="0009638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488DCA18" w14:textId="77777777" w:rsidR="003A1AB3" w:rsidRDefault="003A1AB3" w:rsidP="00096385">
            <w:r>
              <w:rPr>
                <w:sz w:val="16"/>
                <w:szCs w:val="16"/>
              </w:rPr>
              <w:t>4.1.2, 4.1.3</w:t>
            </w:r>
          </w:p>
        </w:tc>
        <w:tc>
          <w:tcPr>
            <w:tcW w:w="998" w:type="dxa"/>
          </w:tcPr>
          <w:p w14:paraId="028EDA42" w14:textId="77777777" w:rsidR="003A1AB3" w:rsidRDefault="003A1AB3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A1AB3" w14:paraId="63AD967B" w14:textId="77777777" w:rsidTr="00096385">
        <w:tc>
          <w:tcPr>
            <w:tcW w:w="879" w:type="dxa"/>
          </w:tcPr>
          <w:p w14:paraId="6B37400E" w14:textId="77777777" w:rsidR="003A1AB3" w:rsidRDefault="003A1AB3" w:rsidP="00096385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41A14A14" w14:textId="77777777" w:rsidR="003A1AB3" w:rsidRDefault="003A1AB3" w:rsidP="00096385">
            <w:r>
              <w:rPr>
                <w:sz w:val="16"/>
                <w:szCs w:val="16"/>
              </w:rPr>
              <w:t>0784</w:t>
            </w:r>
          </w:p>
        </w:tc>
        <w:tc>
          <w:tcPr>
            <w:tcW w:w="517" w:type="dxa"/>
          </w:tcPr>
          <w:p w14:paraId="63A3B7CE" w14:textId="77777777" w:rsidR="003A1AB3" w:rsidRDefault="003A1AB3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CF522C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E9030E3" w14:textId="77777777" w:rsidR="003A1AB3" w:rsidRDefault="003A1AB3" w:rsidP="00096385">
            <w:r>
              <w:rPr>
                <w:sz w:val="16"/>
                <w:szCs w:val="16"/>
              </w:rPr>
              <w:t>Introduction of spurious emission TP analysis for CA_n20A-n78A</w:t>
            </w:r>
          </w:p>
        </w:tc>
        <w:tc>
          <w:tcPr>
            <w:tcW w:w="517" w:type="dxa"/>
          </w:tcPr>
          <w:p w14:paraId="1CB03235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82E882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F1E811D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04C3717" w14:textId="77777777" w:rsidR="003A1AB3" w:rsidRDefault="003A1AB3" w:rsidP="00096385">
            <w:r>
              <w:rPr>
                <w:sz w:val="16"/>
                <w:szCs w:val="16"/>
              </w:rPr>
              <w:t>R5-233948</w:t>
            </w:r>
          </w:p>
        </w:tc>
        <w:tc>
          <w:tcPr>
            <w:tcW w:w="1597" w:type="dxa"/>
          </w:tcPr>
          <w:p w14:paraId="06EA2315" w14:textId="77777777" w:rsidR="003A1AB3" w:rsidRDefault="003A1AB3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F50992C" w14:textId="77777777" w:rsidR="003A1AB3" w:rsidRDefault="003A1AB3" w:rsidP="0009638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32110C36" w14:textId="77777777" w:rsidR="003A1AB3" w:rsidRDefault="003A1AB3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0E3900" w14:textId="77777777" w:rsidR="003A1AB3" w:rsidRDefault="003A1AB3" w:rsidP="00096385">
            <w:pPr>
              <w:rPr>
                <w:sz w:val="16"/>
                <w:szCs w:val="16"/>
              </w:rPr>
            </w:pPr>
          </w:p>
        </w:tc>
      </w:tr>
      <w:tr w:rsidR="003A1AB3" w14:paraId="2FE00F48" w14:textId="77777777" w:rsidTr="00096385">
        <w:tc>
          <w:tcPr>
            <w:tcW w:w="879" w:type="dxa"/>
          </w:tcPr>
          <w:p w14:paraId="1572D297" w14:textId="77777777" w:rsidR="003A1AB3" w:rsidRDefault="003A1AB3" w:rsidP="00096385">
            <w:r>
              <w:rPr>
                <w:sz w:val="16"/>
                <w:szCs w:val="16"/>
              </w:rPr>
              <w:lastRenderedPageBreak/>
              <w:t>38.905</w:t>
            </w:r>
          </w:p>
        </w:tc>
        <w:tc>
          <w:tcPr>
            <w:tcW w:w="637" w:type="dxa"/>
          </w:tcPr>
          <w:p w14:paraId="71059F87" w14:textId="77777777" w:rsidR="003A1AB3" w:rsidRDefault="003A1AB3" w:rsidP="00096385">
            <w:r>
              <w:rPr>
                <w:sz w:val="16"/>
                <w:szCs w:val="16"/>
              </w:rPr>
              <w:t>0785</w:t>
            </w:r>
          </w:p>
        </w:tc>
        <w:tc>
          <w:tcPr>
            <w:tcW w:w="517" w:type="dxa"/>
          </w:tcPr>
          <w:p w14:paraId="7FC5F27A" w14:textId="77777777" w:rsidR="003A1AB3" w:rsidRDefault="003A1AB3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7F43D03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FD57E53" w14:textId="77777777" w:rsidR="003A1AB3" w:rsidRDefault="003A1AB3" w:rsidP="00096385">
            <w:r>
              <w:rPr>
                <w:sz w:val="16"/>
                <w:szCs w:val="16"/>
              </w:rPr>
              <w:t>Introduction of reference sensitivity test point analysis for CA_n20A-n78A</w:t>
            </w:r>
          </w:p>
        </w:tc>
        <w:tc>
          <w:tcPr>
            <w:tcW w:w="517" w:type="dxa"/>
          </w:tcPr>
          <w:p w14:paraId="5C5BEEA6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DF2E7F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6078FF6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B2A9154" w14:textId="77777777" w:rsidR="003A1AB3" w:rsidRDefault="003A1AB3" w:rsidP="00096385">
            <w:r>
              <w:rPr>
                <w:sz w:val="16"/>
                <w:szCs w:val="16"/>
              </w:rPr>
              <w:t>R5-235848</w:t>
            </w:r>
          </w:p>
        </w:tc>
        <w:tc>
          <w:tcPr>
            <w:tcW w:w="1597" w:type="dxa"/>
          </w:tcPr>
          <w:p w14:paraId="5B162FDC" w14:textId="77777777" w:rsidR="003A1AB3" w:rsidRDefault="003A1AB3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D36FDEF" w14:textId="77777777" w:rsidR="003A1AB3" w:rsidRDefault="003A1AB3" w:rsidP="0009638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41B8B30F" w14:textId="77777777" w:rsidR="003A1AB3" w:rsidRDefault="003A1AB3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5BA1C64" w14:textId="77777777" w:rsidR="003A1AB3" w:rsidRDefault="003A1AB3" w:rsidP="00096385">
            <w:pPr>
              <w:rPr>
                <w:sz w:val="16"/>
                <w:szCs w:val="16"/>
              </w:rPr>
            </w:pPr>
          </w:p>
        </w:tc>
      </w:tr>
      <w:tr w:rsidR="003A1AB3" w14:paraId="64C5CACE" w14:textId="77777777" w:rsidTr="00096385">
        <w:tc>
          <w:tcPr>
            <w:tcW w:w="879" w:type="dxa"/>
          </w:tcPr>
          <w:p w14:paraId="41B706A9" w14:textId="77777777" w:rsidR="003A1AB3" w:rsidRDefault="003A1AB3" w:rsidP="00096385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25876281" w14:textId="77777777" w:rsidR="003A1AB3" w:rsidRDefault="003A1AB3" w:rsidP="00096385">
            <w:r>
              <w:rPr>
                <w:sz w:val="16"/>
                <w:szCs w:val="16"/>
              </w:rPr>
              <w:t>0791</w:t>
            </w:r>
          </w:p>
        </w:tc>
        <w:tc>
          <w:tcPr>
            <w:tcW w:w="517" w:type="dxa"/>
          </w:tcPr>
          <w:p w14:paraId="55DAB1EC" w14:textId="77777777" w:rsidR="003A1AB3" w:rsidRDefault="003A1AB3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1E89A61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3774772" w14:textId="77777777" w:rsidR="003A1AB3" w:rsidRDefault="003A1AB3" w:rsidP="00096385">
            <w:r>
              <w:rPr>
                <w:sz w:val="16"/>
                <w:szCs w:val="16"/>
              </w:rPr>
              <w:t>Addition of spurious emissions TP analysis for new NRCA comb within FR1</w:t>
            </w:r>
          </w:p>
        </w:tc>
        <w:tc>
          <w:tcPr>
            <w:tcW w:w="517" w:type="dxa"/>
          </w:tcPr>
          <w:p w14:paraId="61FC8979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32D57A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9348017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E22B2DE" w14:textId="77777777" w:rsidR="003A1AB3" w:rsidRDefault="003A1AB3" w:rsidP="00096385">
            <w:r>
              <w:rPr>
                <w:sz w:val="16"/>
                <w:szCs w:val="16"/>
              </w:rPr>
              <w:t>R5-235649</w:t>
            </w:r>
          </w:p>
        </w:tc>
        <w:tc>
          <w:tcPr>
            <w:tcW w:w="1597" w:type="dxa"/>
          </w:tcPr>
          <w:p w14:paraId="7434D78C" w14:textId="77777777" w:rsidR="003A1AB3" w:rsidRDefault="003A1AB3" w:rsidP="00096385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2A3DFB17" w14:textId="77777777" w:rsidR="003A1AB3" w:rsidRDefault="003A1AB3" w:rsidP="0009638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26D6641E" w14:textId="77777777" w:rsidR="003A1AB3" w:rsidRDefault="003A1AB3" w:rsidP="00096385">
            <w:r>
              <w:rPr>
                <w:sz w:val="16"/>
                <w:szCs w:val="16"/>
              </w:rPr>
              <w:t>4.1.3.2</w:t>
            </w:r>
          </w:p>
        </w:tc>
        <w:tc>
          <w:tcPr>
            <w:tcW w:w="998" w:type="dxa"/>
          </w:tcPr>
          <w:p w14:paraId="09CBA6AC" w14:textId="77777777" w:rsidR="003A1AB3" w:rsidRDefault="003A1AB3" w:rsidP="00096385">
            <w:r>
              <w:rPr>
                <w:sz w:val="16"/>
                <w:szCs w:val="16"/>
              </w:rPr>
              <w:t xml:space="preserve">TS/TR ... CR ... ; TS 38.521-1 CR 2360TS 38.521-1 CR 2361; TS/TR ... CR ... </w:t>
            </w:r>
          </w:p>
        </w:tc>
      </w:tr>
      <w:tr w:rsidR="003A1AB3" w14:paraId="0265A2BA" w14:textId="77777777" w:rsidTr="00096385">
        <w:tc>
          <w:tcPr>
            <w:tcW w:w="879" w:type="dxa"/>
          </w:tcPr>
          <w:p w14:paraId="13023521" w14:textId="77777777" w:rsidR="003A1AB3" w:rsidRDefault="003A1AB3" w:rsidP="00096385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56BCE2DE" w14:textId="77777777" w:rsidR="003A1AB3" w:rsidRDefault="003A1AB3" w:rsidP="00096385">
            <w:r>
              <w:rPr>
                <w:sz w:val="16"/>
                <w:szCs w:val="16"/>
              </w:rPr>
              <w:t>0793</w:t>
            </w:r>
          </w:p>
        </w:tc>
        <w:tc>
          <w:tcPr>
            <w:tcW w:w="517" w:type="dxa"/>
          </w:tcPr>
          <w:p w14:paraId="27583B1D" w14:textId="77777777" w:rsidR="003A1AB3" w:rsidRDefault="003A1AB3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EE0808D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5B0AA32" w14:textId="77777777" w:rsidR="003A1AB3" w:rsidRDefault="003A1AB3" w:rsidP="00096385">
            <w:r>
              <w:rPr>
                <w:sz w:val="16"/>
                <w:szCs w:val="16"/>
              </w:rPr>
              <w:t>Introduction of spurious emission TP analysis for Rel-16 NR CA configuration CA_n5A-n66A.</w:t>
            </w:r>
          </w:p>
        </w:tc>
        <w:tc>
          <w:tcPr>
            <w:tcW w:w="517" w:type="dxa"/>
          </w:tcPr>
          <w:p w14:paraId="657DF523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3229AA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B753275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A1D61DB" w14:textId="77777777" w:rsidR="003A1AB3" w:rsidRDefault="003A1AB3" w:rsidP="00096385">
            <w:r>
              <w:rPr>
                <w:sz w:val="16"/>
                <w:szCs w:val="16"/>
              </w:rPr>
              <w:t>R5-235620</w:t>
            </w:r>
          </w:p>
        </w:tc>
        <w:tc>
          <w:tcPr>
            <w:tcW w:w="1597" w:type="dxa"/>
          </w:tcPr>
          <w:p w14:paraId="544006F8" w14:textId="77777777" w:rsidR="003A1AB3" w:rsidRDefault="003A1AB3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7582E0A" w14:textId="77777777" w:rsidR="003A1AB3" w:rsidRDefault="003A1AB3" w:rsidP="0009638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4CEAF638" w14:textId="77777777" w:rsidR="003A1AB3" w:rsidRDefault="003A1AB3" w:rsidP="00096385">
            <w:r>
              <w:rPr>
                <w:sz w:val="16"/>
                <w:szCs w:val="16"/>
              </w:rPr>
              <w:t>4.1.3.2</w:t>
            </w:r>
          </w:p>
        </w:tc>
        <w:tc>
          <w:tcPr>
            <w:tcW w:w="998" w:type="dxa"/>
          </w:tcPr>
          <w:p w14:paraId="6CF4B236" w14:textId="77777777" w:rsidR="003A1AB3" w:rsidRDefault="003A1AB3" w:rsidP="00096385">
            <w:r>
              <w:rPr>
                <w:sz w:val="16"/>
                <w:szCs w:val="16"/>
              </w:rPr>
              <w:t>TS 38.521-1 CR 2364, CR 2365</w:t>
            </w:r>
          </w:p>
        </w:tc>
      </w:tr>
      <w:tr w:rsidR="003A1AB3" w14:paraId="0EEB66D5" w14:textId="77777777" w:rsidTr="00096385">
        <w:tc>
          <w:tcPr>
            <w:tcW w:w="879" w:type="dxa"/>
          </w:tcPr>
          <w:p w14:paraId="10207CA2" w14:textId="77777777" w:rsidR="003A1AB3" w:rsidRDefault="003A1AB3" w:rsidP="00096385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495A1C22" w14:textId="77777777" w:rsidR="003A1AB3" w:rsidRDefault="003A1AB3" w:rsidP="00096385">
            <w:r>
              <w:rPr>
                <w:sz w:val="16"/>
                <w:szCs w:val="16"/>
              </w:rPr>
              <w:t>0800</w:t>
            </w:r>
          </w:p>
        </w:tc>
        <w:tc>
          <w:tcPr>
            <w:tcW w:w="517" w:type="dxa"/>
          </w:tcPr>
          <w:p w14:paraId="20F6278F" w14:textId="77777777" w:rsidR="003A1AB3" w:rsidRDefault="003A1AB3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585F4F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F4D22AE" w14:textId="77777777" w:rsidR="003A1AB3" w:rsidRDefault="003A1AB3" w:rsidP="00096385">
            <w:r>
              <w:rPr>
                <w:sz w:val="16"/>
                <w:szCs w:val="16"/>
              </w:rPr>
              <w:t>Introduction of TP analysis of CA_n3A_n41A Ref Sense exception</w:t>
            </w:r>
          </w:p>
        </w:tc>
        <w:tc>
          <w:tcPr>
            <w:tcW w:w="517" w:type="dxa"/>
          </w:tcPr>
          <w:p w14:paraId="0D3843E8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91D4D4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F9E8FAC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0FA9E57" w14:textId="77777777" w:rsidR="003A1AB3" w:rsidRDefault="003A1AB3" w:rsidP="00096385">
            <w:r>
              <w:rPr>
                <w:sz w:val="16"/>
                <w:szCs w:val="16"/>
              </w:rPr>
              <w:t>R5-234728</w:t>
            </w:r>
          </w:p>
        </w:tc>
        <w:tc>
          <w:tcPr>
            <w:tcW w:w="1597" w:type="dxa"/>
          </w:tcPr>
          <w:p w14:paraId="199935F7" w14:textId="77777777" w:rsidR="003A1AB3" w:rsidRDefault="003A1AB3" w:rsidP="00096385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25B80DB6" w14:textId="77777777" w:rsidR="003A1AB3" w:rsidRDefault="003A1AB3" w:rsidP="0009638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20F2D5D0" w14:textId="77777777" w:rsidR="003A1AB3" w:rsidRDefault="003A1AB3" w:rsidP="00096385">
            <w:r>
              <w:rPr>
                <w:sz w:val="16"/>
                <w:szCs w:val="16"/>
              </w:rPr>
              <w:t>4.1.3.1</w:t>
            </w:r>
          </w:p>
        </w:tc>
        <w:tc>
          <w:tcPr>
            <w:tcW w:w="998" w:type="dxa"/>
          </w:tcPr>
          <w:p w14:paraId="1F01461C" w14:textId="77777777" w:rsidR="003A1AB3" w:rsidRDefault="003A1AB3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A1AB3" w14:paraId="5B286E7D" w14:textId="77777777" w:rsidTr="00096385">
        <w:tc>
          <w:tcPr>
            <w:tcW w:w="879" w:type="dxa"/>
          </w:tcPr>
          <w:p w14:paraId="77D4B7DE" w14:textId="77777777" w:rsidR="003A1AB3" w:rsidRDefault="003A1AB3" w:rsidP="00096385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369EAC38" w14:textId="77777777" w:rsidR="003A1AB3" w:rsidRDefault="003A1AB3" w:rsidP="00096385">
            <w:r>
              <w:rPr>
                <w:sz w:val="16"/>
                <w:szCs w:val="16"/>
              </w:rPr>
              <w:t>0807</w:t>
            </w:r>
          </w:p>
        </w:tc>
        <w:tc>
          <w:tcPr>
            <w:tcW w:w="517" w:type="dxa"/>
          </w:tcPr>
          <w:p w14:paraId="0041C1D4" w14:textId="77777777" w:rsidR="003A1AB3" w:rsidRDefault="003A1AB3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B5A18D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4039FA0" w14:textId="77777777" w:rsidR="003A1AB3" w:rsidRDefault="003A1AB3" w:rsidP="00096385">
            <w:r>
              <w:rPr>
                <w:sz w:val="16"/>
                <w:szCs w:val="16"/>
              </w:rPr>
              <w:t>Addition of spurious emission TP analysis for CA_n3A-n8A</w:t>
            </w:r>
          </w:p>
        </w:tc>
        <w:tc>
          <w:tcPr>
            <w:tcW w:w="517" w:type="dxa"/>
          </w:tcPr>
          <w:p w14:paraId="2A0F99AA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86CEBF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5B653DF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EBC6DB9" w14:textId="77777777" w:rsidR="003A1AB3" w:rsidRDefault="003A1AB3" w:rsidP="00096385">
            <w:r>
              <w:rPr>
                <w:sz w:val="16"/>
                <w:szCs w:val="16"/>
              </w:rPr>
              <w:t>R5-235015</w:t>
            </w:r>
          </w:p>
        </w:tc>
        <w:tc>
          <w:tcPr>
            <w:tcW w:w="1597" w:type="dxa"/>
          </w:tcPr>
          <w:p w14:paraId="2DCA38A3" w14:textId="77777777" w:rsidR="003A1AB3" w:rsidRDefault="003A1AB3" w:rsidP="00096385">
            <w:r>
              <w:rPr>
                <w:sz w:val="16"/>
                <w:szCs w:val="16"/>
              </w:rPr>
              <w:t>CU Digital Technology</w:t>
            </w:r>
          </w:p>
        </w:tc>
        <w:tc>
          <w:tcPr>
            <w:tcW w:w="1122" w:type="dxa"/>
          </w:tcPr>
          <w:p w14:paraId="41EB844E" w14:textId="77777777" w:rsidR="003A1AB3" w:rsidRDefault="003A1AB3" w:rsidP="0009638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033F7BEE" w14:textId="77777777" w:rsidR="003A1AB3" w:rsidRDefault="003A1AB3" w:rsidP="00096385">
            <w:r>
              <w:rPr>
                <w:sz w:val="16"/>
                <w:szCs w:val="16"/>
              </w:rPr>
              <w:t>4.1.3.1  4.1.3.2 and zip-file attachments</w:t>
            </w:r>
          </w:p>
        </w:tc>
        <w:tc>
          <w:tcPr>
            <w:tcW w:w="998" w:type="dxa"/>
          </w:tcPr>
          <w:p w14:paraId="358219E6" w14:textId="77777777" w:rsidR="003A1AB3" w:rsidRDefault="003A1AB3" w:rsidP="00096385">
            <w:r>
              <w:rPr>
                <w:sz w:val="16"/>
                <w:szCs w:val="16"/>
              </w:rPr>
              <w:t xml:space="preserve">TS/TR ... CR ... ; TS 38.521-1 CR 2421, 2422, 2335; TS/TR ... CR ... </w:t>
            </w:r>
          </w:p>
        </w:tc>
      </w:tr>
      <w:tr w:rsidR="003A1AB3" w14:paraId="320301FB" w14:textId="77777777" w:rsidTr="00096385">
        <w:tc>
          <w:tcPr>
            <w:tcW w:w="879" w:type="dxa"/>
          </w:tcPr>
          <w:p w14:paraId="39238B66" w14:textId="77777777" w:rsidR="003A1AB3" w:rsidRDefault="003A1AB3" w:rsidP="00096385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23A7A7AA" w14:textId="77777777" w:rsidR="003A1AB3" w:rsidRDefault="003A1AB3" w:rsidP="00096385">
            <w:r>
              <w:rPr>
                <w:sz w:val="16"/>
                <w:szCs w:val="16"/>
              </w:rPr>
              <w:t>0809</w:t>
            </w:r>
          </w:p>
        </w:tc>
        <w:tc>
          <w:tcPr>
            <w:tcW w:w="517" w:type="dxa"/>
          </w:tcPr>
          <w:p w14:paraId="71D7F5E7" w14:textId="77777777" w:rsidR="003A1AB3" w:rsidRDefault="003A1AB3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019442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8A16CD6" w14:textId="77777777" w:rsidR="003A1AB3" w:rsidRDefault="003A1AB3" w:rsidP="00096385">
            <w:r>
              <w:rPr>
                <w:sz w:val="16"/>
                <w:szCs w:val="16"/>
              </w:rPr>
              <w:t>Updating REFSENS test point selection for CA_n39A-n41A</w:t>
            </w:r>
          </w:p>
        </w:tc>
        <w:tc>
          <w:tcPr>
            <w:tcW w:w="517" w:type="dxa"/>
          </w:tcPr>
          <w:p w14:paraId="53D924CF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65F596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E8B53E7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21ED202" w14:textId="77777777" w:rsidR="003A1AB3" w:rsidRDefault="003A1AB3" w:rsidP="00096385">
            <w:r>
              <w:rPr>
                <w:sz w:val="16"/>
                <w:szCs w:val="16"/>
              </w:rPr>
              <w:t>R5-235622</w:t>
            </w:r>
          </w:p>
        </w:tc>
        <w:tc>
          <w:tcPr>
            <w:tcW w:w="1597" w:type="dxa"/>
          </w:tcPr>
          <w:p w14:paraId="336B71C4" w14:textId="77777777" w:rsidR="003A1AB3" w:rsidRDefault="003A1AB3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BF83A47" w14:textId="77777777" w:rsidR="003A1AB3" w:rsidRDefault="003A1AB3" w:rsidP="0009638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3CE099F9" w14:textId="77777777" w:rsidR="003A1AB3" w:rsidRDefault="003A1AB3" w:rsidP="00096385">
            <w:r>
              <w:rPr>
                <w:sz w:val="16"/>
                <w:szCs w:val="16"/>
              </w:rPr>
              <w:t>4.1.3.1</w:t>
            </w:r>
          </w:p>
        </w:tc>
        <w:tc>
          <w:tcPr>
            <w:tcW w:w="998" w:type="dxa"/>
          </w:tcPr>
          <w:p w14:paraId="0F7FB9AE" w14:textId="77777777" w:rsidR="003A1AB3" w:rsidRDefault="003A1AB3" w:rsidP="00096385">
            <w:r>
              <w:rPr>
                <w:sz w:val="16"/>
                <w:szCs w:val="16"/>
              </w:rPr>
              <w:t xml:space="preserve">TS/TR ... CR ... ; TS 38.521-1 CR 2429 ; TS/TR ... CR ... </w:t>
            </w:r>
          </w:p>
        </w:tc>
      </w:tr>
    </w:tbl>
    <w:p w14:paraId="386FD5BF" w14:textId="77777777" w:rsidR="003A1AB3" w:rsidRDefault="003A1AB3" w:rsidP="003A1AB3"/>
    <w:p w14:paraId="3567D8E1" w14:textId="77777777" w:rsidR="003A1AB3" w:rsidRDefault="003A1AB3" w:rsidP="003A1AB3"/>
    <w:p w14:paraId="2810DD68" w14:textId="77777777" w:rsidR="003A1AB3" w:rsidRPr="00917427" w:rsidRDefault="003A1AB3" w:rsidP="003A1AB3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RP-231636</w:t>
      </w:r>
      <w:r>
        <w:rPr>
          <w:b/>
          <w:i/>
          <w:noProof/>
          <w:sz w:val="28"/>
        </w:rPr>
        <w:fldChar w:fldCharType="end"/>
      </w:r>
    </w:p>
    <w:p w14:paraId="2A0A9B53" w14:textId="77777777" w:rsidR="003A1AB3" w:rsidRPr="00784730" w:rsidRDefault="003A1AB3" w:rsidP="003A1AB3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73F58FFF" w14:textId="77777777" w:rsidR="003A1AB3" w:rsidRPr="00050554" w:rsidRDefault="003A1AB3" w:rsidP="003A1AB3">
      <w:pPr>
        <w:rPr>
          <w:rFonts w:ascii="Arial" w:hAnsi="Arial" w:cs="Arial"/>
          <w:b/>
          <w:bCs/>
          <w:lang w:val="en-US"/>
        </w:rPr>
      </w:pPr>
    </w:p>
    <w:p w14:paraId="2EA22977" w14:textId="77777777" w:rsidR="003A1AB3" w:rsidRDefault="003A1AB3" w:rsidP="003A1AB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1E1D8F94" w14:textId="77777777" w:rsidR="003A1AB3" w:rsidRPr="00E145B1" w:rsidRDefault="003A1AB3" w:rsidP="003A1AB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for RF requirements for NR frequency range 1 (FR1) (NR_RF_FR1-UEConTest)</w:t>
      </w:r>
      <w:r>
        <w:rPr>
          <w:rFonts w:ascii="Arial" w:hAnsi="Arial" w:cs="Arial"/>
          <w:b/>
          <w:bCs/>
        </w:rPr>
        <w:fldChar w:fldCharType="end"/>
      </w:r>
    </w:p>
    <w:p w14:paraId="6F19CFF8" w14:textId="77777777" w:rsidR="003A1AB3" w:rsidRDefault="003A1AB3" w:rsidP="003A1AB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13.2.2</w:t>
      </w:r>
      <w:r>
        <w:rPr>
          <w:rFonts w:ascii="Arial" w:hAnsi="Arial" w:cs="Arial"/>
          <w:b/>
          <w:bCs/>
        </w:rPr>
        <w:fldChar w:fldCharType="end"/>
      </w:r>
    </w:p>
    <w:p w14:paraId="4C4C4791" w14:textId="77777777" w:rsidR="003A1AB3" w:rsidRDefault="003A1AB3" w:rsidP="003A1AB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56263DD" w14:textId="77777777" w:rsidR="003A1AB3" w:rsidRDefault="003A1AB3" w:rsidP="003A1AB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A9DD520" w14:textId="77777777" w:rsidR="003A1AB3" w:rsidRPr="004E535C" w:rsidRDefault="003A1AB3" w:rsidP="003A1AB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A1AB3" w:rsidRPr="004E535C" w14:paraId="1A1B4C57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405FD2D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CE64F1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D0330DD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E767AC9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2512518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E08ECC6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77046DE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95B6B72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335C21D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064BA3D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349789F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4A54A06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4158EFD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A1AB3" w14:paraId="04121EF6" w14:textId="77777777" w:rsidTr="00096385">
        <w:tc>
          <w:tcPr>
            <w:tcW w:w="879" w:type="dxa"/>
          </w:tcPr>
          <w:p w14:paraId="244C6393" w14:textId="77777777" w:rsidR="003A1AB3" w:rsidRDefault="003A1AB3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194BA33" w14:textId="77777777" w:rsidR="003A1AB3" w:rsidRDefault="003A1AB3" w:rsidP="00096385">
            <w:r>
              <w:rPr>
                <w:sz w:val="16"/>
                <w:szCs w:val="16"/>
              </w:rPr>
              <w:t>2402</w:t>
            </w:r>
          </w:p>
        </w:tc>
        <w:tc>
          <w:tcPr>
            <w:tcW w:w="517" w:type="dxa"/>
          </w:tcPr>
          <w:p w14:paraId="61B7E80E" w14:textId="77777777" w:rsidR="003A1AB3" w:rsidRDefault="003A1AB3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4E3D65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F964381" w14:textId="77777777" w:rsidR="003A1AB3" w:rsidRDefault="003A1AB3" w:rsidP="00096385">
            <w:r>
              <w:rPr>
                <w:sz w:val="16"/>
                <w:szCs w:val="16"/>
              </w:rPr>
              <w:t>Update to 6.3A.3.1_1 of 1Tx-2Tx UL switching for inter-band CA</w:t>
            </w:r>
          </w:p>
        </w:tc>
        <w:tc>
          <w:tcPr>
            <w:tcW w:w="517" w:type="dxa"/>
          </w:tcPr>
          <w:p w14:paraId="02A8705A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EAE0EC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7C3885D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3534556" w14:textId="77777777" w:rsidR="003A1AB3" w:rsidRDefault="003A1AB3" w:rsidP="00096385">
            <w:r>
              <w:rPr>
                <w:sz w:val="16"/>
                <w:szCs w:val="16"/>
              </w:rPr>
              <w:t>R5-234836</w:t>
            </w:r>
          </w:p>
        </w:tc>
        <w:tc>
          <w:tcPr>
            <w:tcW w:w="1597" w:type="dxa"/>
          </w:tcPr>
          <w:p w14:paraId="2C9796C9" w14:textId="77777777" w:rsidR="003A1AB3" w:rsidRDefault="003A1AB3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E806CBF" w14:textId="77777777" w:rsidR="003A1AB3" w:rsidRDefault="003A1AB3" w:rsidP="00096385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</w:tcPr>
          <w:p w14:paraId="2FD8B00F" w14:textId="77777777" w:rsidR="003A1AB3" w:rsidRDefault="003A1AB3" w:rsidP="00096385">
            <w:r>
              <w:rPr>
                <w:sz w:val="16"/>
                <w:szCs w:val="16"/>
              </w:rPr>
              <w:t>6.3A.3.1_1</w:t>
            </w:r>
          </w:p>
        </w:tc>
        <w:tc>
          <w:tcPr>
            <w:tcW w:w="998" w:type="dxa"/>
          </w:tcPr>
          <w:p w14:paraId="26E6ECAB" w14:textId="77777777" w:rsidR="003A1AB3" w:rsidRDefault="003A1AB3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A1AB3" w14:paraId="586C0637" w14:textId="77777777" w:rsidTr="00096385">
        <w:tc>
          <w:tcPr>
            <w:tcW w:w="879" w:type="dxa"/>
          </w:tcPr>
          <w:p w14:paraId="463A77BE" w14:textId="77777777" w:rsidR="003A1AB3" w:rsidRDefault="003A1AB3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C108C97" w14:textId="77777777" w:rsidR="003A1AB3" w:rsidRDefault="003A1AB3" w:rsidP="00096385">
            <w:r>
              <w:rPr>
                <w:sz w:val="16"/>
                <w:szCs w:val="16"/>
              </w:rPr>
              <w:t>2403</w:t>
            </w:r>
          </w:p>
        </w:tc>
        <w:tc>
          <w:tcPr>
            <w:tcW w:w="517" w:type="dxa"/>
          </w:tcPr>
          <w:p w14:paraId="31EE4B28" w14:textId="77777777" w:rsidR="003A1AB3" w:rsidRDefault="003A1AB3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DC61041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6A5578" w14:textId="77777777" w:rsidR="003A1AB3" w:rsidRDefault="003A1AB3" w:rsidP="00096385">
            <w:r>
              <w:rPr>
                <w:sz w:val="16"/>
                <w:szCs w:val="16"/>
              </w:rPr>
              <w:t>Update to 6.2A.1.1 MOP for CA</w:t>
            </w:r>
          </w:p>
        </w:tc>
        <w:tc>
          <w:tcPr>
            <w:tcW w:w="517" w:type="dxa"/>
          </w:tcPr>
          <w:p w14:paraId="545DBDDA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492532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024B034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A8887D8" w14:textId="77777777" w:rsidR="003A1AB3" w:rsidRDefault="003A1AB3" w:rsidP="00096385">
            <w:r>
              <w:rPr>
                <w:sz w:val="16"/>
                <w:szCs w:val="16"/>
              </w:rPr>
              <w:t>R5-235640</w:t>
            </w:r>
          </w:p>
        </w:tc>
        <w:tc>
          <w:tcPr>
            <w:tcW w:w="1597" w:type="dxa"/>
          </w:tcPr>
          <w:p w14:paraId="32D031DA" w14:textId="77777777" w:rsidR="003A1AB3" w:rsidRDefault="003A1AB3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8153D80" w14:textId="77777777" w:rsidR="003A1AB3" w:rsidRDefault="003A1AB3" w:rsidP="00096385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</w:tcPr>
          <w:p w14:paraId="61E55860" w14:textId="77777777" w:rsidR="003A1AB3" w:rsidRDefault="003A1AB3" w:rsidP="00096385">
            <w:r>
              <w:rPr>
                <w:sz w:val="16"/>
                <w:szCs w:val="16"/>
              </w:rPr>
              <w:t>6.2A.1.1</w:t>
            </w:r>
          </w:p>
        </w:tc>
        <w:tc>
          <w:tcPr>
            <w:tcW w:w="998" w:type="dxa"/>
          </w:tcPr>
          <w:p w14:paraId="367C44E6" w14:textId="77777777" w:rsidR="003A1AB3" w:rsidRDefault="003A1AB3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A1AB3" w14:paraId="7DE7969B" w14:textId="77777777" w:rsidTr="00096385">
        <w:tc>
          <w:tcPr>
            <w:tcW w:w="879" w:type="dxa"/>
          </w:tcPr>
          <w:p w14:paraId="433763F1" w14:textId="77777777" w:rsidR="003A1AB3" w:rsidRDefault="003A1AB3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F01E6F9" w14:textId="77777777" w:rsidR="003A1AB3" w:rsidRDefault="003A1AB3" w:rsidP="00096385">
            <w:r>
              <w:rPr>
                <w:sz w:val="16"/>
                <w:szCs w:val="16"/>
              </w:rPr>
              <w:t>2404</w:t>
            </w:r>
          </w:p>
        </w:tc>
        <w:tc>
          <w:tcPr>
            <w:tcW w:w="517" w:type="dxa"/>
          </w:tcPr>
          <w:p w14:paraId="4706B0CE" w14:textId="77777777" w:rsidR="003A1AB3" w:rsidRDefault="003A1AB3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6B99A36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95DFF7A" w14:textId="77777777" w:rsidR="003A1AB3" w:rsidRDefault="003A1AB3" w:rsidP="00096385">
            <w:r>
              <w:rPr>
                <w:sz w:val="16"/>
                <w:szCs w:val="16"/>
              </w:rPr>
              <w:t>Addition of intra-band non-contiguous CA to spurious emision for CA</w:t>
            </w:r>
          </w:p>
        </w:tc>
        <w:tc>
          <w:tcPr>
            <w:tcW w:w="517" w:type="dxa"/>
          </w:tcPr>
          <w:p w14:paraId="261EE0CF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A337D9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5A240B8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C99B839" w14:textId="77777777" w:rsidR="003A1AB3" w:rsidRDefault="003A1AB3" w:rsidP="00096385">
            <w:r>
              <w:rPr>
                <w:sz w:val="16"/>
                <w:szCs w:val="16"/>
              </w:rPr>
              <w:t>R5-235628</w:t>
            </w:r>
          </w:p>
        </w:tc>
        <w:tc>
          <w:tcPr>
            <w:tcW w:w="1597" w:type="dxa"/>
          </w:tcPr>
          <w:p w14:paraId="403D3355" w14:textId="77777777" w:rsidR="003A1AB3" w:rsidRDefault="003A1AB3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6E70871" w14:textId="77777777" w:rsidR="003A1AB3" w:rsidRDefault="003A1AB3" w:rsidP="00096385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</w:tcPr>
          <w:p w14:paraId="683B923E" w14:textId="77777777" w:rsidR="003A1AB3" w:rsidRDefault="003A1AB3" w:rsidP="00096385">
            <w:r>
              <w:rPr>
                <w:sz w:val="16"/>
                <w:szCs w:val="16"/>
              </w:rPr>
              <w:t>6.5A.3.2</w:t>
            </w:r>
          </w:p>
        </w:tc>
        <w:tc>
          <w:tcPr>
            <w:tcW w:w="998" w:type="dxa"/>
          </w:tcPr>
          <w:p w14:paraId="50664165" w14:textId="77777777" w:rsidR="003A1AB3" w:rsidRDefault="003A1AB3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A1AB3" w14:paraId="252B3E73" w14:textId="77777777" w:rsidTr="00096385">
        <w:tc>
          <w:tcPr>
            <w:tcW w:w="879" w:type="dxa"/>
          </w:tcPr>
          <w:p w14:paraId="3889AD1F" w14:textId="77777777" w:rsidR="003A1AB3" w:rsidRDefault="003A1AB3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4C35EFF" w14:textId="77777777" w:rsidR="003A1AB3" w:rsidRDefault="003A1AB3" w:rsidP="00096385">
            <w:r>
              <w:rPr>
                <w:sz w:val="16"/>
                <w:szCs w:val="16"/>
              </w:rPr>
              <w:t>2405</w:t>
            </w:r>
          </w:p>
        </w:tc>
        <w:tc>
          <w:tcPr>
            <w:tcW w:w="517" w:type="dxa"/>
          </w:tcPr>
          <w:p w14:paraId="26202339" w14:textId="77777777" w:rsidR="003A1AB3" w:rsidRDefault="003A1AB3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F3F93B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AD16C3" w14:textId="77777777" w:rsidR="003A1AB3" w:rsidRDefault="003A1AB3" w:rsidP="00096385">
            <w:r>
              <w:rPr>
                <w:sz w:val="16"/>
                <w:szCs w:val="16"/>
              </w:rPr>
              <w:t>Correction of minimum requirement of 7.3A.0.2.2</w:t>
            </w:r>
          </w:p>
        </w:tc>
        <w:tc>
          <w:tcPr>
            <w:tcW w:w="517" w:type="dxa"/>
          </w:tcPr>
          <w:p w14:paraId="0E4F17E0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53A879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372D0FF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6C89278" w14:textId="77777777" w:rsidR="003A1AB3" w:rsidRDefault="003A1AB3" w:rsidP="00096385">
            <w:r>
              <w:rPr>
                <w:sz w:val="16"/>
                <w:szCs w:val="16"/>
              </w:rPr>
              <w:t>R5-235641</w:t>
            </w:r>
          </w:p>
        </w:tc>
        <w:tc>
          <w:tcPr>
            <w:tcW w:w="1597" w:type="dxa"/>
          </w:tcPr>
          <w:p w14:paraId="57A7B22D" w14:textId="77777777" w:rsidR="003A1AB3" w:rsidRDefault="003A1AB3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76B451C" w14:textId="77777777" w:rsidR="003A1AB3" w:rsidRDefault="003A1AB3" w:rsidP="00096385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</w:tcPr>
          <w:p w14:paraId="49471811" w14:textId="77777777" w:rsidR="003A1AB3" w:rsidRDefault="003A1AB3" w:rsidP="00096385">
            <w:r>
              <w:rPr>
                <w:sz w:val="16"/>
                <w:szCs w:val="16"/>
              </w:rPr>
              <w:t>7.3A.0.2.2</w:t>
            </w:r>
          </w:p>
        </w:tc>
        <w:tc>
          <w:tcPr>
            <w:tcW w:w="998" w:type="dxa"/>
          </w:tcPr>
          <w:p w14:paraId="4773164C" w14:textId="77777777" w:rsidR="003A1AB3" w:rsidRDefault="003A1AB3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A1AB3" w14:paraId="7E85C83A" w14:textId="77777777" w:rsidTr="00096385">
        <w:tc>
          <w:tcPr>
            <w:tcW w:w="879" w:type="dxa"/>
          </w:tcPr>
          <w:p w14:paraId="07077748" w14:textId="77777777" w:rsidR="003A1AB3" w:rsidRDefault="003A1AB3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477ACCB" w14:textId="77777777" w:rsidR="003A1AB3" w:rsidRDefault="003A1AB3" w:rsidP="00096385">
            <w:r>
              <w:rPr>
                <w:sz w:val="16"/>
                <w:szCs w:val="16"/>
              </w:rPr>
              <w:t>2427</w:t>
            </w:r>
          </w:p>
        </w:tc>
        <w:tc>
          <w:tcPr>
            <w:tcW w:w="517" w:type="dxa"/>
          </w:tcPr>
          <w:p w14:paraId="3E2CC4F5" w14:textId="77777777" w:rsidR="003A1AB3" w:rsidRDefault="003A1AB3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68CC358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2EE6B9" w14:textId="77777777" w:rsidR="003A1AB3" w:rsidRDefault="003A1AB3" w:rsidP="00096385">
            <w:r>
              <w:rPr>
                <w:sz w:val="16"/>
                <w:szCs w:val="16"/>
              </w:rPr>
              <w:t>Updating RB allocations in table 6.1A-1b</w:t>
            </w:r>
          </w:p>
        </w:tc>
        <w:tc>
          <w:tcPr>
            <w:tcW w:w="517" w:type="dxa"/>
          </w:tcPr>
          <w:p w14:paraId="2F564CA8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C78FD7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EE5F789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75600BC" w14:textId="77777777" w:rsidR="003A1AB3" w:rsidRDefault="003A1AB3" w:rsidP="00096385">
            <w:r>
              <w:rPr>
                <w:sz w:val="16"/>
                <w:szCs w:val="16"/>
              </w:rPr>
              <w:t>R5-235821</w:t>
            </w:r>
          </w:p>
        </w:tc>
        <w:tc>
          <w:tcPr>
            <w:tcW w:w="1597" w:type="dxa"/>
          </w:tcPr>
          <w:p w14:paraId="49670E74" w14:textId="77777777" w:rsidR="003A1AB3" w:rsidRDefault="003A1AB3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1A25009" w14:textId="77777777" w:rsidR="003A1AB3" w:rsidRDefault="003A1AB3" w:rsidP="00096385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</w:tcPr>
          <w:p w14:paraId="1AE51F38" w14:textId="77777777" w:rsidR="003A1AB3" w:rsidRDefault="003A1AB3" w:rsidP="00096385">
            <w:r>
              <w:rPr>
                <w:sz w:val="16"/>
                <w:szCs w:val="16"/>
              </w:rPr>
              <w:t>6.1A</w:t>
            </w:r>
          </w:p>
        </w:tc>
        <w:tc>
          <w:tcPr>
            <w:tcW w:w="998" w:type="dxa"/>
          </w:tcPr>
          <w:p w14:paraId="62EB78CA" w14:textId="77777777" w:rsidR="003A1AB3" w:rsidRDefault="003A1AB3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A1AB3" w14:paraId="4F5B390D" w14:textId="77777777" w:rsidTr="00096385">
        <w:tc>
          <w:tcPr>
            <w:tcW w:w="879" w:type="dxa"/>
          </w:tcPr>
          <w:p w14:paraId="6D5F5A05" w14:textId="77777777" w:rsidR="003A1AB3" w:rsidRDefault="003A1AB3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E0D62E1" w14:textId="77777777" w:rsidR="003A1AB3" w:rsidRDefault="003A1AB3" w:rsidP="00096385">
            <w:r>
              <w:rPr>
                <w:sz w:val="16"/>
                <w:szCs w:val="16"/>
              </w:rPr>
              <w:t>2428</w:t>
            </w:r>
          </w:p>
        </w:tc>
        <w:tc>
          <w:tcPr>
            <w:tcW w:w="517" w:type="dxa"/>
          </w:tcPr>
          <w:p w14:paraId="629755AF" w14:textId="77777777" w:rsidR="003A1AB3" w:rsidRDefault="003A1AB3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BF15D4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7B55E80" w14:textId="77777777" w:rsidR="003A1AB3" w:rsidRDefault="003A1AB3" w:rsidP="00096385">
            <w:r>
              <w:rPr>
                <w:sz w:val="16"/>
                <w:szCs w:val="16"/>
              </w:rPr>
              <w:t>Editorial: Removing editor’s note in test case 6.3C.3.2</w:t>
            </w:r>
          </w:p>
        </w:tc>
        <w:tc>
          <w:tcPr>
            <w:tcW w:w="517" w:type="dxa"/>
          </w:tcPr>
          <w:p w14:paraId="63F73156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2C8C1B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107B5CF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FD6A369" w14:textId="77777777" w:rsidR="003A1AB3" w:rsidRDefault="003A1AB3" w:rsidP="00096385">
            <w:r>
              <w:rPr>
                <w:sz w:val="16"/>
                <w:szCs w:val="16"/>
              </w:rPr>
              <w:t>R5-235048</w:t>
            </w:r>
          </w:p>
        </w:tc>
        <w:tc>
          <w:tcPr>
            <w:tcW w:w="1597" w:type="dxa"/>
          </w:tcPr>
          <w:p w14:paraId="5847CB7C" w14:textId="77777777" w:rsidR="003A1AB3" w:rsidRDefault="003A1AB3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55633CE" w14:textId="77777777" w:rsidR="003A1AB3" w:rsidRDefault="003A1AB3" w:rsidP="00096385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</w:tcPr>
          <w:p w14:paraId="670E44EB" w14:textId="77777777" w:rsidR="003A1AB3" w:rsidRDefault="003A1AB3" w:rsidP="00096385">
            <w:r>
              <w:rPr>
                <w:sz w:val="16"/>
                <w:szCs w:val="16"/>
              </w:rPr>
              <w:t>6.3C.3.2</w:t>
            </w:r>
          </w:p>
        </w:tc>
        <w:tc>
          <w:tcPr>
            <w:tcW w:w="998" w:type="dxa"/>
          </w:tcPr>
          <w:p w14:paraId="2976D878" w14:textId="77777777" w:rsidR="003A1AB3" w:rsidRDefault="003A1AB3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A1AB3" w14:paraId="60BA68EB" w14:textId="77777777" w:rsidTr="00096385">
        <w:tc>
          <w:tcPr>
            <w:tcW w:w="879" w:type="dxa"/>
          </w:tcPr>
          <w:p w14:paraId="79A8902B" w14:textId="77777777" w:rsidR="003A1AB3" w:rsidRDefault="003A1AB3" w:rsidP="00096385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52AFC9C4" w14:textId="77777777" w:rsidR="003A1AB3" w:rsidRDefault="003A1AB3" w:rsidP="00096385">
            <w:r>
              <w:rPr>
                <w:sz w:val="16"/>
                <w:szCs w:val="16"/>
              </w:rPr>
              <w:t>0803</w:t>
            </w:r>
          </w:p>
        </w:tc>
        <w:tc>
          <w:tcPr>
            <w:tcW w:w="517" w:type="dxa"/>
          </w:tcPr>
          <w:p w14:paraId="3CDC3FB1" w14:textId="77777777" w:rsidR="003A1AB3" w:rsidRDefault="003A1AB3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843AD2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3D17C1B" w14:textId="77777777" w:rsidR="003A1AB3" w:rsidRDefault="003A1AB3" w:rsidP="00096385">
            <w:r>
              <w:rPr>
                <w:sz w:val="16"/>
                <w:szCs w:val="16"/>
              </w:rPr>
              <w:t>Addition of TP analysis of SE-coex for intra-band non-contiguous CA</w:t>
            </w:r>
          </w:p>
        </w:tc>
        <w:tc>
          <w:tcPr>
            <w:tcW w:w="517" w:type="dxa"/>
          </w:tcPr>
          <w:p w14:paraId="0692EE48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CBE4CC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2153922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33D8AB8" w14:textId="77777777" w:rsidR="003A1AB3" w:rsidRDefault="003A1AB3" w:rsidP="00096385">
            <w:r>
              <w:rPr>
                <w:sz w:val="16"/>
                <w:szCs w:val="16"/>
              </w:rPr>
              <w:t>R5-234839</w:t>
            </w:r>
          </w:p>
        </w:tc>
        <w:tc>
          <w:tcPr>
            <w:tcW w:w="1597" w:type="dxa"/>
          </w:tcPr>
          <w:p w14:paraId="0AFF859F" w14:textId="77777777" w:rsidR="003A1AB3" w:rsidRDefault="003A1AB3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7B5D0E6" w14:textId="77777777" w:rsidR="003A1AB3" w:rsidRDefault="003A1AB3" w:rsidP="00096385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</w:tcPr>
          <w:p w14:paraId="651BBA81" w14:textId="77777777" w:rsidR="003A1AB3" w:rsidRDefault="003A1AB3" w:rsidP="00096385">
            <w:r>
              <w:rPr>
                <w:sz w:val="16"/>
                <w:szCs w:val="16"/>
              </w:rPr>
              <w:t>4.1.1.1</w:t>
            </w:r>
          </w:p>
        </w:tc>
        <w:tc>
          <w:tcPr>
            <w:tcW w:w="998" w:type="dxa"/>
          </w:tcPr>
          <w:p w14:paraId="73CED47B" w14:textId="77777777" w:rsidR="003A1AB3" w:rsidRDefault="003A1AB3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14:paraId="6A57F17C" w14:textId="77777777" w:rsidR="003A1AB3" w:rsidRDefault="003A1AB3" w:rsidP="003A1AB3"/>
    <w:p w14:paraId="4AD81463" w14:textId="77777777" w:rsidR="003A1AB3" w:rsidRDefault="003A1AB3" w:rsidP="003A1AB3"/>
    <w:p w14:paraId="5CA7E49C" w14:textId="77777777" w:rsidR="003A1AB3" w:rsidRPr="00917427" w:rsidRDefault="003A1AB3" w:rsidP="003A1AB3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RP-231637</w:t>
      </w:r>
      <w:r>
        <w:rPr>
          <w:b/>
          <w:i/>
          <w:noProof/>
          <w:sz w:val="28"/>
        </w:rPr>
        <w:fldChar w:fldCharType="end"/>
      </w:r>
    </w:p>
    <w:p w14:paraId="2FFA1D20" w14:textId="77777777" w:rsidR="003A1AB3" w:rsidRPr="00784730" w:rsidRDefault="003A1AB3" w:rsidP="003A1AB3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293C100B" w14:textId="77777777" w:rsidR="003A1AB3" w:rsidRPr="00050554" w:rsidRDefault="003A1AB3" w:rsidP="003A1AB3">
      <w:pPr>
        <w:rPr>
          <w:rFonts w:ascii="Arial" w:hAnsi="Arial" w:cs="Arial"/>
          <w:b/>
          <w:bCs/>
          <w:lang w:val="en-US"/>
        </w:rPr>
      </w:pPr>
    </w:p>
    <w:p w14:paraId="0040516A" w14:textId="77777777" w:rsidR="003A1AB3" w:rsidRDefault="003A1AB3" w:rsidP="003A1AB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3E7FF3B3" w14:textId="77777777" w:rsidR="003A1AB3" w:rsidRPr="00E145B1" w:rsidRDefault="003A1AB3" w:rsidP="003A1AB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- 5G V2X with NR sidelink (5G_V2X_NRSL_eV2XARC-UEConTest)</w:t>
      </w:r>
      <w:r>
        <w:rPr>
          <w:rFonts w:ascii="Arial" w:hAnsi="Arial" w:cs="Arial"/>
          <w:b/>
          <w:bCs/>
        </w:rPr>
        <w:fldChar w:fldCharType="end"/>
      </w:r>
    </w:p>
    <w:p w14:paraId="4DB4E99A" w14:textId="77777777" w:rsidR="003A1AB3" w:rsidRDefault="003A1AB3" w:rsidP="003A1AB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13.2.3</w:t>
      </w:r>
      <w:r>
        <w:rPr>
          <w:rFonts w:ascii="Arial" w:hAnsi="Arial" w:cs="Arial"/>
          <w:b/>
          <w:bCs/>
        </w:rPr>
        <w:fldChar w:fldCharType="end"/>
      </w:r>
    </w:p>
    <w:p w14:paraId="30729D6D" w14:textId="77777777" w:rsidR="003A1AB3" w:rsidRDefault="003A1AB3" w:rsidP="003A1AB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80E2854" w14:textId="77777777" w:rsidR="003A1AB3" w:rsidRDefault="003A1AB3" w:rsidP="003A1AB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22DEE2B" w14:textId="77777777" w:rsidR="003A1AB3" w:rsidRPr="004E535C" w:rsidRDefault="003A1AB3" w:rsidP="003A1AB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A1AB3" w:rsidRPr="004E535C" w14:paraId="09BEFD2C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7169E53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9C47A32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19091CD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23643CF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6D429F9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45B2420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785C454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1C9A927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06B0075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3FD4054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599965B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029FD1C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5DFE773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A1AB3" w14:paraId="7EEF8FF9" w14:textId="77777777" w:rsidTr="00096385">
        <w:tc>
          <w:tcPr>
            <w:tcW w:w="879" w:type="dxa"/>
          </w:tcPr>
          <w:p w14:paraId="7F034504" w14:textId="77777777" w:rsidR="003A1AB3" w:rsidRDefault="003A1AB3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B7BA7F5" w14:textId="77777777" w:rsidR="003A1AB3" w:rsidRDefault="003A1AB3" w:rsidP="00096385">
            <w:r>
              <w:rPr>
                <w:sz w:val="16"/>
                <w:szCs w:val="16"/>
              </w:rPr>
              <w:t>2884</w:t>
            </w:r>
          </w:p>
        </w:tc>
        <w:tc>
          <w:tcPr>
            <w:tcW w:w="517" w:type="dxa"/>
          </w:tcPr>
          <w:p w14:paraId="11E74570" w14:textId="77777777" w:rsidR="003A1AB3" w:rsidRDefault="003A1AB3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05F8E96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CEDF37A" w14:textId="77777777" w:rsidR="003A1AB3" w:rsidRDefault="003A1AB3" w:rsidP="00096385">
            <w:r>
              <w:rPr>
                <w:sz w:val="16"/>
                <w:szCs w:val="16"/>
              </w:rPr>
              <w:t>Correction to test procedure 4.9.31_SL DRB connectivity check</w:t>
            </w:r>
          </w:p>
        </w:tc>
        <w:tc>
          <w:tcPr>
            <w:tcW w:w="517" w:type="dxa"/>
          </w:tcPr>
          <w:p w14:paraId="6FA240D8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9EA125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698D9E3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0EBC451" w14:textId="77777777" w:rsidR="003A1AB3" w:rsidRDefault="003A1AB3" w:rsidP="00096385">
            <w:r>
              <w:rPr>
                <w:sz w:val="16"/>
                <w:szCs w:val="16"/>
              </w:rPr>
              <w:t>R5-235306</w:t>
            </w:r>
          </w:p>
        </w:tc>
        <w:tc>
          <w:tcPr>
            <w:tcW w:w="1597" w:type="dxa"/>
          </w:tcPr>
          <w:p w14:paraId="3FD70BA7" w14:textId="77777777" w:rsidR="003A1AB3" w:rsidRDefault="003A1AB3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7E6D04C" w14:textId="77777777" w:rsidR="003A1AB3" w:rsidRDefault="003A1AB3" w:rsidP="00096385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2CD1CA27" w14:textId="77777777" w:rsidR="003A1AB3" w:rsidRDefault="003A1AB3" w:rsidP="00096385">
            <w:r>
              <w:rPr>
                <w:sz w:val="16"/>
                <w:szCs w:val="16"/>
              </w:rPr>
              <w:t>4.9.31</w:t>
            </w:r>
          </w:p>
        </w:tc>
        <w:tc>
          <w:tcPr>
            <w:tcW w:w="998" w:type="dxa"/>
          </w:tcPr>
          <w:p w14:paraId="07450C25" w14:textId="77777777" w:rsidR="003A1AB3" w:rsidRDefault="003A1AB3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A1AB3" w14:paraId="1D4F6B7B" w14:textId="77777777" w:rsidTr="00096385">
        <w:tc>
          <w:tcPr>
            <w:tcW w:w="879" w:type="dxa"/>
          </w:tcPr>
          <w:p w14:paraId="47734DED" w14:textId="77777777" w:rsidR="003A1AB3" w:rsidRDefault="003A1AB3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D814A5A" w14:textId="77777777" w:rsidR="003A1AB3" w:rsidRDefault="003A1AB3" w:rsidP="00096385">
            <w:r>
              <w:rPr>
                <w:sz w:val="16"/>
                <w:szCs w:val="16"/>
              </w:rPr>
              <w:t>2917</w:t>
            </w:r>
          </w:p>
        </w:tc>
        <w:tc>
          <w:tcPr>
            <w:tcW w:w="517" w:type="dxa"/>
          </w:tcPr>
          <w:p w14:paraId="540E1C96" w14:textId="77777777" w:rsidR="003A1AB3" w:rsidRDefault="003A1AB3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6B81AE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35ACC3A" w14:textId="77777777" w:rsidR="003A1AB3" w:rsidRDefault="003A1AB3" w:rsidP="00096385">
            <w:r>
              <w:rPr>
                <w:sz w:val="16"/>
                <w:szCs w:val="16"/>
              </w:rPr>
              <w:t>Rel-16 Corrections to Table 4.3.1.0A-1 (mid test channel bandwidths) for sidelink</w:t>
            </w:r>
          </w:p>
        </w:tc>
        <w:tc>
          <w:tcPr>
            <w:tcW w:w="517" w:type="dxa"/>
          </w:tcPr>
          <w:p w14:paraId="4D5982A5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F5C8E8" w14:textId="77777777" w:rsidR="003A1AB3" w:rsidRDefault="003A1AB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9296BBC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516E417" w14:textId="77777777" w:rsidR="003A1AB3" w:rsidRDefault="003A1AB3" w:rsidP="00096385">
            <w:r>
              <w:rPr>
                <w:sz w:val="16"/>
                <w:szCs w:val="16"/>
              </w:rPr>
              <w:t>R5-235822</w:t>
            </w:r>
          </w:p>
        </w:tc>
        <w:tc>
          <w:tcPr>
            <w:tcW w:w="1597" w:type="dxa"/>
          </w:tcPr>
          <w:p w14:paraId="7A390332" w14:textId="77777777" w:rsidR="003A1AB3" w:rsidRDefault="003A1AB3" w:rsidP="00096385">
            <w:r>
              <w:rPr>
                <w:sz w:val="16"/>
                <w:szCs w:val="16"/>
              </w:rPr>
              <w:t>Apple, Keysight Technologies UK Ltd</w:t>
            </w:r>
          </w:p>
        </w:tc>
        <w:tc>
          <w:tcPr>
            <w:tcW w:w="1122" w:type="dxa"/>
          </w:tcPr>
          <w:p w14:paraId="783C81E2" w14:textId="77777777" w:rsidR="003A1AB3" w:rsidRDefault="003A1AB3" w:rsidP="00096385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444FAA85" w14:textId="77777777" w:rsidR="003A1AB3" w:rsidRDefault="003A1AB3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4D8E0D" w14:textId="77777777" w:rsidR="003A1AB3" w:rsidRDefault="003A1AB3" w:rsidP="00096385">
            <w:pPr>
              <w:rPr>
                <w:sz w:val="16"/>
                <w:szCs w:val="16"/>
              </w:rPr>
            </w:pPr>
          </w:p>
        </w:tc>
      </w:tr>
      <w:tr w:rsidR="003A1AB3" w14:paraId="3953FF67" w14:textId="77777777" w:rsidTr="00096385">
        <w:tc>
          <w:tcPr>
            <w:tcW w:w="879" w:type="dxa"/>
          </w:tcPr>
          <w:p w14:paraId="0ADB1099" w14:textId="77777777" w:rsidR="003A1AB3" w:rsidRDefault="003A1AB3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11878EE" w14:textId="77777777" w:rsidR="003A1AB3" w:rsidRDefault="003A1AB3" w:rsidP="00096385">
            <w:r>
              <w:rPr>
                <w:sz w:val="16"/>
                <w:szCs w:val="16"/>
              </w:rPr>
              <w:t>3937</w:t>
            </w:r>
          </w:p>
        </w:tc>
        <w:tc>
          <w:tcPr>
            <w:tcW w:w="517" w:type="dxa"/>
          </w:tcPr>
          <w:p w14:paraId="72E3F08A" w14:textId="77777777" w:rsidR="003A1AB3" w:rsidRDefault="003A1AB3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8FD32C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1A50E56" w14:textId="77777777" w:rsidR="003A1AB3" w:rsidRDefault="003A1AB3" w:rsidP="00096385">
            <w:r>
              <w:rPr>
                <w:sz w:val="16"/>
                <w:szCs w:val="16"/>
              </w:rPr>
              <w:t>Correction to NR V2X TC 12.2.4.1</w:t>
            </w:r>
          </w:p>
        </w:tc>
        <w:tc>
          <w:tcPr>
            <w:tcW w:w="517" w:type="dxa"/>
          </w:tcPr>
          <w:p w14:paraId="3423BA6E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B3E8D9" w14:textId="77777777" w:rsidR="003A1AB3" w:rsidRDefault="003A1AB3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65F8BED5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2BDEC6A" w14:textId="77777777" w:rsidR="003A1AB3" w:rsidRDefault="003A1AB3" w:rsidP="00096385">
            <w:r>
              <w:rPr>
                <w:sz w:val="16"/>
                <w:szCs w:val="16"/>
              </w:rPr>
              <w:t>R5-234517</w:t>
            </w:r>
          </w:p>
        </w:tc>
        <w:tc>
          <w:tcPr>
            <w:tcW w:w="1597" w:type="dxa"/>
          </w:tcPr>
          <w:p w14:paraId="1B235BBA" w14:textId="77777777" w:rsidR="003A1AB3" w:rsidRDefault="003A1AB3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682B168" w14:textId="77777777" w:rsidR="003A1AB3" w:rsidRDefault="003A1AB3" w:rsidP="00096385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4EDCBD85" w14:textId="77777777" w:rsidR="003A1AB3" w:rsidRDefault="003A1AB3" w:rsidP="00096385">
            <w:r>
              <w:rPr>
                <w:sz w:val="16"/>
                <w:szCs w:val="16"/>
              </w:rPr>
              <w:t>12.2.4.1</w:t>
            </w:r>
          </w:p>
        </w:tc>
        <w:tc>
          <w:tcPr>
            <w:tcW w:w="998" w:type="dxa"/>
          </w:tcPr>
          <w:p w14:paraId="055F6FE3" w14:textId="77777777" w:rsidR="003A1AB3" w:rsidRDefault="003A1AB3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A1AB3" w14:paraId="511CDA39" w14:textId="77777777" w:rsidTr="00096385">
        <w:tc>
          <w:tcPr>
            <w:tcW w:w="879" w:type="dxa"/>
          </w:tcPr>
          <w:p w14:paraId="6679E523" w14:textId="77777777" w:rsidR="003A1AB3" w:rsidRDefault="003A1AB3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6D585DEF" w14:textId="77777777" w:rsidR="003A1AB3" w:rsidRDefault="003A1AB3" w:rsidP="00096385">
            <w:r>
              <w:rPr>
                <w:sz w:val="16"/>
                <w:szCs w:val="16"/>
              </w:rPr>
              <w:t>3153</w:t>
            </w:r>
          </w:p>
        </w:tc>
        <w:tc>
          <w:tcPr>
            <w:tcW w:w="517" w:type="dxa"/>
          </w:tcPr>
          <w:p w14:paraId="72187B14" w14:textId="77777777" w:rsidR="003A1AB3" w:rsidRDefault="003A1AB3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36A5C7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B829258" w14:textId="77777777" w:rsidR="003A1AB3" w:rsidRDefault="003A1AB3" w:rsidP="00096385">
            <w:r>
              <w:rPr>
                <w:sz w:val="16"/>
                <w:szCs w:val="16"/>
              </w:rPr>
              <w:t>5G V2X: Test Model updates</w:t>
            </w:r>
          </w:p>
        </w:tc>
        <w:tc>
          <w:tcPr>
            <w:tcW w:w="517" w:type="dxa"/>
          </w:tcPr>
          <w:p w14:paraId="1B3505A6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267650" w14:textId="77777777" w:rsidR="003A1AB3" w:rsidRDefault="003A1AB3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A95C011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DF62051" w14:textId="77777777" w:rsidR="003A1AB3" w:rsidRDefault="003A1AB3" w:rsidP="00096385">
            <w:r>
              <w:rPr>
                <w:sz w:val="16"/>
                <w:szCs w:val="16"/>
              </w:rPr>
              <w:t>R5-233833</w:t>
            </w:r>
          </w:p>
        </w:tc>
        <w:tc>
          <w:tcPr>
            <w:tcW w:w="1597" w:type="dxa"/>
          </w:tcPr>
          <w:p w14:paraId="1642C2F5" w14:textId="77777777" w:rsidR="003A1AB3" w:rsidRDefault="003A1AB3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1A3DEA7A" w14:textId="77777777" w:rsidR="003A1AB3" w:rsidRDefault="003A1AB3" w:rsidP="00096385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54590A02" w14:textId="77777777" w:rsidR="003A1AB3" w:rsidRDefault="003A1AB3" w:rsidP="00096385">
            <w:r>
              <w:rPr>
                <w:sz w:val="16"/>
                <w:szCs w:val="16"/>
              </w:rPr>
              <w:t>7.4.2.4.1, 7.4.2.4.2, 7.4.2.4.3(new clause)</w:t>
            </w:r>
          </w:p>
        </w:tc>
        <w:tc>
          <w:tcPr>
            <w:tcW w:w="998" w:type="dxa"/>
          </w:tcPr>
          <w:p w14:paraId="76E1D7B3" w14:textId="77777777" w:rsidR="003A1AB3" w:rsidRDefault="003A1AB3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5AECA1A2" w14:textId="77777777" w:rsidR="003A1AB3" w:rsidRDefault="003A1AB3" w:rsidP="003A1AB3"/>
    <w:p w14:paraId="4301B764" w14:textId="77777777" w:rsidR="003A1AB3" w:rsidRDefault="003A1AB3" w:rsidP="003A1AB3"/>
    <w:p w14:paraId="5BB8FB27" w14:textId="77777777" w:rsidR="003A1AB3" w:rsidRPr="00917427" w:rsidRDefault="003A1AB3" w:rsidP="003A1AB3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RP-231638</w:t>
      </w:r>
      <w:r>
        <w:rPr>
          <w:b/>
          <w:i/>
          <w:noProof/>
          <w:sz w:val="28"/>
        </w:rPr>
        <w:fldChar w:fldCharType="end"/>
      </w:r>
    </w:p>
    <w:p w14:paraId="6287F9E2" w14:textId="77777777" w:rsidR="003A1AB3" w:rsidRPr="00784730" w:rsidRDefault="003A1AB3" w:rsidP="003A1AB3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158A3077" w14:textId="77777777" w:rsidR="003A1AB3" w:rsidRPr="00050554" w:rsidRDefault="003A1AB3" w:rsidP="003A1AB3">
      <w:pPr>
        <w:rPr>
          <w:rFonts w:ascii="Arial" w:hAnsi="Arial" w:cs="Arial"/>
          <w:b/>
          <w:bCs/>
          <w:lang w:val="en-US"/>
        </w:rPr>
      </w:pPr>
    </w:p>
    <w:p w14:paraId="71720524" w14:textId="77777777" w:rsidR="003A1AB3" w:rsidRDefault="003A1AB3" w:rsidP="003A1AB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3E3C33F5" w14:textId="77777777" w:rsidR="003A1AB3" w:rsidRPr="00E145B1" w:rsidRDefault="003A1AB3" w:rsidP="003A1AB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Physical Layer Enhancements for NR Ultra-Reliable and Low Latency Communication (URLLC) (NR_L1enh_URLLC-UEConTest)</w:t>
      </w:r>
      <w:r>
        <w:rPr>
          <w:rFonts w:ascii="Arial" w:hAnsi="Arial" w:cs="Arial"/>
          <w:b/>
          <w:bCs/>
        </w:rPr>
        <w:fldChar w:fldCharType="end"/>
      </w:r>
    </w:p>
    <w:p w14:paraId="26A21DD7" w14:textId="77777777" w:rsidR="003A1AB3" w:rsidRDefault="003A1AB3" w:rsidP="003A1AB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13.2.4</w:t>
      </w:r>
      <w:r>
        <w:rPr>
          <w:rFonts w:ascii="Arial" w:hAnsi="Arial" w:cs="Arial"/>
          <w:b/>
          <w:bCs/>
        </w:rPr>
        <w:fldChar w:fldCharType="end"/>
      </w:r>
    </w:p>
    <w:p w14:paraId="345F80CC" w14:textId="77777777" w:rsidR="003A1AB3" w:rsidRDefault="003A1AB3" w:rsidP="003A1AB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EDCD4B8" w14:textId="77777777" w:rsidR="003A1AB3" w:rsidRDefault="003A1AB3" w:rsidP="003A1AB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8D9830B" w14:textId="77777777" w:rsidR="003A1AB3" w:rsidRPr="004E535C" w:rsidRDefault="003A1AB3" w:rsidP="003A1AB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A1AB3" w:rsidRPr="004E535C" w14:paraId="3292925A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B84FB90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7B3907D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EBAE8B3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37DD3FA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D39D319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E641F2D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0CEAEB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49D3707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E54D279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71B3802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A408C94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95DDA2A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0875347" w14:textId="77777777" w:rsidR="003A1AB3" w:rsidRPr="00BF1EB6" w:rsidRDefault="003A1AB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A1AB3" w14:paraId="6BF3B38E" w14:textId="77777777" w:rsidTr="00096385">
        <w:tc>
          <w:tcPr>
            <w:tcW w:w="879" w:type="dxa"/>
          </w:tcPr>
          <w:p w14:paraId="3C054C14" w14:textId="77777777" w:rsidR="003A1AB3" w:rsidRDefault="003A1AB3" w:rsidP="00096385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32447CC0" w14:textId="77777777" w:rsidR="003A1AB3" w:rsidRDefault="003A1AB3" w:rsidP="00096385">
            <w:r>
              <w:rPr>
                <w:sz w:val="16"/>
                <w:szCs w:val="16"/>
              </w:rPr>
              <w:t>0729</w:t>
            </w:r>
          </w:p>
        </w:tc>
        <w:tc>
          <w:tcPr>
            <w:tcW w:w="517" w:type="dxa"/>
          </w:tcPr>
          <w:p w14:paraId="0872914B" w14:textId="77777777" w:rsidR="003A1AB3" w:rsidRDefault="003A1AB3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3C9EEC" w14:textId="77777777" w:rsidR="003A1AB3" w:rsidRDefault="003A1AB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A991CF" w14:textId="77777777" w:rsidR="003A1AB3" w:rsidRDefault="003A1AB3" w:rsidP="00096385">
            <w:r>
              <w:rPr>
                <w:sz w:val="16"/>
                <w:szCs w:val="16"/>
              </w:rPr>
              <w:t>Update to PDSCH repetition test cases</w:t>
            </w:r>
          </w:p>
        </w:tc>
        <w:tc>
          <w:tcPr>
            <w:tcW w:w="517" w:type="dxa"/>
          </w:tcPr>
          <w:p w14:paraId="124B9662" w14:textId="77777777" w:rsidR="003A1AB3" w:rsidRDefault="003A1AB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D4DB74" w14:textId="77777777" w:rsidR="003A1AB3" w:rsidRDefault="003A1AB3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18F3F7A4" w14:textId="77777777" w:rsidR="003A1AB3" w:rsidRDefault="003A1AB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27003DA" w14:textId="77777777" w:rsidR="003A1AB3" w:rsidRDefault="003A1AB3" w:rsidP="00096385">
            <w:r>
              <w:rPr>
                <w:sz w:val="16"/>
                <w:szCs w:val="16"/>
              </w:rPr>
              <w:t>R5-234286</w:t>
            </w:r>
          </w:p>
        </w:tc>
        <w:tc>
          <w:tcPr>
            <w:tcW w:w="1597" w:type="dxa"/>
          </w:tcPr>
          <w:p w14:paraId="7E50A1A7" w14:textId="77777777" w:rsidR="003A1AB3" w:rsidRDefault="003A1AB3" w:rsidP="00096385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76566D3D" w14:textId="77777777" w:rsidR="003A1AB3" w:rsidRDefault="003A1AB3" w:rsidP="00096385">
            <w:r>
              <w:rPr>
                <w:sz w:val="16"/>
                <w:szCs w:val="16"/>
              </w:rPr>
              <w:t>NR_L1enh_URLLC-UEConTest</w:t>
            </w:r>
          </w:p>
        </w:tc>
        <w:tc>
          <w:tcPr>
            <w:tcW w:w="2323" w:type="dxa"/>
          </w:tcPr>
          <w:p w14:paraId="6CA9BAD0" w14:textId="77777777" w:rsidR="003A1AB3" w:rsidRDefault="003A1AB3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70AEEE" w14:textId="77777777" w:rsidR="003A1AB3" w:rsidRDefault="003A1AB3" w:rsidP="00096385">
            <w:pPr>
              <w:rPr>
                <w:sz w:val="16"/>
                <w:szCs w:val="16"/>
              </w:rPr>
            </w:pPr>
          </w:p>
        </w:tc>
      </w:tr>
    </w:tbl>
    <w:p w14:paraId="7F3C3948" w14:textId="77777777" w:rsidR="003A1AB3" w:rsidRDefault="003A1AB3" w:rsidP="003A1AB3"/>
    <w:p w14:paraId="446E722C" w14:textId="77777777" w:rsidR="003A1AB3" w:rsidRDefault="003A1AB3" w:rsidP="003A1AB3"/>
    <w:p w14:paraId="7A9BFF18" w14:textId="77777777" w:rsidR="00F06483" w:rsidRPr="00917427" w:rsidRDefault="00F06483" w:rsidP="00F06483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RP-231639</w:t>
      </w:r>
      <w:r>
        <w:rPr>
          <w:b/>
          <w:i/>
          <w:noProof/>
          <w:sz w:val="28"/>
        </w:rPr>
        <w:fldChar w:fldCharType="end"/>
      </w:r>
    </w:p>
    <w:p w14:paraId="4D96370D" w14:textId="77777777" w:rsidR="00F06483" w:rsidRPr="00784730" w:rsidRDefault="00F06483" w:rsidP="00F06483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16CAC6F7" w14:textId="77777777" w:rsidR="00F06483" w:rsidRPr="00050554" w:rsidRDefault="00F06483" w:rsidP="00F06483">
      <w:pPr>
        <w:rPr>
          <w:rFonts w:ascii="Arial" w:hAnsi="Arial" w:cs="Arial"/>
          <w:b/>
          <w:bCs/>
          <w:lang w:val="en-US"/>
        </w:rPr>
      </w:pPr>
    </w:p>
    <w:p w14:paraId="7C3FB204" w14:textId="77777777" w:rsidR="00F06483" w:rsidRDefault="00F06483" w:rsidP="00F064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329D3DD0" w14:textId="77777777" w:rsidR="00F06483" w:rsidRPr="00E145B1" w:rsidRDefault="00F06483" w:rsidP="00F0648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-NR positioning support (NR_pos-UEConTest)</w:t>
      </w:r>
      <w:r>
        <w:rPr>
          <w:rFonts w:ascii="Arial" w:hAnsi="Arial" w:cs="Arial"/>
          <w:b/>
          <w:bCs/>
        </w:rPr>
        <w:fldChar w:fldCharType="end"/>
      </w:r>
    </w:p>
    <w:p w14:paraId="55591FDD" w14:textId="77777777" w:rsidR="00F06483" w:rsidRDefault="00F06483" w:rsidP="00F064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13.2.5</w:t>
      </w:r>
      <w:r>
        <w:rPr>
          <w:rFonts w:ascii="Arial" w:hAnsi="Arial" w:cs="Arial"/>
          <w:b/>
          <w:bCs/>
        </w:rPr>
        <w:fldChar w:fldCharType="end"/>
      </w:r>
    </w:p>
    <w:p w14:paraId="5728502E" w14:textId="77777777" w:rsidR="00F06483" w:rsidRDefault="00F06483" w:rsidP="00F064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098C7F5" w14:textId="77777777" w:rsidR="00F06483" w:rsidRDefault="00F06483" w:rsidP="00F0648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03BD447" w14:textId="77777777" w:rsidR="00F06483" w:rsidRPr="004E535C" w:rsidRDefault="00F06483" w:rsidP="00F0648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06483" w:rsidRPr="004E535C" w14:paraId="4FCC1AFF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24B6C34" w14:textId="77777777" w:rsidR="00F06483" w:rsidRPr="00BF1EB6" w:rsidRDefault="00F0648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282DA83" w14:textId="77777777" w:rsidR="00F06483" w:rsidRPr="00BF1EB6" w:rsidRDefault="00F0648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105A256" w14:textId="77777777" w:rsidR="00F06483" w:rsidRPr="00BF1EB6" w:rsidRDefault="00F0648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031B9C6" w14:textId="77777777" w:rsidR="00F06483" w:rsidRPr="00BF1EB6" w:rsidRDefault="00F0648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EB0B66B" w14:textId="77777777" w:rsidR="00F06483" w:rsidRPr="00BF1EB6" w:rsidRDefault="00F0648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C5330BD" w14:textId="77777777" w:rsidR="00F06483" w:rsidRPr="00BF1EB6" w:rsidRDefault="00F0648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E81A4E3" w14:textId="77777777" w:rsidR="00F06483" w:rsidRPr="00BF1EB6" w:rsidRDefault="00F0648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E9F9DB0" w14:textId="77777777" w:rsidR="00F06483" w:rsidRPr="00BF1EB6" w:rsidRDefault="00F0648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C714147" w14:textId="77777777" w:rsidR="00F06483" w:rsidRPr="00BF1EB6" w:rsidRDefault="00F0648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FE2208C" w14:textId="77777777" w:rsidR="00F06483" w:rsidRPr="00BF1EB6" w:rsidRDefault="00F0648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107A04F" w14:textId="77777777" w:rsidR="00F06483" w:rsidRPr="00BF1EB6" w:rsidRDefault="00F0648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C9DBD82" w14:textId="77777777" w:rsidR="00F06483" w:rsidRPr="00BF1EB6" w:rsidRDefault="00F0648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A7BF0A8" w14:textId="77777777" w:rsidR="00F06483" w:rsidRPr="00BF1EB6" w:rsidRDefault="00F0648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06483" w14:paraId="5861E1F0" w14:textId="77777777" w:rsidTr="00096385">
        <w:tc>
          <w:tcPr>
            <w:tcW w:w="879" w:type="dxa"/>
          </w:tcPr>
          <w:p w14:paraId="64348ACA" w14:textId="77777777" w:rsidR="00F06483" w:rsidRDefault="00F06483" w:rsidP="00096385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4EBD65A3" w14:textId="77777777" w:rsidR="00F06483" w:rsidRDefault="00F06483" w:rsidP="00096385">
            <w:r>
              <w:rPr>
                <w:sz w:val="16"/>
                <w:szCs w:val="16"/>
              </w:rPr>
              <w:t>0428</w:t>
            </w:r>
          </w:p>
        </w:tc>
        <w:tc>
          <w:tcPr>
            <w:tcW w:w="517" w:type="dxa"/>
          </w:tcPr>
          <w:p w14:paraId="52F0FA87" w14:textId="77777777" w:rsidR="00F06483" w:rsidRDefault="00F06483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1C7DE7F" w14:textId="77777777" w:rsidR="00F06483" w:rsidRDefault="00F0648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BAF4C41" w14:textId="77777777" w:rsidR="00F06483" w:rsidRDefault="00F06483" w:rsidP="00096385">
            <w:r>
              <w:rPr>
                <w:sz w:val="16"/>
                <w:szCs w:val="16"/>
              </w:rPr>
              <w:t>Addition of missed TT analysis results for 16.3.1 in Annex C.4.7</w:t>
            </w:r>
          </w:p>
        </w:tc>
        <w:tc>
          <w:tcPr>
            <w:tcW w:w="517" w:type="dxa"/>
          </w:tcPr>
          <w:p w14:paraId="3F0D5A91" w14:textId="77777777" w:rsidR="00F06483" w:rsidRDefault="00F0648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584E4E" w14:textId="77777777" w:rsidR="00F06483" w:rsidRDefault="00F06483" w:rsidP="0009638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1CC0FA2D" w14:textId="77777777" w:rsidR="00F06483" w:rsidRDefault="00F0648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24A634B" w14:textId="77777777" w:rsidR="00F06483" w:rsidRDefault="00F06483" w:rsidP="00096385">
            <w:r>
              <w:rPr>
                <w:sz w:val="16"/>
                <w:szCs w:val="16"/>
              </w:rPr>
              <w:t>R5-235786</w:t>
            </w:r>
          </w:p>
        </w:tc>
        <w:tc>
          <w:tcPr>
            <w:tcW w:w="1597" w:type="dxa"/>
          </w:tcPr>
          <w:p w14:paraId="6AD01101" w14:textId="77777777" w:rsidR="00F06483" w:rsidRDefault="00F06483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B294E9F" w14:textId="77777777" w:rsidR="00F06483" w:rsidRDefault="00F06483" w:rsidP="00096385">
            <w:r>
              <w:rPr>
                <w:sz w:val="16"/>
                <w:szCs w:val="16"/>
              </w:rPr>
              <w:t>NR_pos-UEConTest</w:t>
            </w:r>
          </w:p>
        </w:tc>
        <w:tc>
          <w:tcPr>
            <w:tcW w:w="2323" w:type="dxa"/>
          </w:tcPr>
          <w:p w14:paraId="0AB9FBF6" w14:textId="77777777" w:rsidR="00F06483" w:rsidRDefault="00F06483" w:rsidP="00096385">
            <w:r>
              <w:rPr>
                <w:sz w:val="16"/>
                <w:szCs w:val="16"/>
              </w:rPr>
              <w:t>Annex C</w:t>
            </w:r>
          </w:p>
        </w:tc>
        <w:tc>
          <w:tcPr>
            <w:tcW w:w="998" w:type="dxa"/>
          </w:tcPr>
          <w:p w14:paraId="1C03C9D0" w14:textId="77777777" w:rsidR="00F06483" w:rsidRDefault="00F06483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06483" w14:paraId="39A9D0BC" w14:textId="77777777" w:rsidTr="00096385">
        <w:tc>
          <w:tcPr>
            <w:tcW w:w="879" w:type="dxa"/>
          </w:tcPr>
          <w:p w14:paraId="3E25A8ED" w14:textId="77777777" w:rsidR="00F06483" w:rsidRDefault="00F06483" w:rsidP="00096385">
            <w:r>
              <w:rPr>
                <w:sz w:val="16"/>
                <w:szCs w:val="16"/>
              </w:rPr>
              <w:t>37.571-5</w:t>
            </w:r>
          </w:p>
        </w:tc>
        <w:tc>
          <w:tcPr>
            <w:tcW w:w="637" w:type="dxa"/>
          </w:tcPr>
          <w:p w14:paraId="45CE65C9" w14:textId="77777777" w:rsidR="00F06483" w:rsidRDefault="00F06483" w:rsidP="00096385">
            <w:r>
              <w:rPr>
                <w:sz w:val="16"/>
                <w:szCs w:val="16"/>
              </w:rPr>
              <w:t>0224</w:t>
            </w:r>
          </w:p>
        </w:tc>
        <w:tc>
          <w:tcPr>
            <w:tcW w:w="517" w:type="dxa"/>
          </w:tcPr>
          <w:p w14:paraId="1A23BA1F" w14:textId="77777777" w:rsidR="00F06483" w:rsidRDefault="00F06483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A7F287" w14:textId="77777777" w:rsidR="00F06483" w:rsidRDefault="00F0648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1018E2" w14:textId="77777777" w:rsidR="00F06483" w:rsidRDefault="00F06483" w:rsidP="00096385">
            <w:r>
              <w:rPr>
                <w:sz w:val="16"/>
                <w:szCs w:val="16"/>
              </w:rPr>
              <w:t>Introduction of R16 NR Positioning Support default test conditions in TS 37.571-5</w:t>
            </w:r>
          </w:p>
        </w:tc>
        <w:tc>
          <w:tcPr>
            <w:tcW w:w="517" w:type="dxa"/>
          </w:tcPr>
          <w:p w14:paraId="519768E6" w14:textId="77777777" w:rsidR="00F06483" w:rsidRDefault="00F0648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A00E61" w14:textId="77777777" w:rsidR="00F06483" w:rsidRDefault="00F06483" w:rsidP="0009638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6F547C5F" w14:textId="77777777" w:rsidR="00F06483" w:rsidRDefault="00F0648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7344040" w14:textId="77777777" w:rsidR="00F06483" w:rsidRDefault="00F06483" w:rsidP="00096385">
            <w:r>
              <w:rPr>
                <w:sz w:val="16"/>
                <w:szCs w:val="16"/>
              </w:rPr>
              <w:t>R5-234222</w:t>
            </w:r>
          </w:p>
        </w:tc>
        <w:tc>
          <w:tcPr>
            <w:tcW w:w="1597" w:type="dxa"/>
          </w:tcPr>
          <w:p w14:paraId="4A9194EA" w14:textId="77777777" w:rsidR="00F06483" w:rsidRDefault="00F06483" w:rsidP="0009638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4E0AC1A7" w14:textId="77777777" w:rsidR="00F06483" w:rsidRDefault="00F06483" w:rsidP="00096385">
            <w:r>
              <w:rPr>
                <w:sz w:val="16"/>
                <w:szCs w:val="16"/>
              </w:rPr>
              <w:t>NR_pos-UEConTest</w:t>
            </w:r>
          </w:p>
        </w:tc>
        <w:tc>
          <w:tcPr>
            <w:tcW w:w="2323" w:type="dxa"/>
          </w:tcPr>
          <w:p w14:paraId="0DB40C0C" w14:textId="77777777" w:rsidR="00F06483" w:rsidRDefault="00F06483" w:rsidP="00096385">
            <w:r>
              <w:rPr>
                <w:sz w:val="16"/>
                <w:szCs w:val="16"/>
              </w:rPr>
              <w:t>1, 3, 4, 6, 8, 11, 12(new)</w:t>
            </w:r>
          </w:p>
        </w:tc>
        <w:tc>
          <w:tcPr>
            <w:tcW w:w="998" w:type="dxa"/>
          </w:tcPr>
          <w:p w14:paraId="4F3EDCCF" w14:textId="77777777" w:rsidR="00F06483" w:rsidRDefault="00F06483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F06483" w14:paraId="11E55D19" w14:textId="77777777" w:rsidTr="00096385">
        <w:tc>
          <w:tcPr>
            <w:tcW w:w="879" w:type="dxa"/>
          </w:tcPr>
          <w:p w14:paraId="42B9867A" w14:textId="77777777" w:rsidR="00F06483" w:rsidRDefault="00F06483" w:rsidP="00096385">
            <w:r>
              <w:rPr>
                <w:sz w:val="16"/>
                <w:szCs w:val="16"/>
              </w:rPr>
              <w:t>37.571-5</w:t>
            </w:r>
          </w:p>
        </w:tc>
        <w:tc>
          <w:tcPr>
            <w:tcW w:w="637" w:type="dxa"/>
          </w:tcPr>
          <w:p w14:paraId="6268C96A" w14:textId="77777777" w:rsidR="00F06483" w:rsidRDefault="00F06483" w:rsidP="00096385">
            <w:r>
              <w:rPr>
                <w:sz w:val="16"/>
                <w:szCs w:val="16"/>
              </w:rPr>
              <w:t>0225</w:t>
            </w:r>
          </w:p>
        </w:tc>
        <w:tc>
          <w:tcPr>
            <w:tcW w:w="517" w:type="dxa"/>
          </w:tcPr>
          <w:p w14:paraId="6903D234" w14:textId="77777777" w:rsidR="00F06483" w:rsidRDefault="00F06483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2A407E8" w14:textId="77777777" w:rsidR="00F06483" w:rsidRDefault="00F0648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9D02226" w14:textId="77777777" w:rsidR="00F06483" w:rsidRDefault="00F06483" w:rsidP="00096385">
            <w:r>
              <w:rPr>
                <w:sz w:val="16"/>
                <w:szCs w:val="16"/>
              </w:rPr>
              <w:t>Correction to Beidou satellite simulation for subtests 9, 10, 11 and 13 of TS 37.571-1, section 7 and 13.</w:t>
            </w:r>
          </w:p>
        </w:tc>
        <w:tc>
          <w:tcPr>
            <w:tcW w:w="517" w:type="dxa"/>
          </w:tcPr>
          <w:p w14:paraId="40BB07F6" w14:textId="77777777" w:rsidR="00F06483" w:rsidRDefault="00F0648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2D4175" w14:textId="77777777" w:rsidR="00F06483" w:rsidRDefault="00F06483" w:rsidP="0009638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7D34FE37" w14:textId="77777777" w:rsidR="00F06483" w:rsidRDefault="00F0648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5098694" w14:textId="77777777" w:rsidR="00F06483" w:rsidRDefault="00F06483" w:rsidP="00096385">
            <w:r>
              <w:rPr>
                <w:sz w:val="16"/>
                <w:szCs w:val="16"/>
              </w:rPr>
              <w:t>R5-235934</w:t>
            </w:r>
          </w:p>
        </w:tc>
        <w:tc>
          <w:tcPr>
            <w:tcW w:w="1597" w:type="dxa"/>
          </w:tcPr>
          <w:p w14:paraId="097CCCB0" w14:textId="77777777" w:rsidR="00F06483" w:rsidRDefault="00F06483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3C5253A" w14:textId="77777777" w:rsidR="00F06483" w:rsidRDefault="00F06483" w:rsidP="00096385">
            <w:r>
              <w:rPr>
                <w:sz w:val="16"/>
                <w:szCs w:val="16"/>
              </w:rPr>
              <w:t>NR_pos-UEConTest</w:t>
            </w:r>
          </w:p>
        </w:tc>
        <w:tc>
          <w:tcPr>
            <w:tcW w:w="2323" w:type="dxa"/>
          </w:tcPr>
          <w:p w14:paraId="0D31D8C5" w14:textId="77777777" w:rsidR="00F06483" w:rsidRDefault="00F06483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C55C7F8" w14:textId="77777777" w:rsidR="00F06483" w:rsidRDefault="00F06483" w:rsidP="00096385">
            <w:pPr>
              <w:rPr>
                <w:sz w:val="16"/>
                <w:szCs w:val="16"/>
              </w:rPr>
            </w:pPr>
          </w:p>
        </w:tc>
      </w:tr>
      <w:tr w:rsidR="00F06483" w14:paraId="2EA101BC" w14:textId="77777777" w:rsidTr="00096385">
        <w:tc>
          <w:tcPr>
            <w:tcW w:w="879" w:type="dxa"/>
          </w:tcPr>
          <w:p w14:paraId="2731400E" w14:textId="77777777" w:rsidR="00F06483" w:rsidRDefault="00F06483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77326DD" w14:textId="77777777" w:rsidR="00F06483" w:rsidRDefault="00F06483" w:rsidP="00096385">
            <w:r>
              <w:rPr>
                <w:sz w:val="16"/>
                <w:szCs w:val="16"/>
              </w:rPr>
              <w:t>2835</w:t>
            </w:r>
          </w:p>
        </w:tc>
        <w:tc>
          <w:tcPr>
            <w:tcW w:w="517" w:type="dxa"/>
          </w:tcPr>
          <w:p w14:paraId="07A6B498" w14:textId="77777777" w:rsidR="00F06483" w:rsidRDefault="00F06483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6AE990" w14:textId="77777777" w:rsidR="00F06483" w:rsidRDefault="00F0648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D8EF196" w14:textId="77777777" w:rsidR="00F06483" w:rsidRDefault="00F06483" w:rsidP="00096385">
            <w:r>
              <w:rPr>
                <w:sz w:val="16"/>
                <w:szCs w:val="16"/>
              </w:rPr>
              <w:t>Relative Tx Power Allocation to PRS</w:t>
            </w:r>
          </w:p>
        </w:tc>
        <w:tc>
          <w:tcPr>
            <w:tcW w:w="517" w:type="dxa"/>
          </w:tcPr>
          <w:p w14:paraId="0FD6CAC8" w14:textId="77777777" w:rsidR="00F06483" w:rsidRDefault="00F0648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2E127A" w14:textId="77777777" w:rsidR="00F06483" w:rsidRDefault="00F0648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887B887" w14:textId="77777777" w:rsidR="00F06483" w:rsidRDefault="00F0648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9BEBD3A" w14:textId="77777777" w:rsidR="00F06483" w:rsidRDefault="00F06483" w:rsidP="00096385">
            <w:r>
              <w:rPr>
                <w:sz w:val="16"/>
                <w:szCs w:val="16"/>
              </w:rPr>
              <w:t>R5-234191</w:t>
            </w:r>
          </w:p>
        </w:tc>
        <w:tc>
          <w:tcPr>
            <w:tcW w:w="1597" w:type="dxa"/>
          </w:tcPr>
          <w:p w14:paraId="056E3E07" w14:textId="77777777" w:rsidR="00F06483" w:rsidRDefault="00F06483" w:rsidP="00096385">
            <w:r>
              <w:rPr>
                <w:sz w:val="16"/>
                <w:szCs w:val="16"/>
              </w:rPr>
              <w:t>Anritsu EMEA Ltd, MCC TF160</w:t>
            </w:r>
          </w:p>
        </w:tc>
        <w:tc>
          <w:tcPr>
            <w:tcW w:w="1122" w:type="dxa"/>
          </w:tcPr>
          <w:p w14:paraId="714E51DB" w14:textId="77777777" w:rsidR="00F06483" w:rsidRDefault="00F06483" w:rsidP="00096385">
            <w:r>
              <w:rPr>
                <w:sz w:val="16"/>
                <w:szCs w:val="16"/>
              </w:rPr>
              <w:t>NR_pos-UEConTest</w:t>
            </w:r>
          </w:p>
        </w:tc>
        <w:tc>
          <w:tcPr>
            <w:tcW w:w="2323" w:type="dxa"/>
          </w:tcPr>
          <w:p w14:paraId="64A72B0E" w14:textId="77777777" w:rsidR="00F06483" w:rsidRDefault="00F06483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C2B9285" w14:textId="77777777" w:rsidR="00F06483" w:rsidRDefault="00F06483" w:rsidP="00096385">
            <w:pPr>
              <w:rPr>
                <w:sz w:val="16"/>
                <w:szCs w:val="16"/>
              </w:rPr>
            </w:pPr>
          </w:p>
        </w:tc>
      </w:tr>
      <w:tr w:rsidR="00F06483" w14:paraId="2E053B76" w14:textId="77777777" w:rsidTr="00096385">
        <w:tc>
          <w:tcPr>
            <w:tcW w:w="879" w:type="dxa"/>
          </w:tcPr>
          <w:p w14:paraId="71CC683A" w14:textId="77777777" w:rsidR="00F06483" w:rsidRDefault="00F06483" w:rsidP="00096385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49C77E98" w14:textId="77777777" w:rsidR="00F06483" w:rsidRDefault="00F06483" w:rsidP="00096385">
            <w:r>
              <w:rPr>
                <w:sz w:val="16"/>
                <w:szCs w:val="16"/>
              </w:rPr>
              <w:t>0548</w:t>
            </w:r>
          </w:p>
        </w:tc>
        <w:tc>
          <w:tcPr>
            <w:tcW w:w="517" w:type="dxa"/>
          </w:tcPr>
          <w:p w14:paraId="05505B13" w14:textId="77777777" w:rsidR="00F06483" w:rsidRDefault="00F06483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C290CF" w14:textId="77777777" w:rsidR="00F06483" w:rsidRDefault="00F0648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13A5C26" w14:textId="77777777" w:rsidR="00F06483" w:rsidRDefault="00F06483" w:rsidP="00096385">
            <w:r>
              <w:rPr>
                <w:sz w:val="16"/>
                <w:szCs w:val="16"/>
              </w:rPr>
              <w:t>Addition of missing group information for TS 37.571-1 UE Rx-Tx time difference positioning test cases</w:t>
            </w:r>
          </w:p>
        </w:tc>
        <w:tc>
          <w:tcPr>
            <w:tcW w:w="517" w:type="dxa"/>
          </w:tcPr>
          <w:p w14:paraId="56EDD686" w14:textId="77777777" w:rsidR="00F06483" w:rsidRDefault="00F0648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4BBFC6" w14:textId="77777777" w:rsidR="00F06483" w:rsidRDefault="00F06483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5E08FAC0" w14:textId="77777777" w:rsidR="00F06483" w:rsidRDefault="00F0648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9888047" w14:textId="77777777" w:rsidR="00F06483" w:rsidRDefault="00F06483" w:rsidP="00096385">
            <w:r>
              <w:rPr>
                <w:sz w:val="16"/>
                <w:szCs w:val="16"/>
              </w:rPr>
              <w:t>R5-234221</w:t>
            </w:r>
          </w:p>
        </w:tc>
        <w:tc>
          <w:tcPr>
            <w:tcW w:w="1597" w:type="dxa"/>
          </w:tcPr>
          <w:p w14:paraId="24ADE62E" w14:textId="77777777" w:rsidR="00F06483" w:rsidRDefault="00F06483" w:rsidP="0009638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E644A01" w14:textId="77777777" w:rsidR="00F06483" w:rsidRDefault="00F06483" w:rsidP="00096385">
            <w:r>
              <w:rPr>
                <w:sz w:val="16"/>
                <w:szCs w:val="16"/>
              </w:rPr>
              <w:t>NR_pos-UEConTest</w:t>
            </w:r>
          </w:p>
        </w:tc>
        <w:tc>
          <w:tcPr>
            <w:tcW w:w="2323" w:type="dxa"/>
          </w:tcPr>
          <w:p w14:paraId="2877D34B" w14:textId="77777777" w:rsidR="00F06483" w:rsidRDefault="00F06483" w:rsidP="00096385">
            <w:r>
              <w:rPr>
                <w:sz w:val="16"/>
                <w:szCs w:val="16"/>
              </w:rPr>
              <w:t>9</w:t>
            </w:r>
          </w:p>
        </w:tc>
        <w:tc>
          <w:tcPr>
            <w:tcW w:w="998" w:type="dxa"/>
          </w:tcPr>
          <w:p w14:paraId="17F1B04D" w14:textId="77777777" w:rsidR="00F06483" w:rsidRDefault="00F06483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14:paraId="19C6EE45" w14:textId="77777777" w:rsidR="00F06483" w:rsidRDefault="00F06483" w:rsidP="00F06483"/>
    <w:p w14:paraId="7FAF7CB8" w14:textId="77777777" w:rsidR="00F06483" w:rsidRDefault="00F06483" w:rsidP="00F06483"/>
    <w:p w14:paraId="68635FB0" w14:textId="77777777" w:rsidR="00F06483" w:rsidRPr="00917427" w:rsidRDefault="00F06483" w:rsidP="00F06483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RP-231640</w:t>
      </w:r>
      <w:r>
        <w:rPr>
          <w:b/>
          <w:i/>
          <w:noProof/>
          <w:sz w:val="28"/>
        </w:rPr>
        <w:fldChar w:fldCharType="end"/>
      </w:r>
    </w:p>
    <w:p w14:paraId="475AC252" w14:textId="77777777" w:rsidR="00F06483" w:rsidRPr="00784730" w:rsidRDefault="00F06483" w:rsidP="00F06483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7FDDA664" w14:textId="77777777" w:rsidR="00F06483" w:rsidRPr="00050554" w:rsidRDefault="00F06483" w:rsidP="00F06483">
      <w:pPr>
        <w:rPr>
          <w:rFonts w:ascii="Arial" w:hAnsi="Arial" w:cs="Arial"/>
          <w:b/>
          <w:bCs/>
          <w:lang w:val="en-US"/>
        </w:rPr>
      </w:pPr>
    </w:p>
    <w:p w14:paraId="75454C07" w14:textId="77777777" w:rsidR="00F06483" w:rsidRDefault="00F06483" w:rsidP="00F064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7E829290" w14:textId="77777777" w:rsidR="00F06483" w:rsidRPr="00E145B1" w:rsidRDefault="00F06483" w:rsidP="00F0648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NR RF requirement enhancements for frequency range 2 (FR2) (NR_RF_FR2_req_enh-UEConTest)</w:t>
      </w:r>
      <w:r>
        <w:rPr>
          <w:rFonts w:ascii="Arial" w:hAnsi="Arial" w:cs="Arial"/>
          <w:b/>
          <w:bCs/>
        </w:rPr>
        <w:fldChar w:fldCharType="end"/>
      </w:r>
    </w:p>
    <w:p w14:paraId="723D9F69" w14:textId="77777777" w:rsidR="00F06483" w:rsidRDefault="00F06483" w:rsidP="00F064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13.2.6</w:t>
      </w:r>
      <w:r>
        <w:rPr>
          <w:rFonts w:ascii="Arial" w:hAnsi="Arial" w:cs="Arial"/>
          <w:b/>
          <w:bCs/>
        </w:rPr>
        <w:fldChar w:fldCharType="end"/>
      </w:r>
    </w:p>
    <w:p w14:paraId="41197E26" w14:textId="77777777" w:rsidR="00F06483" w:rsidRDefault="00F06483" w:rsidP="00F064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A094D27" w14:textId="77777777" w:rsidR="00F06483" w:rsidRDefault="00F06483" w:rsidP="00F0648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1E18060" w14:textId="77777777" w:rsidR="00F06483" w:rsidRPr="004E535C" w:rsidRDefault="00F06483" w:rsidP="00F0648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06483" w:rsidRPr="004E535C" w14:paraId="47BC605C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306A6FC" w14:textId="77777777" w:rsidR="00F06483" w:rsidRPr="00BF1EB6" w:rsidRDefault="00F0648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140EFA9" w14:textId="77777777" w:rsidR="00F06483" w:rsidRPr="00BF1EB6" w:rsidRDefault="00F0648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336DF45" w14:textId="77777777" w:rsidR="00F06483" w:rsidRPr="00BF1EB6" w:rsidRDefault="00F0648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B20085F" w14:textId="77777777" w:rsidR="00F06483" w:rsidRPr="00BF1EB6" w:rsidRDefault="00F0648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6EE0818" w14:textId="77777777" w:rsidR="00F06483" w:rsidRPr="00BF1EB6" w:rsidRDefault="00F0648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4B95A8F" w14:textId="77777777" w:rsidR="00F06483" w:rsidRPr="00BF1EB6" w:rsidRDefault="00F0648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5D3F19F" w14:textId="77777777" w:rsidR="00F06483" w:rsidRPr="00BF1EB6" w:rsidRDefault="00F0648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EE93A26" w14:textId="77777777" w:rsidR="00F06483" w:rsidRPr="00BF1EB6" w:rsidRDefault="00F0648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468B866" w14:textId="77777777" w:rsidR="00F06483" w:rsidRPr="00BF1EB6" w:rsidRDefault="00F0648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076C672" w14:textId="77777777" w:rsidR="00F06483" w:rsidRPr="00BF1EB6" w:rsidRDefault="00F0648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7A7CF65" w14:textId="77777777" w:rsidR="00F06483" w:rsidRPr="00BF1EB6" w:rsidRDefault="00F0648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BCC1035" w14:textId="77777777" w:rsidR="00F06483" w:rsidRPr="00BF1EB6" w:rsidRDefault="00F0648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E96BC24" w14:textId="77777777" w:rsidR="00F06483" w:rsidRPr="00BF1EB6" w:rsidRDefault="00F0648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06483" w14:paraId="1FD889F0" w14:textId="77777777" w:rsidTr="00096385">
        <w:tc>
          <w:tcPr>
            <w:tcW w:w="879" w:type="dxa"/>
          </w:tcPr>
          <w:p w14:paraId="20C97481" w14:textId="77777777" w:rsidR="00F06483" w:rsidRDefault="00F06483" w:rsidP="00096385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6B872C7D" w14:textId="77777777" w:rsidR="00F06483" w:rsidRDefault="00F06483" w:rsidP="00096385">
            <w:r>
              <w:rPr>
                <w:sz w:val="16"/>
                <w:szCs w:val="16"/>
              </w:rPr>
              <w:t>0985</w:t>
            </w:r>
          </w:p>
        </w:tc>
        <w:tc>
          <w:tcPr>
            <w:tcW w:w="517" w:type="dxa"/>
          </w:tcPr>
          <w:p w14:paraId="3BC29705" w14:textId="77777777" w:rsidR="00F06483" w:rsidRDefault="00F06483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286BF7" w14:textId="77777777" w:rsidR="00F06483" w:rsidRDefault="00F0648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0C2B1B5" w14:textId="77777777" w:rsidR="00F06483" w:rsidRDefault="00F06483" w:rsidP="00096385">
            <w:r>
              <w:rPr>
                <w:sz w:val="16"/>
                <w:szCs w:val="16"/>
              </w:rPr>
              <w:t>Clarification of DC location wording in FR2 Transmit Mod Quality tests</w:t>
            </w:r>
          </w:p>
        </w:tc>
        <w:tc>
          <w:tcPr>
            <w:tcW w:w="517" w:type="dxa"/>
          </w:tcPr>
          <w:p w14:paraId="38283177" w14:textId="77777777" w:rsidR="00F06483" w:rsidRDefault="00F0648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FE6B5B" w14:textId="77777777" w:rsidR="00F06483" w:rsidRDefault="00F06483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3698D0D" w14:textId="77777777" w:rsidR="00F06483" w:rsidRDefault="00F0648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3550377" w14:textId="77777777" w:rsidR="00F06483" w:rsidRDefault="00F06483" w:rsidP="00096385">
            <w:r>
              <w:rPr>
                <w:sz w:val="16"/>
                <w:szCs w:val="16"/>
              </w:rPr>
              <w:t>R5-235228</w:t>
            </w:r>
          </w:p>
        </w:tc>
        <w:tc>
          <w:tcPr>
            <w:tcW w:w="1597" w:type="dxa"/>
          </w:tcPr>
          <w:p w14:paraId="3F72BA9B" w14:textId="77777777" w:rsidR="00F06483" w:rsidRDefault="00F06483" w:rsidP="00096385">
            <w:r>
              <w:rPr>
                <w:sz w:val="16"/>
                <w:szCs w:val="16"/>
              </w:rPr>
              <w:t>Apple Benelux B.V.</w:t>
            </w:r>
          </w:p>
        </w:tc>
        <w:tc>
          <w:tcPr>
            <w:tcW w:w="1122" w:type="dxa"/>
          </w:tcPr>
          <w:p w14:paraId="2F6DA600" w14:textId="77777777" w:rsidR="00F06483" w:rsidRDefault="00F06483" w:rsidP="00096385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</w:tcPr>
          <w:p w14:paraId="1C8611BD" w14:textId="77777777" w:rsidR="00F06483" w:rsidRDefault="00F06483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E633AED" w14:textId="77777777" w:rsidR="00F06483" w:rsidRDefault="00F06483" w:rsidP="00096385">
            <w:pPr>
              <w:rPr>
                <w:sz w:val="16"/>
                <w:szCs w:val="16"/>
              </w:rPr>
            </w:pPr>
          </w:p>
        </w:tc>
      </w:tr>
      <w:tr w:rsidR="00F06483" w14:paraId="6B027E0F" w14:textId="77777777" w:rsidTr="00096385">
        <w:tc>
          <w:tcPr>
            <w:tcW w:w="879" w:type="dxa"/>
          </w:tcPr>
          <w:p w14:paraId="51308EFC" w14:textId="77777777" w:rsidR="00F06483" w:rsidRDefault="00F06483" w:rsidP="00096385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4EEA285F" w14:textId="77777777" w:rsidR="00F06483" w:rsidRDefault="00F06483" w:rsidP="00096385">
            <w:r>
              <w:rPr>
                <w:sz w:val="16"/>
                <w:szCs w:val="16"/>
              </w:rPr>
              <w:t>0986</w:t>
            </w:r>
          </w:p>
        </w:tc>
        <w:tc>
          <w:tcPr>
            <w:tcW w:w="517" w:type="dxa"/>
          </w:tcPr>
          <w:p w14:paraId="081BA1A7" w14:textId="77777777" w:rsidR="00F06483" w:rsidRDefault="00F06483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152EAE" w14:textId="77777777" w:rsidR="00F06483" w:rsidRDefault="00F0648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2AC86B9" w14:textId="77777777" w:rsidR="00F06483" w:rsidRDefault="00F06483" w:rsidP="00096385">
            <w:r>
              <w:rPr>
                <w:sz w:val="16"/>
                <w:szCs w:val="16"/>
              </w:rPr>
              <w:t>Update of FR2 UL MIMO EVM measurement description</w:t>
            </w:r>
          </w:p>
        </w:tc>
        <w:tc>
          <w:tcPr>
            <w:tcW w:w="517" w:type="dxa"/>
          </w:tcPr>
          <w:p w14:paraId="5FB96C47" w14:textId="77777777" w:rsidR="00F06483" w:rsidRDefault="00F0648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7BD068" w14:textId="77777777" w:rsidR="00F06483" w:rsidRDefault="00F06483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13F72636" w14:textId="77777777" w:rsidR="00F06483" w:rsidRDefault="00F0648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B81A5D6" w14:textId="77777777" w:rsidR="00F06483" w:rsidRDefault="00F06483" w:rsidP="00096385">
            <w:r>
              <w:rPr>
                <w:sz w:val="16"/>
                <w:szCs w:val="16"/>
              </w:rPr>
              <w:t>R5-235229</w:t>
            </w:r>
          </w:p>
        </w:tc>
        <w:tc>
          <w:tcPr>
            <w:tcW w:w="1597" w:type="dxa"/>
          </w:tcPr>
          <w:p w14:paraId="07C3A969" w14:textId="77777777" w:rsidR="00F06483" w:rsidRDefault="00F06483" w:rsidP="00096385">
            <w:r>
              <w:rPr>
                <w:sz w:val="16"/>
                <w:szCs w:val="16"/>
              </w:rPr>
              <w:t>Apple Benelux B.V.</w:t>
            </w:r>
          </w:p>
        </w:tc>
        <w:tc>
          <w:tcPr>
            <w:tcW w:w="1122" w:type="dxa"/>
          </w:tcPr>
          <w:p w14:paraId="7846CA21" w14:textId="77777777" w:rsidR="00F06483" w:rsidRDefault="00F06483" w:rsidP="00096385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</w:tcPr>
          <w:p w14:paraId="4EC53B8A" w14:textId="77777777" w:rsidR="00F06483" w:rsidRDefault="00F06483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89F82B" w14:textId="77777777" w:rsidR="00F06483" w:rsidRDefault="00F06483" w:rsidP="00096385">
            <w:pPr>
              <w:rPr>
                <w:sz w:val="16"/>
                <w:szCs w:val="16"/>
              </w:rPr>
            </w:pPr>
          </w:p>
        </w:tc>
      </w:tr>
      <w:tr w:rsidR="00F06483" w14:paraId="35E02CD5" w14:textId="77777777" w:rsidTr="00096385">
        <w:tc>
          <w:tcPr>
            <w:tcW w:w="879" w:type="dxa"/>
          </w:tcPr>
          <w:p w14:paraId="59AAE9C7" w14:textId="77777777" w:rsidR="00F06483" w:rsidRDefault="00F06483" w:rsidP="00096385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0CD75987" w14:textId="77777777" w:rsidR="00F06483" w:rsidRDefault="00F06483" w:rsidP="00096385">
            <w:r>
              <w:rPr>
                <w:sz w:val="16"/>
                <w:szCs w:val="16"/>
              </w:rPr>
              <w:t>0987</w:t>
            </w:r>
          </w:p>
        </w:tc>
        <w:tc>
          <w:tcPr>
            <w:tcW w:w="517" w:type="dxa"/>
          </w:tcPr>
          <w:p w14:paraId="3C92488A" w14:textId="77777777" w:rsidR="00F06483" w:rsidRDefault="00F06483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2F5AE53" w14:textId="77777777" w:rsidR="00F06483" w:rsidRDefault="00F0648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62D77FA" w14:textId="77777777" w:rsidR="00F06483" w:rsidRDefault="00F06483" w:rsidP="00096385">
            <w:r>
              <w:rPr>
                <w:sz w:val="16"/>
                <w:szCs w:val="16"/>
              </w:rPr>
              <w:t>Editorial and core spec alignment updates to FR2 Beam Correspondence tests</w:t>
            </w:r>
          </w:p>
        </w:tc>
        <w:tc>
          <w:tcPr>
            <w:tcW w:w="517" w:type="dxa"/>
          </w:tcPr>
          <w:p w14:paraId="096072C9" w14:textId="77777777" w:rsidR="00F06483" w:rsidRDefault="00F0648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204F00" w14:textId="77777777" w:rsidR="00F06483" w:rsidRDefault="00F06483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7683A5DD" w14:textId="77777777" w:rsidR="00F06483" w:rsidRDefault="00F0648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37EFA95" w14:textId="77777777" w:rsidR="00F06483" w:rsidRDefault="00F06483" w:rsidP="00096385">
            <w:r>
              <w:rPr>
                <w:sz w:val="16"/>
                <w:szCs w:val="16"/>
              </w:rPr>
              <w:t>R5-235230</w:t>
            </w:r>
          </w:p>
        </w:tc>
        <w:tc>
          <w:tcPr>
            <w:tcW w:w="1597" w:type="dxa"/>
          </w:tcPr>
          <w:p w14:paraId="2960042A" w14:textId="77777777" w:rsidR="00F06483" w:rsidRDefault="00F06483" w:rsidP="00096385">
            <w:r>
              <w:rPr>
                <w:sz w:val="16"/>
                <w:szCs w:val="16"/>
              </w:rPr>
              <w:t>Apple Benelux B.V.</w:t>
            </w:r>
          </w:p>
        </w:tc>
        <w:tc>
          <w:tcPr>
            <w:tcW w:w="1122" w:type="dxa"/>
          </w:tcPr>
          <w:p w14:paraId="638C9786" w14:textId="77777777" w:rsidR="00F06483" w:rsidRDefault="00F06483" w:rsidP="00096385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</w:tcPr>
          <w:p w14:paraId="239DC879" w14:textId="77777777" w:rsidR="00F06483" w:rsidRDefault="00F06483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2086CC" w14:textId="77777777" w:rsidR="00F06483" w:rsidRDefault="00F06483" w:rsidP="00096385">
            <w:pPr>
              <w:rPr>
                <w:sz w:val="16"/>
                <w:szCs w:val="16"/>
              </w:rPr>
            </w:pPr>
          </w:p>
        </w:tc>
      </w:tr>
    </w:tbl>
    <w:p w14:paraId="7424B06E" w14:textId="77777777" w:rsidR="00F06483" w:rsidRDefault="00F06483" w:rsidP="00F06483"/>
    <w:p w14:paraId="3E916FFC" w14:textId="77777777" w:rsidR="00F06483" w:rsidRDefault="00F06483" w:rsidP="00F06483"/>
    <w:p w14:paraId="12F117CC" w14:textId="77777777" w:rsidR="009B7D70" w:rsidRPr="00917427" w:rsidRDefault="009B7D70" w:rsidP="009B7D7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RP-231641</w:t>
      </w:r>
      <w:r>
        <w:rPr>
          <w:b/>
          <w:i/>
          <w:noProof/>
          <w:sz w:val="28"/>
        </w:rPr>
        <w:fldChar w:fldCharType="end"/>
      </w:r>
    </w:p>
    <w:p w14:paraId="462AAA07" w14:textId="77777777" w:rsidR="009B7D70" w:rsidRPr="00784730" w:rsidRDefault="009B7D70" w:rsidP="009B7D70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6DC99BDE" w14:textId="77777777" w:rsidR="009B7D70" w:rsidRPr="00050554" w:rsidRDefault="009B7D70" w:rsidP="009B7D70">
      <w:pPr>
        <w:rPr>
          <w:rFonts w:ascii="Arial" w:hAnsi="Arial" w:cs="Arial"/>
          <w:b/>
          <w:bCs/>
          <w:lang w:val="en-US"/>
        </w:rPr>
      </w:pPr>
    </w:p>
    <w:p w14:paraId="6A6D7EDE" w14:textId="77777777" w:rsidR="009B7D70" w:rsidRDefault="009B7D70" w:rsidP="009B7D7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05A90828" w14:textId="77777777" w:rsidR="009B7D70" w:rsidRPr="00E145B1" w:rsidRDefault="009B7D70" w:rsidP="009B7D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NR-based access to unlicensed spectrum (NR_unlic-UEConTest)</w:t>
      </w:r>
      <w:r>
        <w:rPr>
          <w:rFonts w:ascii="Arial" w:hAnsi="Arial" w:cs="Arial"/>
          <w:b/>
          <w:bCs/>
        </w:rPr>
        <w:fldChar w:fldCharType="end"/>
      </w:r>
    </w:p>
    <w:p w14:paraId="40AAA386" w14:textId="77777777" w:rsidR="009B7D70" w:rsidRDefault="009B7D70" w:rsidP="009B7D7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13.2.7</w:t>
      </w:r>
      <w:r>
        <w:rPr>
          <w:rFonts w:ascii="Arial" w:hAnsi="Arial" w:cs="Arial"/>
          <w:b/>
          <w:bCs/>
        </w:rPr>
        <w:fldChar w:fldCharType="end"/>
      </w:r>
    </w:p>
    <w:p w14:paraId="6D501FF9" w14:textId="77777777" w:rsidR="009B7D70" w:rsidRDefault="009B7D70" w:rsidP="009B7D7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5E77A8F" w14:textId="77777777" w:rsidR="009B7D70" w:rsidRDefault="009B7D70" w:rsidP="009B7D7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C559765" w14:textId="77777777" w:rsidR="009B7D70" w:rsidRPr="004E535C" w:rsidRDefault="009B7D70" w:rsidP="009B7D7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B7D70" w:rsidRPr="004E535C" w14:paraId="4D6A02EE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A9DB031" w14:textId="77777777" w:rsidR="009B7D70" w:rsidRPr="00BF1EB6" w:rsidRDefault="009B7D7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E7D31FA" w14:textId="77777777" w:rsidR="009B7D70" w:rsidRPr="00BF1EB6" w:rsidRDefault="009B7D7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3F3060F" w14:textId="77777777" w:rsidR="009B7D70" w:rsidRPr="00BF1EB6" w:rsidRDefault="009B7D7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D3C36CD" w14:textId="77777777" w:rsidR="009B7D70" w:rsidRPr="00BF1EB6" w:rsidRDefault="009B7D7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A0F5001" w14:textId="77777777" w:rsidR="009B7D70" w:rsidRPr="00BF1EB6" w:rsidRDefault="009B7D7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87D2807" w14:textId="77777777" w:rsidR="009B7D70" w:rsidRPr="00BF1EB6" w:rsidRDefault="009B7D7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4758370" w14:textId="77777777" w:rsidR="009B7D70" w:rsidRPr="00BF1EB6" w:rsidRDefault="009B7D7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B4032EF" w14:textId="77777777" w:rsidR="009B7D70" w:rsidRPr="00BF1EB6" w:rsidRDefault="009B7D7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8EECD18" w14:textId="77777777" w:rsidR="009B7D70" w:rsidRPr="00BF1EB6" w:rsidRDefault="009B7D7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C3EFC7D" w14:textId="77777777" w:rsidR="009B7D70" w:rsidRPr="00BF1EB6" w:rsidRDefault="009B7D7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7694179" w14:textId="77777777" w:rsidR="009B7D70" w:rsidRPr="00BF1EB6" w:rsidRDefault="009B7D7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C016E63" w14:textId="77777777" w:rsidR="009B7D70" w:rsidRPr="00BF1EB6" w:rsidRDefault="009B7D7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DF4A4FB" w14:textId="77777777" w:rsidR="009B7D70" w:rsidRPr="00BF1EB6" w:rsidRDefault="009B7D7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B7D70" w14:paraId="3A42F16B" w14:textId="77777777" w:rsidTr="00096385">
        <w:tc>
          <w:tcPr>
            <w:tcW w:w="879" w:type="dxa"/>
          </w:tcPr>
          <w:p w14:paraId="76FF44D1" w14:textId="77777777" w:rsidR="009B7D70" w:rsidRDefault="009B7D70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9FFF665" w14:textId="77777777" w:rsidR="009B7D70" w:rsidRDefault="009B7D70" w:rsidP="00096385">
            <w:r>
              <w:rPr>
                <w:sz w:val="16"/>
                <w:szCs w:val="16"/>
              </w:rPr>
              <w:t>2819</w:t>
            </w:r>
          </w:p>
        </w:tc>
        <w:tc>
          <w:tcPr>
            <w:tcW w:w="517" w:type="dxa"/>
          </w:tcPr>
          <w:p w14:paraId="2B9C4CE5" w14:textId="77777777" w:rsidR="009B7D70" w:rsidRDefault="009B7D7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3EBC9E" w14:textId="77777777" w:rsidR="009B7D70" w:rsidRDefault="009B7D7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FD6C18E" w14:textId="77777777" w:rsidR="009B7D70" w:rsidRDefault="009B7D70" w:rsidP="00096385">
            <w:r>
              <w:rPr>
                <w:sz w:val="16"/>
                <w:szCs w:val="16"/>
              </w:rPr>
              <w:t>Add DC_48A_n46A configuration to 38.508-1</w:t>
            </w:r>
          </w:p>
        </w:tc>
        <w:tc>
          <w:tcPr>
            <w:tcW w:w="517" w:type="dxa"/>
          </w:tcPr>
          <w:p w14:paraId="7CCC3B59" w14:textId="77777777" w:rsidR="009B7D70" w:rsidRDefault="009B7D7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0DD292" w14:textId="77777777" w:rsidR="009B7D70" w:rsidRDefault="009B7D7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7541404" w14:textId="77777777" w:rsidR="009B7D70" w:rsidRDefault="009B7D7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F90A349" w14:textId="77777777" w:rsidR="009B7D70" w:rsidRDefault="009B7D70" w:rsidP="00096385">
            <w:r>
              <w:rPr>
                <w:sz w:val="16"/>
                <w:szCs w:val="16"/>
              </w:rPr>
              <w:t>R5-234056</w:t>
            </w:r>
          </w:p>
        </w:tc>
        <w:tc>
          <w:tcPr>
            <w:tcW w:w="1597" w:type="dxa"/>
          </w:tcPr>
          <w:p w14:paraId="4AD50C73" w14:textId="77777777" w:rsidR="009B7D70" w:rsidRDefault="009B7D70" w:rsidP="00096385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6A4B64F4" w14:textId="77777777" w:rsidR="009B7D70" w:rsidRDefault="009B7D70" w:rsidP="00096385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696CC1ED" w14:textId="77777777" w:rsidR="009B7D70" w:rsidRDefault="009B7D70" w:rsidP="00096385">
            <w:r>
              <w:rPr>
                <w:sz w:val="16"/>
                <w:szCs w:val="16"/>
              </w:rPr>
              <w:t>4.3.1.4.1.2</w:t>
            </w:r>
          </w:p>
        </w:tc>
        <w:tc>
          <w:tcPr>
            <w:tcW w:w="998" w:type="dxa"/>
          </w:tcPr>
          <w:p w14:paraId="0C588069" w14:textId="77777777" w:rsidR="009B7D70" w:rsidRDefault="009B7D7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B7D70" w14:paraId="76206C8D" w14:textId="77777777" w:rsidTr="00096385">
        <w:tc>
          <w:tcPr>
            <w:tcW w:w="879" w:type="dxa"/>
          </w:tcPr>
          <w:p w14:paraId="35347555" w14:textId="77777777" w:rsidR="009B7D70" w:rsidRDefault="009B7D70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8860117" w14:textId="77777777" w:rsidR="009B7D70" w:rsidRDefault="009B7D70" w:rsidP="00096385">
            <w:r>
              <w:rPr>
                <w:sz w:val="16"/>
                <w:szCs w:val="16"/>
              </w:rPr>
              <w:t>2916</w:t>
            </w:r>
          </w:p>
        </w:tc>
        <w:tc>
          <w:tcPr>
            <w:tcW w:w="517" w:type="dxa"/>
          </w:tcPr>
          <w:p w14:paraId="07E4A693" w14:textId="77777777" w:rsidR="009B7D70" w:rsidRDefault="009B7D7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9D7195C" w14:textId="77777777" w:rsidR="009B7D70" w:rsidRDefault="009B7D7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BF4D4F5" w14:textId="77777777" w:rsidR="009B7D70" w:rsidRDefault="009B7D70" w:rsidP="00096385">
            <w:r>
              <w:rPr>
                <w:sz w:val="16"/>
                <w:szCs w:val="16"/>
              </w:rPr>
              <w:t>Rel-16 Corrections to Table 4.3.1.0A-1 (mid test channel bandwidths) for unlicensed bands</w:t>
            </w:r>
          </w:p>
        </w:tc>
        <w:tc>
          <w:tcPr>
            <w:tcW w:w="517" w:type="dxa"/>
          </w:tcPr>
          <w:p w14:paraId="7A9AA27A" w14:textId="77777777" w:rsidR="009B7D70" w:rsidRDefault="009B7D7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581CAE" w14:textId="77777777" w:rsidR="009B7D70" w:rsidRDefault="009B7D7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4510A83" w14:textId="77777777" w:rsidR="009B7D70" w:rsidRDefault="009B7D7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40D327D" w14:textId="77777777" w:rsidR="009B7D70" w:rsidRDefault="009B7D70" w:rsidP="00096385">
            <w:r>
              <w:rPr>
                <w:sz w:val="16"/>
                <w:szCs w:val="16"/>
              </w:rPr>
              <w:t>R5-235604</w:t>
            </w:r>
          </w:p>
        </w:tc>
        <w:tc>
          <w:tcPr>
            <w:tcW w:w="1597" w:type="dxa"/>
          </w:tcPr>
          <w:p w14:paraId="5956924A" w14:textId="77777777" w:rsidR="009B7D70" w:rsidRDefault="009B7D70" w:rsidP="00096385">
            <w:r>
              <w:rPr>
                <w:sz w:val="16"/>
                <w:szCs w:val="16"/>
              </w:rPr>
              <w:t>Apple, Keysight Technologies UK Ltd</w:t>
            </w:r>
          </w:p>
        </w:tc>
        <w:tc>
          <w:tcPr>
            <w:tcW w:w="1122" w:type="dxa"/>
          </w:tcPr>
          <w:p w14:paraId="69371984" w14:textId="77777777" w:rsidR="009B7D70" w:rsidRDefault="009B7D70" w:rsidP="00096385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01DAC7BB" w14:textId="77777777" w:rsidR="009B7D70" w:rsidRDefault="009B7D7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12CFE31" w14:textId="77777777" w:rsidR="009B7D70" w:rsidRDefault="009B7D70" w:rsidP="00096385">
            <w:pPr>
              <w:rPr>
                <w:sz w:val="16"/>
                <w:szCs w:val="16"/>
              </w:rPr>
            </w:pPr>
          </w:p>
        </w:tc>
      </w:tr>
      <w:tr w:rsidR="009B7D70" w14:paraId="64DDFE96" w14:textId="77777777" w:rsidTr="00096385">
        <w:tc>
          <w:tcPr>
            <w:tcW w:w="879" w:type="dxa"/>
          </w:tcPr>
          <w:p w14:paraId="54F14A64" w14:textId="77777777" w:rsidR="009B7D70" w:rsidRDefault="009B7D70" w:rsidP="00096385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47BFD131" w14:textId="77777777" w:rsidR="009B7D70" w:rsidRDefault="009B7D70" w:rsidP="00096385">
            <w:r>
              <w:rPr>
                <w:sz w:val="16"/>
                <w:szCs w:val="16"/>
              </w:rPr>
              <w:t>0491</w:t>
            </w:r>
          </w:p>
        </w:tc>
        <w:tc>
          <w:tcPr>
            <w:tcW w:w="517" w:type="dxa"/>
          </w:tcPr>
          <w:p w14:paraId="24C9301A" w14:textId="77777777" w:rsidR="009B7D70" w:rsidRDefault="009B7D7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470D1E" w14:textId="77777777" w:rsidR="009B7D70" w:rsidRDefault="009B7D7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1CF102B" w14:textId="77777777" w:rsidR="009B7D70" w:rsidRDefault="009B7D70" w:rsidP="00096385">
            <w:r>
              <w:rPr>
                <w:sz w:val="16"/>
                <w:szCs w:val="16"/>
              </w:rPr>
              <w:t>Update baseline capability for DC_48A_n46A</w:t>
            </w:r>
          </w:p>
        </w:tc>
        <w:tc>
          <w:tcPr>
            <w:tcW w:w="517" w:type="dxa"/>
          </w:tcPr>
          <w:p w14:paraId="1FABF40D" w14:textId="77777777" w:rsidR="009B7D70" w:rsidRDefault="009B7D7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BE5391" w14:textId="77777777" w:rsidR="009B7D70" w:rsidRDefault="009B7D7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A98A808" w14:textId="77777777" w:rsidR="009B7D70" w:rsidRDefault="009B7D7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D732A40" w14:textId="77777777" w:rsidR="009B7D70" w:rsidRDefault="009B7D70" w:rsidP="00096385">
            <w:r>
              <w:rPr>
                <w:sz w:val="16"/>
                <w:szCs w:val="16"/>
              </w:rPr>
              <w:t>R5-234053</w:t>
            </w:r>
          </w:p>
        </w:tc>
        <w:tc>
          <w:tcPr>
            <w:tcW w:w="1597" w:type="dxa"/>
          </w:tcPr>
          <w:p w14:paraId="5628B017" w14:textId="77777777" w:rsidR="009B7D70" w:rsidRDefault="009B7D70" w:rsidP="00096385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71F85033" w14:textId="77777777" w:rsidR="009B7D70" w:rsidRDefault="009B7D70" w:rsidP="00096385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5E29994E" w14:textId="77777777" w:rsidR="009B7D70" w:rsidRDefault="009B7D7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CEB2B03" w14:textId="77777777" w:rsidR="009B7D70" w:rsidRDefault="009B7D70" w:rsidP="00096385">
            <w:pPr>
              <w:rPr>
                <w:sz w:val="16"/>
                <w:szCs w:val="16"/>
              </w:rPr>
            </w:pPr>
          </w:p>
        </w:tc>
      </w:tr>
      <w:tr w:rsidR="009B7D70" w14:paraId="1132C397" w14:textId="77777777" w:rsidTr="00096385">
        <w:tc>
          <w:tcPr>
            <w:tcW w:w="879" w:type="dxa"/>
          </w:tcPr>
          <w:p w14:paraId="337C9AEF" w14:textId="77777777" w:rsidR="009B7D70" w:rsidRDefault="009B7D70" w:rsidP="00096385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4E507F84" w14:textId="77777777" w:rsidR="009B7D70" w:rsidRDefault="009B7D70" w:rsidP="00096385">
            <w:r>
              <w:rPr>
                <w:sz w:val="16"/>
                <w:szCs w:val="16"/>
              </w:rPr>
              <w:t>0513</w:t>
            </w:r>
          </w:p>
        </w:tc>
        <w:tc>
          <w:tcPr>
            <w:tcW w:w="517" w:type="dxa"/>
          </w:tcPr>
          <w:p w14:paraId="0138C9BE" w14:textId="77777777" w:rsidR="009B7D70" w:rsidRDefault="009B7D7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AA028E1" w14:textId="77777777" w:rsidR="009B7D70" w:rsidRDefault="009B7D7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D4D3C0B" w14:textId="77777777" w:rsidR="009B7D70" w:rsidRDefault="009B7D70" w:rsidP="00096385">
            <w:r>
              <w:rPr>
                <w:sz w:val="16"/>
                <w:szCs w:val="16"/>
              </w:rPr>
              <w:t>Addition of PICS for Shared Spectrum</w:t>
            </w:r>
          </w:p>
        </w:tc>
        <w:tc>
          <w:tcPr>
            <w:tcW w:w="517" w:type="dxa"/>
          </w:tcPr>
          <w:p w14:paraId="47056490" w14:textId="77777777" w:rsidR="009B7D70" w:rsidRDefault="009B7D7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EFB7D0" w14:textId="77777777" w:rsidR="009B7D70" w:rsidRDefault="009B7D7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B6B75AF" w14:textId="77777777" w:rsidR="009B7D70" w:rsidRDefault="009B7D7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48EB396" w14:textId="77777777" w:rsidR="009B7D70" w:rsidRDefault="009B7D70" w:rsidP="00096385">
            <w:r>
              <w:rPr>
                <w:sz w:val="16"/>
                <w:szCs w:val="16"/>
              </w:rPr>
              <w:t>R5-235610</w:t>
            </w:r>
          </w:p>
        </w:tc>
        <w:tc>
          <w:tcPr>
            <w:tcW w:w="1597" w:type="dxa"/>
          </w:tcPr>
          <w:p w14:paraId="418C4275" w14:textId="77777777" w:rsidR="009B7D70" w:rsidRDefault="009B7D70" w:rsidP="00096385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3CDE487D" w14:textId="77777777" w:rsidR="009B7D70" w:rsidRDefault="009B7D70" w:rsidP="00096385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368FAFEA" w14:textId="77777777" w:rsidR="009B7D70" w:rsidRDefault="009B7D7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15C68F1" w14:textId="77777777" w:rsidR="009B7D70" w:rsidRDefault="009B7D70" w:rsidP="00096385">
            <w:pPr>
              <w:rPr>
                <w:sz w:val="16"/>
                <w:szCs w:val="16"/>
              </w:rPr>
            </w:pPr>
          </w:p>
        </w:tc>
      </w:tr>
      <w:tr w:rsidR="009B7D70" w14:paraId="58D88B93" w14:textId="77777777" w:rsidTr="00096385">
        <w:tc>
          <w:tcPr>
            <w:tcW w:w="879" w:type="dxa"/>
          </w:tcPr>
          <w:p w14:paraId="638629C2" w14:textId="77777777" w:rsidR="009B7D70" w:rsidRDefault="009B7D70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CFCD045" w14:textId="77777777" w:rsidR="009B7D70" w:rsidRDefault="009B7D70" w:rsidP="00096385">
            <w:r>
              <w:rPr>
                <w:sz w:val="16"/>
                <w:szCs w:val="16"/>
              </w:rPr>
              <w:t>2343</w:t>
            </w:r>
          </w:p>
        </w:tc>
        <w:tc>
          <w:tcPr>
            <w:tcW w:w="517" w:type="dxa"/>
          </w:tcPr>
          <w:p w14:paraId="79CEA3E8" w14:textId="77777777" w:rsidR="009B7D70" w:rsidRDefault="009B7D7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772E802" w14:textId="77777777" w:rsidR="009B7D70" w:rsidRDefault="009B7D7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3B376B" w14:textId="77777777" w:rsidR="009B7D70" w:rsidRDefault="009B7D70" w:rsidP="00096385">
            <w:r>
              <w:rPr>
                <w:sz w:val="16"/>
                <w:szCs w:val="16"/>
              </w:rPr>
              <w:t>TT and editor note update in NR-U Tx test cases for FR1 bands above 6GHz</w:t>
            </w:r>
          </w:p>
        </w:tc>
        <w:tc>
          <w:tcPr>
            <w:tcW w:w="517" w:type="dxa"/>
          </w:tcPr>
          <w:p w14:paraId="20C9E189" w14:textId="77777777" w:rsidR="009B7D70" w:rsidRDefault="009B7D7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DDFA31" w14:textId="77777777" w:rsidR="009B7D70" w:rsidRDefault="009B7D7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DD41733" w14:textId="77777777" w:rsidR="009B7D70" w:rsidRDefault="009B7D7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C8ABA80" w14:textId="77777777" w:rsidR="009B7D70" w:rsidRDefault="009B7D70" w:rsidP="00096385">
            <w:r>
              <w:rPr>
                <w:sz w:val="16"/>
                <w:szCs w:val="16"/>
              </w:rPr>
              <w:t>R5-235850</w:t>
            </w:r>
          </w:p>
        </w:tc>
        <w:tc>
          <w:tcPr>
            <w:tcW w:w="1597" w:type="dxa"/>
          </w:tcPr>
          <w:p w14:paraId="1121721B" w14:textId="77777777" w:rsidR="009B7D70" w:rsidRDefault="009B7D70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4B2332BA" w14:textId="77777777" w:rsidR="009B7D70" w:rsidRDefault="009B7D70" w:rsidP="00096385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205DD6E6" w14:textId="77777777" w:rsidR="009B7D70" w:rsidRDefault="009B7D7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B09FA6A" w14:textId="77777777" w:rsidR="009B7D70" w:rsidRDefault="009B7D70" w:rsidP="00096385">
            <w:pPr>
              <w:rPr>
                <w:sz w:val="16"/>
                <w:szCs w:val="16"/>
              </w:rPr>
            </w:pPr>
          </w:p>
        </w:tc>
      </w:tr>
      <w:tr w:rsidR="009B7D70" w14:paraId="09545941" w14:textId="77777777" w:rsidTr="00096385">
        <w:tc>
          <w:tcPr>
            <w:tcW w:w="879" w:type="dxa"/>
          </w:tcPr>
          <w:p w14:paraId="066F62CB" w14:textId="77777777" w:rsidR="009B7D70" w:rsidRDefault="009B7D70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A2DB7CC" w14:textId="77777777" w:rsidR="009B7D70" w:rsidRDefault="009B7D70" w:rsidP="00096385">
            <w:r>
              <w:rPr>
                <w:sz w:val="16"/>
                <w:szCs w:val="16"/>
              </w:rPr>
              <w:t>2344</w:t>
            </w:r>
          </w:p>
        </w:tc>
        <w:tc>
          <w:tcPr>
            <w:tcW w:w="517" w:type="dxa"/>
          </w:tcPr>
          <w:p w14:paraId="46F0F3D6" w14:textId="77777777" w:rsidR="009B7D70" w:rsidRDefault="009B7D7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C733C8" w14:textId="77777777" w:rsidR="009B7D70" w:rsidRDefault="009B7D7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91A4DBC" w14:textId="77777777" w:rsidR="009B7D70" w:rsidRDefault="009B7D70" w:rsidP="00096385">
            <w:r>
              <w:rPr>
                <w:sz w:val="16"/>
                <w:szCs w:val="16"/>
              </w:rPr>
              <w:t>TT and editor note update in NR-U Rx test cases for FR1 bands above 6GHz</w:t>
            </w:r>
          </w:p>
        </w:tc>
        <w:tc>
          <w:tcPr>
            <w:tcW w:w="517" w:type="dxa"/>
          </w:tcPr>
          <w:p w14:paraId="5124E31D" w14:textId="77777777" w:rsidR="009B7D70" w:rsidRDefault="009B7D7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29A3C2" w14:textId="77777777" w:rsidR="009B7D70" w:rsidRDefault="009B7D7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B7C033F" w14:textId="77777777" w:rsidR="009B7D70" w:rsidRDefault="009B7D7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F956372" w14:textId="77777777" w:rsidR="009B7D70" w:rsidRDefault="009B7D70" w:rsidP="00096385">
            <w:r>
              <w:rPr>
                <w:sz w:val="16"/>
                <w:szCs w:val="16"/>
              </w:rPr>
              <w:t>R5-235851</w:t>
            </w:r>
          </w:p>
        </w:tc>
        <w:tc>
          <w:tcPr>
            <w:tcW w:w="1597" w:type="dxa"/>
          </w:tcPr>
          <w:p w14:paraId="51150B44" w14:textId="77777777" w:rsidR="009B7D70" w:rsidRDefault="009B7D70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2F5E1D79" w14:textId="77777777" w:rsidR="009B7D70" w:rsidRDefault="009B7D70" w:rsidP="00096385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489D88C4" w14:textId="77777777" w:rsidR="009B7D70" w:rsidRDefault="009B7D70" w:rsidP="00096385">
            <w:r>
              <w:rPr>
                <w:sz w:val="16"/>
                <w:szCs w:val="16"/>
              </w:rPr>
              <w:t>7.3F, 7.5F, 7.6F</w:t>
            </w:r>
          </w:p>
        </w:tc>
        <w:tc>
          <w:tcPr>
            <w:tcW w:w="998" w:type="dxa"/>
          </w:tcPr>
          <w:p w14:paraId="5E94B0ED" w14:textId="77777777" w:rsidR="009B7D70" w:rsidRDefault="009B7D7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B7D70" w14:paraId="0E1ADE99" w14:textId="77777777" w:rsidTr="00096385">
        <w:tc>
          <w:tcPr>
            <w:tcW w:w="879" w:type="dxa"/>
          </w:tcPr>
          <w:p w14:paraId="03F0CE56" w14:textId="77777777" w:rsidR="009B7D70" w:rsidRDefault="009B7D70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82863CD" w14:textId="77777777" w:rsidR="009B7D70" w:rsidRDefault="009B7D70" w:rsidP="00096385">
            <w:r>
              <w:rPr>
                <w:sz w:val="16"/>
                <w:szCs w:val="16"/>
              </w:rPr>
              <w:t>2345</w:t>
            </w:r>
          </w:p>
        </w:tc>
        <w:tc>
          <w:tcPr>
            <w:tcW w:w="517" w:type="dxa"/>
          </w:tcPr>
          <w:p w14:paraId="50898FE8" w14:textId="77777777" w:rsidR="009B7D70" w:rsidRDefault="009B7D7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862885A" w14:textId="77777777" w:rsidR="009B7D70" w:rsidRDefault="009B7D7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15D312" w14:textId="77777777" w:rsidR="009B7D70" w:rsidRDefault="009B7D70" w:rsidP="00096385">
            <w:r>
              <w:rPr>
                <w:sz w:val="16"/>
                <w:szCs w:val="16"/>
              </w:rPr>
              <w:t>MU and TT definition for FR1 bands above 6GHz - Annex F update</w:t>
            </w:r>
          </w:p>
        </w:tc>
        <w:tc>
          <w:tcPr>
            <w:tcW w:w="517" w:type="dxa"/>
          </w:tcPr>
          <w:p w14:paraId="6B4EFC01" w14:textId="77777777" w:rsidR="009B7D70" w:rsidRDefault="009B7D7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26A17B" w14:textId="77777777" w:rsidR="009B7D70" w:rsidRDefault="009B7D7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50DD3E8" w14:textId="77777777" w:rsidR="009B7D70" w:rsidRDefault="009B7D7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E875E86" w14:textId="77777777" w:rsidR="009B7D70" w:rsidRDefault="009B7D70" w:rsidP="00096385">
            <w:r>
              <w:rPr>
                <w:sz w:val="16"/>
                <w:szCs w:val="16"/>
              </w:rPr>
              <w:t>R5-235852</w:t>
            </w:r>
          </w:p>
        </w:tc>
        <w:tc>
          <w:tcPr>
            <w:tcW w:w="1597" w:type="dxa"/>
          </w:tcPr>
          <w:p w14:paraId="1A41FC3F" w14:textId="77777777" w:rsidR="009B7D70" w:rsidRDefault="009B7D70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7076ADE3" w14:textId="77777777" w:rsidR="009B7D70" w:rsidRDefault="009B7D70" w:rsidP="00096385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13F9D5BA" w14:textId="77777777" w:rsidR="009B7D70" w:rsidRDefault="009B7D7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890893" w14:textId="77777777" w:rsidR="009B7D70" w:rsidRDefault="009B7D70" w:rsidP="00096385">
            <w:pPr>
              <w:rPr>
                <w:sz w:val="16"/>
                <w:szCs w:val="16"/>
              </w:rPr>
            </w:pPr>
          </w:p>
        </w:tc>
      </w:tr>
      <w:tr w:rsidR="009B7D70" w14:paraId="309F0AFC" w14:textId="77777777" w:rsidTr="00096385">
        <w:tc>
          <w:tcPr>
            <w:tcW w:w="879" w:type="dxa"/>
          </w:tcPr>
          <w:p w14:paraId="37DA5C57" w14:textId="77777777" w:rsidR="009B7D70" w:rsidRDefault="009B7D70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F153764" w14:textId="77777777" w:rsidR="009B7D70" w:rsidRDefault="009B7D70" w:rsidP="00096385">
            <w:r>
              <w:rPr>
                <w:sz w:val="16"/>
                <w:szCs w:val="16"/>
              </w:rPr>
              <w:t>2370</w:t>
            </w:r>
          </w:p>
        </w:tc>
        <w:tc>
          <w:tcPr>
            <w:tcW w:w="517" w:type="dxa"/>
          </w:tcPr>
          <w:p w14:paraId="7BFAE399" w14:textId="77777777" w:rsidR="009B7D70" w:rsidRDefault="009B7D7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FA507A" w14:textId="77777777" w:rsidR="009B7D70" w:rsidRDefault="009B7D7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EE47BD" w14:textId="77777777" w:rsidR="009B7D70" w:rsidRDefault="009B7D70" w:rsidP="00096385">
            <w:r>
              <w:rPr>
                <w:sz w:val="16"/>
                <w:szCs w:val="16"/>
              </w:rPr>
              <w:t>Update Transmit intermod for NR-U</w:t>
            </w:r>
          </w:p>
        </w:tc>
        <w:tc>
          <w:tcPr>
            <w:tcW w:w="517" w:type="dxa"/>
          </w:tcPr>
          <w:p w14:paraId="4B42FB52" w14:textId="77777777" w:rsidR="009B7D70" w:rsidRDefault="009B7D7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B05493" w14:textId="77777777" w:rsidR="009B7D70" w:rsidRDefault="009B7D7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EA978CB" w14:textId="77777777" w:rsidR="009B7D70" w:rsidRDefault="009B7D7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68C0B71" w14:textId="77777777" w:rsidR="009B7D70" w:rsidRDefault="009B7D70" w:rsidP="00096385">
            <w:r>
              <w:rPr>
                <w:sz w:val="16"/>
                <w:szCs w:val="16"/>
              </w:rPr>
              <w:t>R5-234591</w:t>
            </w:r>
          </w:p>
        </w:tc>
        <w:tc>
          <w:tcPr>
            <w:tcW w:w="1597" w:type="dxa"/>
          </w:tcPr>
          <w:p w14:paraId="059FC618" w14:textId="77777777" w:rsidR="009B7D70" w:rsidRDefault="009B7D70" w:rsidP="00096385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5D7F4A9A" w14:textId="77777777" w:rsidR="009B7D70" w:rsidRDefault="009B7D70" w:rsidP="00096385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775DE583" w14:textId="77777777" w:rsidR="009B7D70" w:rsidRDefault="009B7D7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3ABE2F" w14:textId="77777777" w:rsidR="009B7D70" w:rsidRDefault="009B7D70" w:rsidP="00096385">
            <w:pPr>
              <w:rPr>
                <w:sz w:val="16"/>
                <w:szCs w:val="16"/>
              </w:rPr>
            </w:pPr>
          </w:p>
        </w:tc>
      </w:tr>
      <w:tr w:rsidR="009B7D70" w14:paraId="5E1C815D" w14:textId="77777777" w:rsidTr="00096385">
        <w:tc>
          <w:tcPr>
            <w:tcW w:w="879" w:type="dxa"/>
          </w:tcPr>
          <w:p w14:paraId="60752D54" w14:textId="77777777" w:rsidR="009B7D70" w:rsidRDefault="009B7D70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A58C9CF" w14:textId="77777777" w:rsidR="009B7D70" w:rsidRDefault="009B7D70" w:rsidP="00096385">
            <w:r>
              <w:rPr>
                <w:sz w:val="16"/>
                <w:szCs w:val="16"/>
              </w:rPr>
              <w:t>2371</w:t>
            </w:r>
          </w:p>
        </w:tc>
        <w:tc>
          <w:tcPr>
            <w:tcW w:w="517" w:type="dxa"/>
          </w:tcPr>
          <w:p w14:paraId="0B42B8F5" w14:textId="77777777" w:rsidR="009B7D70" w:rsidRDefault="009B7D7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9BE4FAB" w14:textId="77777777" w:rsidR="009B7D70" w:rsidRDefault="009B7D7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032398" w14:textId="77777777" w:rsidR="009B7D70" w:rsidRDefault="009B7D70" w:rsidP="00096385">
            <w:r>
              <w:rPr>
                <w:sz w:val="16"/>
                <w:szCs w:val="16"/>
              </w:rPr>
              <w:t>Update SEM for NR-U</w:t>
            </w:r>
          </w:p>
        </w:tc>
        <w:tc>
          <w:tcPr>
            <w:tcW w:w="517" w:type="dxa"/>
          </w:tcPr>
          <w:p w14:paraId="54795B34" w14:textId="77777777" w:rsidR="009B7D70" w:rsidRDefault="009B7D7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ACC3B0" w14:textId="77777777" w:rsidR="009B7D70" w:rsidRDefault="009B7D7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4DC230F" w14:textId="77777777" w:rsidR="009B7D70" w:rsidRDefault="009B7D7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C39D469" w14:textId="77777777" w:rsidR="009B7D70" w:rsidRDefault="009B7D70" w:rsidP="00096385">
            <w:r>
              <w:rPr>
                <w:sz w:val="16"/>
                <w:szCs w:val="16"/>
              </w:rPr>
              <w:t>R5-235853</w:t>
            </w:r>
          </w:p>
        </w:tc>
        <w:tc>
          <w:tcPr>
            <w:tcW w:w="1597" w:type="dxa"/>
          </w:tcPr>
          <w:p w14:paraId="71969170" w14:textId="77777777" w:rsidR="009B7D70" w:rsidRDefault="009B7D70" w:rsidP="00096385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385678F6" w14:textId="77777777" w:rsidR="009B7D70" w:rsidRDefault="009B7D70" w:rsidP="00096385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686B5832" w14:textId="77777777" w:rsidR="009B7D70" w:rsidRDefault="009B7D70" w:rsidP="00096385">
            <w:r>
              <w:rPr>
                <w:sz w:val="16"/>
                <w:szCs w:val="16"/>
              </w:rPr>
              <w:t>6.5F.2.2</w:t>
            </w:r>
          </w:p>
        </w:tc>
        <w:tc>
          <w:tcPr>
            <w:tcW w:w="998" w:type="dxa"/>
          </w:tcPr>
          <w:p w14:paraId="79236667" w14:textId="77777777" w:rsidR="009B7D70" w:rsidRDefault="009B7D70" w:rsidP="00096385">
            <w:r>
              <w:rPr>
                <w:sz w:val="16"/>
                <w:szCs w:val="16"/>
              </w:rPr>
              <w:t xml:space="preserve">TS/TR ... CR ... ; TS 38.905 CR 0794 ; TS/TR ... CR ... </w:t>
            </w:r>
          </w:p>
        </w:tc>
      </w:tr>
      <w:tr w:rsidR="009B7D70" w14:paraId="5E000B9D" w14:textId="77777777" w:rsidTr="00096385">
        <w:tc>
          <w:tcPr>
            <w:tcW w:w="879" w:type="dxa"/>
          </w:tcPr>
          <w:p w14:paraId="069BC80C" w14:textId="77777777" w:rsidR="009B7D70" w:rsidRDefault="009B7D70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156201F" w14:textId="77777777" w:rsidR="009B7D70" w:rsidRDefault="009B7D70" w:rsidP="00096385">
            <w:r>
              <w:rPr>
                <w:sz w:val="16"/>
                <w:szCs w:val="16"/>
              </w:rPr>
              <w:t>2372</w:t>
            </w:r>
          </w:p>
        </w:tc>
        <w:tc>
          <w:tcPr>
            <w:tcW w:w="517" w:type="dxa"/>
          </w:tcPr>
          <w:p w14:paraId="001AFBBD" w14:textId="77777777" w:rsidR="009B7D70" w:rsidRDefault="009B7D7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6383729" w14:textId="77777777" w:rsidR="009B7D70" w:rsidRDefault="009B7D7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5A8EDE5" w14:textId="77777777" w:rsidR="009B7D70" w:rsidRDefault="009B7D70" w:rsidP="00096385">
            <w:r>
              <w:rPr>
                <w:sz w:val="16"/>
                <w:szCs w:val="16"/>
              </w:rPr>
              <w:t>Update ACLR for NR-U</w:t>
            </w:r>
          </w:p>
        </w:tc>
        <w:tc>
          <w:tcPr>
            <w:tcW w:w="517" w:type="dxa"/>
          </w:tcPr>
          <w:p w14:paraId="4CBB55CA" w14:textId="77777777" w:rsidR="009B7D70" w:rsidRDefault="009B7D7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D6F9ED" w14:textId="77777777" w:rsidR="009B7D70" w:rsidRDefault="009B7D7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73EE73E" w14:textId="77777777" w:rsidR="009B7D70" w:rsidRDefault="009B7D7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33A0FD0" w14:textId="77777777" w:rsidR="009B7D70" w:rsidRDefault="009B7D70" w:rsidP="00096385">
            <w:r>
              <w:rPr>
                <w:sz w:val="16"/>
                <w:szCs w:val="16"/>
              </w:rPr>
              <w:t>R5-235630</w:t>
            </w:r>
          </w:p>
        </w:tc>
        <w:tc>
          <w:tcPr>
            <w:tcW w:w="1597" w:type="dxa"/>
          </w:tcPr>
          <w:p w14:paraId="057D73AF" w14:textId="77777777" w:rsidR="009B7D70" w:rsidRDefault="009B7D70" w:rsidP="00096385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38CBC13D" w14:textId="77777777" w:rsidR="009B7D70" w:rsidRDefault="009B7D70" w:rsidP="00096385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7BC111A1" w14:textId="77777777" w:rsidR="009B7D70" w:rsidRDefault="009B7D70" w:rsidP="00096385">
            <w:r>
              <w:rPr>
                <w:sz w:val="16"/>
                <w:szCs w:val="16"/>
              </w:rPr>
              <w:t>6.5F.2.4.1</w:t>
            </w:r>
          </w:p>
        </w:tc>
        <w:tc>
          <w:tcPr>
            <w:tcW w:w="998" w:type="dxa"/>
          </w:tcPr>
          <w:p w14:paraId="38CE50D7" w14:textId="77777777" w:rsidR="009B7D70" w:rsidRDefault="009B7D70" w:rsidP="00096385">
            <w:r>
              <w:rPr>
                <w:sz w:val="16"/>
                <w:szCs w:val="16"/>
              </w:rPr>
              <w:t xml:space="preserve">TS/TR ... CR ... ; TS 38.905 CR 0794  ; TS/TR ... CR ... </w:t>
            </w:r>
          </w:p>
        </w:tc>
      </w:tr>
      <w:tr w:rsidR="009B7D70" w14:paraId="4E0F3DA8" w14:textId="77777777" w:rsidTr="00096385">
        <w:tc>
          <w:tcPr>
            <w:tcW w:w="879" w:type="dxa"/>
          </w:tcPr>
          <w:p w14:paraId="42CA7920" w14:textId="77777777" w:rsidR="009B7D70" w:rsidRDefault="009B7D70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C959A76" w14:textId="77777777" w:rsidR="009B7D70" w:rsidRDefault="009B7D70" w:rsidP="00096385">
            <w:r>
              <w:rPr>
                <w:sz w:val="16"/>
                <w:szCs w:val="16"/>
              </w:rPr>
              <w:t>2376</w:t>
            </w:r>
          </w:p>
        </w:tc>
        <w:tc>
          <w:tcPr>
            <w:tcW w:w="517" w:type="dxa"/>
          </w:tcPr>
          <w:p w14:paraId="425398E7" w14:textId="77777777" w:rsidR="009B7D70" w:rsidRDefault="009B7D7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1DAF76" w14:textId="77777777" w:rsidR="009B7D70" w:rsidRDefault="009B7D7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9E0F7AB" w14:textId="77777777" w:rsidR="009B7D70" w:rsidRDefault="009B7D70" w:rsidP="00096385">
            <w:r>
              <w:rPr>
                <w:sz w:val="16"/>
                <w:szCs w:val="16"/>
              </w:rPr>
              <w:t>update for 6.5F.1 Occupied bandwidth for NR-U</w:t>
            </w:r>
          </w:p>
        </w:tc>
        <w:tc>
          <w:tcPr>
            <w:tcW w:w="517" w:type="dxa"/>
          </w:tcPr>
          <w:p w14:paraId="068A1EA3" w14:textId="77777777" w:rsidR="009B7D70" w:rsidRDefault="009B7D7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C5F993" w14:textId="77777777" w:rsidR="009B7D70" w:rsidRDefault="009B7D7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5047C9A" w14:textId="77777777" w:rsidR="009B7D70" w:rsidRDefault="009B7D7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82D180E" w14:textId="77777777" w:rsidR="009B7D70" w:rsidRDefault="009B7D70" w:rsidP="00096385">
            <w:r>
              <w:rPr>
                <w:sz w:val="16"/>
                <w:szCs w:val="16"/>
              </w:rPr>
              <w:t>R5-234641</w:t>
            </w:r>
          </w:p>
        </w:tc>
        <w:tc>
          <w:tcPr>
            <w:tcW w:w="1597" w:type="dxa"/>
          </w:tcPr>
          <w:p w14:paraId="0500B186" w14:textId="77777777" w:rsidR="009B7D70" w:rsidRDefault="009B7D70" w:rsidP="00096385">
            <w:r>
              <w:rPr>
                <w:sz w:val="16"/>
                <w:szCs w:val="16"/>
              </w:rPr>
              <w:t>TTA</w:t>
            </w:r>
          </w:p>
        </w:tc>
        <w:tc>
          <w:tcPr>
            <w:tcW w:w="1122" w:type="dxa"/>
          </w:tcPr>
          <w:p w14:paraId="06A70C65" w14:textId="77777777" w:rsidR="009B7D70" w:rsidRDefault="009B7D70" w:rsidP="00096385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51932055" w14:textId="77777777" w:rsidR="009B7D70" w:rsidRDefault="009B7D7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4C4C13" w14:textId="77777777" w:rsidR="009B7D70" w:rsidRDefault="009B7D70" w:rsidP="00096385">
            <w:pPr>
              <w:rPr>
                <w:sz w:val="16"/>
                <w:szCs w:val="16"/>
              </w:rPr>
            </w:pPr>
          </w:p>
        </w:tc>
      </w:tr>
      <w:tr w:rsidR="009B7D70" w14:paraId="5FFC1FA9" w14:textId="77777777" w:rsidTr="00096385">
        <w:tc>
          <w:tcPr>
            <w:tcW w:w="879" w:type="dxa"/>
          </w:tcPr>
          <w:p w14:paraId="39BD3E2F" w14:textId="77777777" w:rsidR="009B7D70" w:rsidRDefault="009B7D70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C0756FC" w14:textId="77777777" w:rsidR="009B7D70" w:rsidRDefault="009B7D70" w:rsidP="00096385">
            <w:r>
              <w:rPr>
                <w:sz w:val="16"/>
                <w:szCs w:val="16"/>
              </w:rPr>
              <w:t>2396</w:t>
            </w:r>
          </w:p>
        </w:tc>
        <w:tc>
          <w:tcPr>
            <w:tcW w:w="517" w:type="dxa"/>
          </w:tcPr>
          <w:p w14:paraId="30A0C715" w14:textId="77777777" w:rsidR="009B7D70" w:rsidRDefault="009B7D7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30239B0" w14:textId="77777777" w:rsidR="009B7D70" w:rsidRDefault="009B7D7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6BCC3D" w14:textId="77777777" w:rsidR="009B7D70" w:rsidRDefault="009B7D70" w:rsidP="00096385">
            <w:r>
              <w:rPr>
                <w:sz w:val="16"/>
                <w:szCs w:val="16"/>
              </w:rPr>
              <w:t>Addition of 6.2F.2 UE maximum output power reduction for shared spectrum access</w:t>
            </w:r>
          </w:p>
        </w:tc>
        <w:tc>
          <w:tcPr>
            <w:tcW w:w="517" w:type="dxa"/>
          </w:tcPr>
          <w:p w14:paraId="6D86F595" w14:textId="77777777" w:rsidR="009B7D70" w:rsidRDefault="009B7D7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884286" w14:textId="77777777" w:rsidR="009B7D70" w:rsidRDefault="009B7D7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F6CF004" w14:textId="77777777" w:rsidR="009B7D70" w:rsidRDefault="009B7D7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1407B22" w14:textId="77777777" w:rsidR="009B7D70" w:rsidRDefault="009B7D70" w:rsidP="00096385">
            <w:r>
              <w:rPr>
                <w:sz w:val="16"/>
                <w:szCs w:val="16"/>
              </w:rPr>
              <w:t>R5-235631</w:t>
            </w:r>
          </w:p>
        </w:tc>
        <w:tc>
          <w:tcPr>
            <w:tcW w:w="1597" w:type="dxa"/>
          </w:tcPr>
          <w:p w14:paraId="11C08B3D" w14:textId="77777777" w:rsidR="009B7D70" w:rsidRDefault="009B7D70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2AA6C5E" w14:textId="77777777" w:rsidR="009B7D70" w:rsidRDefault="009B7D70" w:rsidP="00096385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7F0C1761" w14:textId="77777777" w:rsidR="009B7D70" w:rsidRDefault="009B7D70" w:rsidP="00096385">
            <w:r>
              <w:rPr>
                <w:sz w:val="16"/>
                <w:szCs w:val="16"/>
              </w:rPr>
              <w:t xml:space="preserve">  6.2F.2 (new),  F.1.2  F.3.2</w:t>
            </w:r>
          </w:p>
        </w:tc>
        <w:tc>
          <w:tcPr>
            <w:tcW w:w="998" w:type="dxa"/>
          </w:tcPr>
          <w:p w14:paraId="0DE9DE26" w14:textId="77777777" w:rsidR="009B7D70" w:rsidRDefault="009B7D70" w:rsidP="00096385">
            <w:r>
              <w:rPr>
                <w:sz w:val="16"/>
                <w:szCs w:val="16"/>
              </w:rPr>
              <w:t xml:space="preserve">TS/TR ... CR ... ; TS 38.522 CR 0328; TS/TR ... CR ... </w:t>
            </w:r>
          </w:p>
        </w:tc>
      </w:tr>
      <w:tr w:rsidR="009B7D70" w14:paraId="0EB55E0A" w14:textId="77777777" w:rsidTr="00096385">
        <w:tc>
          <w:tcPr>
            <w:tcW w:w="879" w:type="dxa"/>
          </w:tcPr>
          <w:p w14:paraId="665777A6" w14:textId="77777777" w:rsidR="009B7D70" w:rsidRDefault="009B7D70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49612AA" w14:textId="77777777" w:rsidR="009B7D70" w:rsidRDefault="009B7D70" w:rsidP="00096385">
            <w:r>
              <w:rPr>
                <w:sz w:val="16"/>
                <w:szCs w:val="16"/>
              </w:rPr>
              <w:t>2451</w:t>
            </w:r>
          </w:p>
        </w:tc>
        <w:tc>
          <w:tcPr>
            <w:tcW w:w="517" w:type="dxa"/>
          </w:tcPr>
          <w:p w14:paraId="4C56EB29" w14:textId="77777777" w:rsidR="009B7D70" w:rsidRDefault="009B7D7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D8850D9" w14:textId="77777777" w:rsidR="009B7D70" w:rsidRDefault="009B7D7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925D37" w14:textId="77777777" w:rsidR="009B7D70" w:rsidRDefault="009B7D70" w:rsidP="00096385">
            <w:r>
              <w:rPr>
                <w:sz w:val="16"/>
                <w:szCs w:val="16"/>
              </w:rPr>
              <w:t>Add max UE power for ULCA with NR-U</w:t>
            </w:r>
          </w:p>
        </w:tc>
        <w:tc>
          <w:tcPr>
            <w:tcW w:w="517" w:type="dxa"/>
          </w:tcPr>
          <w:p w14:paraId="570ECC4A" w14:textId="77777777" w:rsidR="009B7D70" w:rsidRDefault="009B7D7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C00D65" w14:textId="77777777" w:rsidR="009B7D70" w:rsidRDefault="009B7D7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BCEC5B6" w14:textId="77777777" w:rsidR="009B7D70" w:rsidRDefault="009B7D7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683D838" w14:textId="77777777" w:rsidR="009B7D70" w:rsidRDefault="009B7D70" w:rsidP="00096385">
            <w:r>
              <w:rPr>
                <w:sz w:val="16"/>
                <w:szCs w:val="16"/>
              </w:rPr>
              <w:t>R5-235643</w:t>
            </w:r>
          </w:p>
        </w:tc>
        <w:tc>
          <w:tcPr>
            <w:tcW w:w="1597" w:type="dxa"/>
          </w:tcPr>
          <w:p w14:paraId="4B0AB4FC" w14:textId="77777777" w:rsidR="009B7D70" w:rsidRDefault="009B7D70" w:rsidP="00096385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74CDFCD0" w14:textId="77777777" w:rsidR="009B7D70" w:rsidRDefault="009B7D70" w:rsidP="00096385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1D68AC87" w14:textId="77777777" w:rsidR="009B7D70" w:rsidRDefault="009B7D70" w:rsidP="00096385">
            <w:r>
              <w:rPr>
                <w:sz w:val="16"/>
                <w:szCs w:val="16"/>
              </w:rPr>
              <w:t>6.2F.1A (New)</w:t>
            </w:r>
          </w:p>
        </w:tc>
        <w:tc>
          <w:tcPr>
            <w:tcW w:w="998" w:type="dxa"/>
          </w:tcPr>
          <w:p w14:paraId="53AF7F59" w14:textId="77777777" w:rsidR="009B7D70" w:rsidRDefault="009B7D7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B7D70" w14:paraId="7DCC78EF" w14:textId="77777777" w:rsidTr="00096385">
        <w:tc>
          <w:tcPr>
            <w:tcW w:w="879" w:type="dxa"/>
          </w:tcPr>
          <w:p w14:paraId="5EE55DE7" w14:textId="77777777" w:rsidR="009B7D70" w:rsidRDefault="009B7D70" w:rsidP="00096385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20505092" w14:textId="77777777" w:rsidR="009B7D70" w:rsidRDefault="009B7D70" w:rsidP="00096385">
            <w:r>
              <w:rPr>
                <w:sz w:val="16"/>
                <w:szCs w:val="16"/>
              </w:rPr>
              <w:t>1630</w:t>
            </w:r>
          </w:p>
        </w:tc>
        <w:tc>
          <w:tcPr>
            <w:tcW w:w="517" w:type="dxa"/>
          </w:tcPr>
          <w:p w14:paraId="442FA8DC" w14:textId="77777777" w:rsidR="009B7D70" w:rsidRDefault="009B7D7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36DE61F" w14:textId="77777777" w:rsidR="009B7D70" w:rsidRDefault="009B7D7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222A2C" w14:textId="77777777" w:rsidR="009B7D70" w:rsidRDefault="009B7D70" w:rsidP="00096385">
            <w:r>
              <w:rPr>
                <w:sz w:val="16"/>
                <w:szCs w:val="16"/>
              </w:rPr>
              <w:t>Update 7.3B.2.0 for DC_48A_n46A</w:t>
            </w:r>
          </w:p>
        </w:tc>
        <w:tc>
          <w:tcPr>
            <w:tcW w:w="517" w:type="dxa"/>
          </w:tcPr>
          <w:p w14:paraId="6BB8BE03" w14:textId="77777777" w:rsidR="009B7D70" w:rsidRDefault="009B7D7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5E65BD" w14:textId="77777777" w:rsidR="009B7D70" w:rsidRDefault="009B7D7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571C5D3" w14:textId="77777777" w:rsidR="009B7D70" w:rsidRDefault="009B7D7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8BEF20B" w14:textId="77777777" w:rsidR="009B7D70" w:rsidRDefault="009B7D70" w:rsidP="00096385">
            <w:r>
              <w:rPr>
                <w:sz w:val="16"/>
                <w:szCs w:val="16"/>
              </w:rPr>
              <w:t>R5-235676</w:t>
            </w:r>
          </w:p>
        </w:tc>
        <w:tc>
          <w:tcPr>
            <w:tcW w:w="1597" w:type="dxa"/>
          </w:tcPr>
          <w:p w14:paraId="705840EC" w14:textId="77777777" w:rsidR="009B7D70" w:rsidRDefault="009B7D70" w:rsidP="00096385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04BF8F08" w14:textId="77777777" w:rsidR="009B7D70" w:rsidRDefault="009B7D70" w:rsidP="00096385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43DECB98" w14:textId="77777777" w:rsidR="009B7D70" w:rsidRDefault="009B7D7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356E12" w14:textId="77777777" w:rsidR="009B7D70" w:rsidRDefault="009B7D70" w:rsidP="00096385">
            <w:pPr>
              <w:rPr>
                <w:sz w:val="16"/>
                <w:szCs w:val="16"/>
              </w:rPr>
            </w:pPr>
          </w:p>
        </w:tc>
      </w:tr>
      <w:tr w:rsidR="009B7D70" w14:paraId="70E2666B" w14:textId="77777777" w:rsidTr="00096385">
        <w:tc>
          <w:tcPr>
            <w:tcW w:w="879" w:type="dxa"/>
          </w:tcPr>
          <w:p w14:paraId="28486535" w14:textId="77777777" w:rsidR="009B7D70" w:rsidRDefault="009B7D70" w:rsidP="00096385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7C5F69CF" w14:textId="77777777" w:rsidR="009B7D70" w:rsidRDefault="009B7D70" w:rsidP="00096385">
            <w:r>
              <w:rPr>
                <w:sz w:val="16"/>
                <w:szCs w:val="16"/>
              </w:rPr>
              <w:t>1632</w:t>
            </w:r>
          </w:p>
        </w:tc>
        <w:tc>
          <w:tcPr>
            <w:tcW w:w="517" w:type="dxa"/>
          </w:tcPr>
          <w:p w14:paraId="736B15F1" w14:textId="77777777" w:rsidR="009B7D70" w:rsidRDefault="009B7D7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35C68B" w14:textId="77777777" w:rsidR="009B7D70" w:rsidRDefault="009B7D7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0EB66A" w14:textId="77777777" w:rsidR="009B7D70" w:rsidRDefault="009B7D70" w:rsidP="00096385">
            <w:r>
              <w:rPr>
                <w:sz w:val="16"/>
                <w:szCs w:val="16"/>
              </w:rPr>
              <w:t>Update 6.2B.4.2.3.1 for DC_48A_n46</w:t>
            </w:r>
          </w:p>
        </w:tc>
        <w:tc>
          <w:tcPr>
            <w:tcW w:w="517" w:type="dxa"/>
          </w:tcPr>
          <w:p w14:paraId="6F78B3FB" w14:textId="77777777" w:rsidR="009B7D70" w:rsidRDefault="009B7D7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9D9C39" w14:textId="77777777" w:rsidR="009B7D70" w:rsidRDefault="009B7D7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D7EE9E2" w14:textId="77777777" w:rsidR="009B7D70" w:rsidRDefault="009B7D7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8DF5F43" w14:textId="77777777" w:rsidR="009B7D70" w:rsidRDefault="009B7D70" w:rsidP="00096385">
            <w:r>
              <w:rPr>
                <w:sz w:val="16"/>
                <w:szCs w:val="16"/>
              </w:rPr>
              <w:t>R5-234054</w:t>
            </w:r>
          </w:p>
        </w:tc>
        <w:tc>
          <w:tcPr>
            <w:tcW w:w="1597" w:type="dxa"/>
          </w:tcPr>
          <w:p w14:paraId="2C567737" w14:textId="77777777" w:rsidR="009B7D70" w:rsidRDefault="009B7D70" w:rsidP="00096385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0C2845C9" w14:textId="77777777" w:rsidR="009B7D70" w:rsidRDefault="009B7D70" w:rsidP="00096385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0009EA78" w14:textId="77777777" w:rsidR="009B7D70" w:rsidRDefault="009B7D70" w:rsidP="00096385">
            <w:r>
              <w:rPr>
                <w:sz w:val="16"/>
                <w:szCs w:val="16"/>
              </w:rPr>
              <w:t>6.2B.4.2.3.1</w:t>
            </w:r>
          </w:p>
        </w:tc>
        <w:tc>
          <w:tcPr>
            <w:tcW w:w="998" w:type="dxa"/>
          </w:tcPr>
          <w:p w14:paraId="1774A4C9" w14:textId="77777777" w:rsidR="009B7D70" w:rsidRDefault="009B7D7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B7D70" w14:paraId="783325E8" w14:textId="77777777" w:rsidTr="00096385">
        <w:tc>
          <w:tcPr>
            <w:tcW w:w="879" w:type="dxa"/>
          </w:tcPr>
          <w:p w14:paraId="38801598" w14:textId="77777777" w:rsidR="009B7D70" w:rsidRDefault="009B7D70" w:rsidP="00096385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24C94043" w14:textId="77777777" w:rsidR="009B7D70" w:rsidRDefault="009B7D70" w:rsidP="00096385">
            <w:r>
              <w:rPr>
                <w:sz w:val="16"/>
                <w:szCs w:val="16"/>
              </w:rPr>
              <w:t>1633</w:t>
            </w:r>
          </w:p>
        </w:tc>
        <w:tc>
          <w:tcPr>
            <w:tcW w:w="517" w:type="dxa"/>
          </w:tcPr>
          <w:p w14:paraId="57B30E39" w14:textId="77777777" w:rsidR="009B7D70" w:rsidRDefault="009B7D7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359047" w14:textId="77777777" w:rsidR="009B7D70" w:rsidRDefault="009B7D7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ECB907" w14:textId="77777777" w:rsidR="009B7D70" w:rsidRDefault="009B7D70" w:rsidP="00096385">
            <w:r>
              <w:rPr>
                <w:sz w:val="16"/>
                <w:szCs w:val="16"/>
              </w:rPr>
              <w:t>Update 6.2B.1.3 for DC_48A_n46A</w:t>
            </w:r>
          </w:p>
        </w:tc>
        <w:tc>
          <w:tcPr>
            <w:tcW w:w="517" w:type="dxa"/>
          </w:tcPr>
          <w:p w14:paraId="34831517" w14:textId="77777777" w:rsidR="009B7D70" w:rsidRDefault="009B7D7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CCDB24" w14:textId="77777777" w:rsidR="009B7D70" w:rsidRDefault="009B7D7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4FFA802" w14:textId="77777777" w:rsidR="009B7D70" w:rsidRDefault="009B7D7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EDD037B" w14:textId="77777777" w:rsidR="009B7D70" w:rsidRDefault="009B7D70" w:rsidP="00096385">
            <w:r>
              <w:rPr>
                <w:sz w:val="16"/>
                <w:szCs w:val="16"/>
              </w:rPr>
              <w:t>R5-234055</w:t>
            </w:r>
          </w:p>
        </w:tc>
        <w:tc>
          <w:tcPr>
            <w:tcW w:w="1597" w:type="dxa"/>
          </w:tcPr>
          <w:p w14:paraId="5FDB6CB5" w14:textId="77777777" w:rsidR="009B7D70" w:rsidRDefault="009B7D70" w:rsidP="00096385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7FE65296" w14:textId="77777777" w:rsidR="009B7D70" w:rsidRDefault="009B7D70" w:rsidP="00096385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41FB47D7" w14:textId="77777777" w:rsidR="009B7D70" w:rsidRDefault="009B7D70" w:rsidP="00096385">
            <w:r>
              <w:rPr>
                <w:sz w:val="16"/>
                <w:szCs w:val="16"/>
              </w:rPr>
              <w:t>6.2B.1.3</w:t>
            </w:r>
          </w:p>
        </w:tc>
        <w:tc>
          <w:tcPr>
            <w:tcW w:w="998" w:type="dxa"/>
          </w:tcPr>
          <w:p w14:paraId="5FFFECFA" w14:textId="77777777" w:rsidR="009B7D70" w:rsidRDefault="009B7D7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B7D70" w14:paraId="4062F05E" w14:textId="77777777" w:rsidTr="00096385">
        <w:tc>
          <w:tcPr>
            <w:tcW w:w="879" w:type="dxa"/>
          </w:tcPr>
          <w:p w14:paraId="5D42357B" w14:textId="77777777" w:rsidR="009B7D70" w:rsidRDefault="009B7D70" w:rsidP="00096385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500AA7CB" w14:textId="77777777" w:rsidR="009B7D70" w:rsidRDefault="009B7D70" w:rsidP="00096385">
            <w:r>
              <w:rPr>
                <w:sz w:val="16"/>
                <w:szCs w:val="16"/>
              </w:rPr>
              <w:t>1634</w:t>
            </w:r>
          </w:p>
        </w:tc>
        <w:tc>
          <w:tcPr>
            <w:tcW w:w="517" w:type="dxa"/>
          </w:tcPr>
          <w:p w14:paraId="43D3F71B" w14:textId="77777777" w:rsidR="009B7D70" w:rsidRDefault="009B7D7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BB90EA" w14:textId="77777777" w:rsidR="009B7D70" w:rsidRDefault="009B7D7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B32D22" w14:textId="77777777" w:rsidR="009B7D70" w:rsidRDefault="009B7D70" w:rsidP="00096385">
            <w:r>
              <w:rPr>
                <w:sz w:val="16"/>
                <w:szCs w:val="16"/>
              </w:rPr>
              <w:t>Update Ch5 for DC_48A_n46A</w:t>
            </w:r>
          </w:p>
        </w:tc>
        <w:tc>
          <w:tcPr>
            <w:tcW w:w="517" w:type="dxa"/>
          </w:tcPr>
          <w:p w14:paraId="2FD7602C" w14:textId="77777777" w:rsidR="009B7D70" w:rsidRDefault="009B7D7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914455" w14:textId="77777777" w:rsidR="009B7D70" w:rsidRDefault="009B7D7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3F7749B" w14:textId="77777777" w:rsidR="009B7D70" w:rsidRDefault="009B7D7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7411E5F" w14:textId="77777777" w:rsidR="009B7D70" w:rsidRDefault="009B7D70" w:rsidP="00096385">
            <w:r>
              <w:rPr>
                <w:sz w:val="16"/>
                <w:szCs w:val="16"/>
              </w:rPr>
              <w:t>R5-234057</w:t>
            </w:r>
          </w:p>
        </w:tc>
        <w:tc>
          <w:tcPr>
            <w:tcW w:w="1597" w:type="dxa"/>
          </w:tcPr>
          <w:p w14:paraId="283707F7" w14:textId="77777777" w:rsidR="009B7D70" w:rsidRDefault="009B7D70" w:rsidP="00096385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62396652" w14:textId="77777777" w:rsidR="009B7D70" w:rsidRDefault="009B7D70" w:rsidP="00096385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4F173E97" w14:textId="77777777" w:rsidR="009B7D70" w:rsidRDefault="009B7D70" w:rsidP="00096385">
            <w:r>
              <w:rPr>
                <w:sz w:val="16"/>
                <w:szCs w:val="16"/>
              </w:rPr>
              <w:t>5.5B.4.1</w:t>
            </w:r>
          </w:p>
        </w:tc>
        <w:tc>
          <w:tcPr>
            <w:tcW w:w="998" w:type="dxa"/>
          </w:tcPr>
          <w:p w14:paraId="49C908C9" w14:textId="77777777" w:rsidR="009B7D70" w:rsidRDefault="009B7D7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B7D70" w14:paraId="57253A58" w14:textId="77777777" w:rsidTr="00096385">
        <w:tc>
          <w:tcPr>
            <w:tcW w:w="879" w:type="dxa"/>
          </w:tcPr>
          <w:p w14:paraId="2EAC2ED3" w14:textId="77777777" w:rsidR="009B7D70" w:rsidRDefault="009B7D70" w:rsidP="00096385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1E8D24FA" w14:textId="77777777" w:rsidR="009B7D70" w:rsidRDefault="009B7D70" w:rsidP="00096385">
            <w:r>
              <w:rPr>
                <w:sz w:val="16"/>
                <w:szCs w:val="16"/>
              </w:rPr>
              <w:t>0719</w:t>
            </w:r>
          </w:p>
        </w:tc>
        <w:tc>
          <w:tcPr>
            <w:tcW w:w="517" w:type="dxa"/>
          </w:tcPr>
          <w:p w14:paraId="27D059DF" w14:textId="77777777" w:rsidR="009B7D70" w:rsidRDefault="009B7D7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F148BB0" w14:textId="77777777" w:rsidR="009B7D70" w:rsidRDefault="009B7D7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3FCA4F" w14:textId="77777777" w:rsidR="009B7D70" w:rsidRDefault="009B7D70" w:rsidP="00096385">
            <w:r>
              <w:rPr>
                <w:sz w:val="16"/>
                <w:szCs w:val="16"/>
              </w:rPr>
              <w:t>Update to NR-U demod test cases</w:t>
            </w:r>
          </w:p>
        </w:tc>
        <w:tc>
          <w:tcPr>
            <w:tcW w:w="517" w:type="dxa"/>
          </w:tcPr>
          <w:p w14:paraId="74411DC6" w14:textId="77777777" w:rsidR="009B7D70" w:rsidRDefault="009B7D7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203669" w14:textId="77777777" w:rsidR="009B7D70" w:rsidRDefault="009B7D70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4BD408D3" w14:textId="77777777" w:rsidR="009B7D70" w:rsidRDefault="009B7D7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06366B7" w14:textId="77777777" w:rsidR="009B7D70" w:rsidRDefault="009B7D70" w:rsidP="00096385">
            <w:r>
              <w:rPr>
                <w:sz w:val="16"/>
                <w:szCs w:val="16"/>
              </w:rPr>
              <w:t>R5-235871</w:t>
            </w:r>
          </w:p>
        </w:tc>
        <w:tc>
          <w:tcPr>
            <w:tcW w:w="1597" w:type="dxa"/>
          </w:tcPr>
          <w:p w14:paraId="2068342D" w14:textId="77777777" w:rsidR="009B7D70" w:rsidRDefault="009B7D70" w:rsidP="00096385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58A676F1" w14:textId="77777777" w:rsidR="009B7D70" w:rsidRDefault="009B7D70" w:rsidP="00096385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052DD82B" w14:textId="77777777" w:rsidR="009B7D70" w:rsidRDefault="009B7D70" w:rsidP="00096385">
            <w:r>
              <w:rPr>
                <w:sz w:val="16"/>
                <w:szCs w:val="16"/>
              </w:rPr>
              <w:t>5.2.2.2.15, 5.2.3.2.15, 5.2A.2, 5.2A.3</w:t>
            </w:r>
          </w:p>
        </w:tc>
        <w:tc>
          <w:tcPr>
            <w:tcW w:w="998" w:type="dxa"/>
          </w:tcPr>
          <w:p w14:paraId="4ACA8A37" w14:textId="77777777" w:rsidR="009B7D70" w:rsidRDefault="009B7D7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B7D70" w14:paraId="2E7AA34B" w14:textId="77777777" w:rsidTr="00096385">
        <w:tc>
          <w:tcPr>
            <w:tcW w:w="879" w:type="dxa"/>
          </w:tcPr>
          <w:p w14:paraId="4A3C1E0E" w14:textId="77777777" w:rsidR="009B7D70" w:rsidRDefault="009B7D70" w:rsidP="00096385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7F59E1FD" w14:textId="77777777" w:rsidR="009B7D70" w:rsidRDefault="009B7D70" w:rsidP="00096385">
            <w:r>
              <w:rPr>
                <w:sz w:val="16"/>
                <w:szCs w:val="16"/>
              </w:rPr>
              <w:t>0720</w:t>
            </w:r>
          </w:p>
        </w:tc>
        <w:tc>
          <w:tcPr>
            <w:tcW w:w="517" w:type="dxa"/>
          </w:tcPr>
          <w:p w14:paraId="363F9E1F" w14:textId="77777777" w:rsidR="009B7D70" w:rsidRDefault="009B7D7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A1E4CD" w14:textId="77777777" w:rsidR="009B7D70" w:rsidRDefault="009B7D7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AD368A2" w14:textId="77777777" w:rsidR="009B7D70" w:rsidRDefault="009B7D70" w:rsidP="00096385">
            <w:r>
              <w:rPr>
                <w:sz w:val="16"/>
                <w:szCs w:val="16"/>
              </w:rPr>
              <w:t>Addition of MU/TT analysis for 5.2.2.2.15, 5.2.3.2.15, 5.2A.2.3, 5.2A.3.3</w:t>
            </w:r>
          </w:p>
        </w:tc>
        <w:tc>
          <w:tcPr>
            <w:tcW w:w="517" w:type="dxa"/>
          </w:tcPr>
          <w:p w14:paraId="1B61F8BA" w14:textId="77777777" w:rsidR="009B7D70" w:rsidRDefault="009B7D7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8FC460" w14:textId="77777777" w:rsidR="009B7D70" w:rsidRDefault="009B7D70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E6D5151" w14:textId="77777777" w:rsidR="009B7D70" w:rsidRDefault="009B7D7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2D58458" w14:textId="77777777" w:rsidR="009B7D70" w:rsidRDefault="009B7D70" w:rsidP="00096385">
            <w:r>
              <w:rPr>
                <w:sz w:val="16"/>
                <w:szCs w:val="16"/>
              </w:rPr>
              <w:t>R5-234276</w:t>
            </w:r>
          </w:p>
        </w:tc>
        <w:tc>
          <w:tcPr>
            <w:tcW w:w="1597" w:type="dxa"/>
          </w:tcPr>
          <w:p w14:paraId="7442D75E" w14:textId="77777777" w:rsidR="009B7D70" w:rsidRDefault="009B7D70" w:rsidP="00096385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434D2237" w14:textId="77777777" w:rsidR="009B7D70" w:rsidRDefault="009B7D70" w:rsidP="00096385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01267592" w14:textId="77777777" w:rsidR="009B7D70" w:rsidRDefault="009B7D7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B79107F" w14:textId="77777777" w:rsidR="009B7D70" w:rsidRDefault="009B7D70" w:rsidP="00096385">
            <w:pPr>
              <w:rPr>
                <w:sz w:val="16"/>
                <w:szCs w:val="16"/>
              </w:rPr>
            </w:pPr>
          </w:p>
        </w:tc>
      </w:tr>
      <w:tr w:rsidR="009B7D70" w14:paraId="245B6725" w14:textId="77777777" w:rsidTr="00096385">
        <w:tc>
          <w:tcPr>
            <w:tcW w:w="879" w:type="dxa"/>
          </w:tcPr>
          <w:p w14:paraId="31D73A4E" w14:textId="77777777" w:rsidR="009B7D70" w:rsidRDefault="009B7D70" w:rsidP="00096385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28E495CF" w14:textId="77777777" w:rsidR="009B7D70" w:rsidRDefault="009B7D70" w:rsidP="00096385">
            <w:r>
              <w:rPr>
                <w:sz w:val="16"/>
                <w:szCs w:val="16"/>
              </w:rPr>
              <w:t>0721</w:t>
            </w:r>
          </w:p>
        </w:tc>
        <w:tc>
          <w:tcPr>
            <w:tcW w:w="517" w:type="dxa"/>
          </w:tcPr>
          <w:p w14:paraId="6453E703" w14:textId="77777777" w:rsidR="009B7D70" w:rsidRDefault="009B7D7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D23C81" w14:textId="77777777" w:rsidR="009B7D70" w:rsidRDefault="009B7D7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967CF3E" w14:textId="77777777" w:rsidR="009B7D70" w:rsidRDefault="009B7D70" w:rsidP="00096385">
            <w:r>
              <w:rPr>
                <w:sz w:val="16"/>
                <w:szCs w:val="16"/>
              </w:rPr>
              <w:t>Addition of MU/TT analysis for 6.2.2.2.1.3, 6.2.3.2.1.3</w:t>
            </w:r>
          </w:p>
        </w:tc>
        <w:tc>
          <w:tcPr>
            <w:tcW w:w="517" w:type="dxa"/>
          </w:tcPr>
          <w:p w14:paraId="1E866814" w14:textId="77777777" w:rsidR="009B7D70" w:rsidRDefault="009B7D7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5376B2" w14:textId="77777777" w:rsidR="009B7D70" w:rsidRDefault="009B7D70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0DFD63AF" w14:textId="77777777" w:rsidR="009B7D70" w:rsidRDefault="009B7D7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CE5DBF5" w14:textId="77777777" w:rsidR="009B7D70" w:rsidRDefault="009B7D70" w:rsidP="00096385">
            <w:r>
              <w:rPr>
                <w:sz w:val="16"/>
                <w:szCs w:val="16"/>
              </w:rPr>
              <w:t>R5-234277</w:t>
            </w:r>
          </w:p>
        </w:tc>
        <w:tc>
          <w:tcPr>
            <w:tcW w:w="1597" w:type="dxa"/>
          </w:tcPr>
          <w:p w14:paraId="2934265D" w14:textId="77777777" w:rsidR="009B7D70" w:rsidRDefault="009B7D70" w:rsidP="00096385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50B087E3" w14:textId="77777777" w:rsidR="009B7D70" w:rsidRDefault="009B7D70" w:rsidP="00096385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1F5A01F5" w14:textId="77777777" w:rsidR="009B7D70" w:rsidRDefault="009B7D7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09DC75" w14:textId="77777777" w:rsidR="009B7D70" w:rsidRDefault="009B7D70" w:rsidP="00096385">
            <w:pPr>
              <w:rPr>
                <w:sz w:val="16"/>
                <w:szCs w:val="16"/>
              </w:rPr>
            </w:pPr>
          </w:p>
        </w:tc>
      </w:tr>
      <w:tr w:rsidR="009B7D70" w14:paraId="7145CB95" w14:textId="77777777" w:rsidTr="00096385">
        <w:tc>
          <w:tcPr>
            <w:tcW w:w="879" w:type="dxa"/>
          </w:tcPr>
          <w:p w14:paraId="6190CCD5" w14:textId="77777777" w:rsidR="009B7D70" w:rsidRDefault="009B7D70" w:rsidP="00096385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0B0EF1C8" w14:textId="77777777" w:rsidR="009B7D70" w:rsidRDefault="009B7D70" w:rsidP="00096385">
            <w:r>
              <w:rPr>
                <w:sz w:val="16"/>
                <w:szCs w:val="16"/>
              </w:rPr>
              <w:t>0722</w:t>
            </w:r>
          </w:p>
        </w:tc>
        <w:tc>
          <w:tcPr>
            <w:tcW w:w="517" w:type="dxa"/>
          </w:tcPr>
          <w:p w14:paraId="575E366F" w14:textId="77777777" w:rsidR="009B7D70" w:rsidRDefault="009B7D7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5B23AE" w14:textId="77777777" w:rsidR="009B7D70" w:rsidRDefault="009B7D7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7749E81" w14:textId="77777777" w:rsidR="009B7D70" w:rsidRDefault="009B7D70" w:rsidP="00096385">
            <w:r>
              <w:rPr>
                <w:sz w:val="16"/>
                <w:szCs w:val="16"/>
              </w:rPr>
              <w:t>Updates to Clauses 6.2.2.2.1.3.3 and 6.2.3.2.1.3.3</w:t>
            </w:r>
          </w:p>
        </w:tc>
        <w:tc>
          <w:tcPr>
            <w:tcW w:w="517" w:type="dxa"/>
          </w:tcPr>
          <w:p w14:paraId="5FF1A1F7" w14:textId="77777777" w:rsidR="009B7D70" w:rsidRDefault="009B7D7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DF582C" w14:textId="77777777" w:rsidR="009B7D70" w:rsidRDefault="009B7D70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3A4668DA" w14:textId="77777777" w:rsidR="009B7D70" w:rsidRDefault="009B7D7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A313702" w14:textId="77777777" w:rsidR="009B7D70" w:rsidRDefault="009B7D70" w:rsidP="00096385">
            <w:r>
              <w:rPr>
                <w:sz w:val="16"/>
                <w:szCs w:val="16"/>
              </w:rPr>
              <w:t>R5-234278</w:t>
            </w:r>
          </w:p>
        </w:tc>
        <w:tc>
          <w:tcPr>
            <w:tcW w:w="1597" w:type="dxa"/>
          </w:tcPr>
          <w:p w14:paraId="0D1809F7" w14:textId="77777777" w:rsidR="009B7D70" w:rsidRDefault="009B7D70" w:rsidP="00096385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6E431215" w14:textId="77777777" w:rsidR="009B7D70" w:rsidRDefault="009B7D70" w:rsidP="00096385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1E19A92A" w14:textId="77777777" w:rsidR="009B7D70" w:rsidRDefault="009B7D7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97B7BB6" w14:textId="77777777" w:rsidR="009B7D70" w:rsidRDefault="009B7D70" w:rsidP="00096385">
            <w:pPr>
              <w:rPr>
                <w:sz w:val="16"/>
                <w:szCs w:val="16"/>
              </w:rPr>
            </w:pPr>
          </w:p>
        </w:tc>
      </w:tr>
      <w:tr w:rsidR="009B7D70" w14:paraId="586A1EC2" w14:textId="77777777" w:rsidTr="00096385">
        <w:tc>
          <w:tcPr>
            <w:tcW w:w="879" w:type="dxa"/>
          </w:tcPr>
          <w:p w14:paraId="1DA0047F" w14:textId="77777777" w:rsidR="009B7D70" w:rsidRDefault="009B7D70" w:rsidP="00096385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1ED94F3C" w14:textId="77777777" w:rsidR="009B7D70" w:rsidRDefault="009B7D70" w:rsidP="00096385">
            <w:r>
              <w:rPr>
                <w:sz w:val="16"/>
                <w:szCs w:val="16"/>
              </w:rPr>
              <w:t>0314</w:t>
            </w:r>
          </w:p>
        </w:tc>
        <w:tc>
          <w:tcPr>
            <w:tcW w:w="517" w:type="dxa"/>
          </w:tcPr>
          <w:p w14:paraId="11C17522" w14:textId="77777777" w:rsidR="009B7D70" w:rsidRDefault="009B7D7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B76601" w14:textId="77777777" w:rsidR="009B7D70" w:rsidRDefault="009B7D7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D1073C" w14:textId="77777777" w:rsidR="009B7D70" w:rsidRDefault="009B7D70" w:rsidP="00096385">
            <w:r>
              <w:rPr>
                <w:sz w:val="16"/>
                <w:szCs w:val="16"/>
              </w:rPr>
              <w:t>Update to NR-U test applicability</w:t>
            </w:r>
          </w:p>
        </w:tc>
        <w:tc>
          <w:tcPr>
            <w:tcW w:w="517" w:type="dxa"/>
          </w:tcPr>
          <w:p w14:paraId="190F5E98" w14:textId="77777777" w:rsidR="009B7D70" w:rsidRDefault="009B7D7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AC9FDE" w14:textId="77777777" w:rsidR="009B7D70" w:rsidRDefault="009B7D7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27DFFC2" w14:textId="77777777" w:rsidR="009B7D70" w:rsidRDefault="009B7D7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6C995EA" w14:textId="77777777" w:rsidR="009B7D70" w:rsidRDefault="009B7D70" w:rsidP="00096385">
            <w:r>
              <w:rPr>
                <w:sz w:val="16"/>
                <w:szCs w:val="16"/>
              </w:rPr>
              <w:t>R5-235798</w:t>
            </w:r>
          </w:p>
        </w:tc>
        <w:tc>
          <w:tcPr>
            <w:tcW w:w="1597" w:type="dxa"/>
          </w:tcPr>
          <w:p w14:paraId="4E88DCB7" w14:textId="77777777" w:rsidR="009B7D70" w:rsidRDefault="009B7D70" w:rsidP="00096385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738846D9" w14:textId="77777777" w:rsidR="009B7D70" w:rsidRDefault="009B7D70" w:rsidP="00096385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4E12E206" w14:textId="77777777" w:rsidR="009B7D70" w:rsidRDefault="009B7D7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575EF4C" w14:textId="77777777" w:rsidR="009B7D70" w:rsidRDefault="009B7D70" w:rsidP="00096385">
            <w:pPr>
              <w:rPr>
                <w:sz w:val="16"/>
                <w:szCs w:val="16"/>
              </w:rPr>
            </w:pPr>
          </w:p>
        </w:tc>
      </w:tr>
      <w:tr w:rsidR="009B7D70" w14:paraId="791FAF11" w14:textId="77777777" w:rsidTr="00096385">
        <w:tc>
          <w:tcPr>
            <w:tcW w:w="879" w:type="dxa"/>
          </w:tcPr>
          <w:p w14:paraId="7A2AE4BF" w14:textId="77777777" w:rsidR="009B7D70" w:rsidRDefault="009B7D70" w:rsidP="00096385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5A965F48" w14:textId="77777777" w:rsidR="009B7D70" w:rsidRDefault="009B7D70" w:rsidP="00096385">
            <w:r>
              <w:rPr>
                <w:sz w:val="16"/>
                <w:szCs w:val="16"/>
              </w:rPr>
              <w:t>0328</w:t>
            </w:r>
          </w:p>
        </w:tc>
        <w:tc>
          <w:tcPr>
            <w:tcW w:w="517" w:type="dxa"/>
          </w:tcPr>
          <w:p w14:paraId="55D23C93" w14:textId="77777777" w:rsidR="009B7D70" w:rsidRDefault="009B7D7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6AB10F" w14:textId="77777777" w:rsidR="009B7D70" w:rsidRDefault="009B7D7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1178E9B" w14:textId="77777777" w:rsidR="009B7D70" w:rsidRDefault="009B7D70" w:rsidP="00096385">
            <w:r>
              <w:rPr>
                <w:sz w:val="16"/>
                <w:szCs w:val="16"/>
              </w:rPr>
              <w:t>Addition of new NR-U test case 6.2F.2 in 38.522</w:t>
            </w:r>
          </w:p>
        </w:tc>
        <w:tc>
          <w:tcPr>
            <w:tcW w:w="517" w:type="dxa"/>
          </w:tcPr>
          <w:p w14:paraId="7FC6710C" w14:textId="77777777" w:rsidR="009B7D70" w:rsidRDefault="009B7D7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EBE805" w14:textId="77777777" w:rsidR="009B7D70" w:rsidRDefault="009B7D7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7310D90" w14:textId="77777777" w:rsidR="009B7D70" w:rsidRDefault="009B7D7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FE22FFE" w14:textId="77777777" w:rsidR="009B7D70" w:rsidRDefault="009B7D70" w:rsidP="00096385">
            <w:r>
              <w:rPr>
                <w:sz w:val="16"/>
                <w:szCs w:val="16"/>
              </w:rPr>
              <w:t>R5-234931</w:t>
            </w:r>
          </w:p>
        </w:tc>
        <w:tc>
          <w:tcPr>
            <w:tcW w:w="1597" w:type="dxa"/>
          </w:tcPr>
          <w:p w14:paraId="63580594" w14:textId="77777777" w:rsidR="009B7D70" w:rsidRDefault="009B7D70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2DAE498" w14:textId="77777777" w:rsidR="009B7D70" w:rsidRDefault="009B7D70" w:rsidP="00096385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62806F49" w14:textId="77777777" w:rsidR="009B7D70" w:rsidRDefault="009B7D70" w:rsidP="00096385">
            <w:r>
              <w:rPr>
                <w:sz w:val="16"/>
                <w:szCs w:val="16"/>
              </w:rPr>
              <w:t>4.1.4</w:t>
            </w:r>
          </w:p>
        </w:tc>
        <w:tc>
          <w:tcPr>
            <w:tcW w:w="998" w:type="dxa"/>
          </w:tcPr>
          <w:p w14:paraId="743A3C14" w14:textId="77777777" w:rsidR="009B7D70" w:rsidRDefault="009B7D7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B7D70" w14:paraId="50D6449F" w14:textId="77777777" w:rsidTr="00096385">
        <w:tc>
          <w:tcPr>
            <w:tcW w:w="879" w:type="dxa"/>
          </w:tcPr>
          <w:p w14:paraId="4F8C1D48" w14:textId="77777777" w:rsidR="009B7D70" w:rsidRDefault="009B7D70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D4C219B" w14:textId="77777777" w:rsidR="009B7D70" w:rsidRDefault="009B7D70" w:rsidP="00096385">
            <w:r>
              <w:rPr>
                <w:sz w:val="16"/>
                <w:szCs w:val="16"/>
              </w:rPr>
              <w:t>3869</w:t>
            </w:r>
          </w:p>
        </w:tc>
        <w:tc>
          <w:tcPr>
            <w:tcW w:w="517" w:type="dxa"/>
          </w:tcPr>
          <w:p w14:paraId="7CB217F6" w14:textId="77777777" w:rsidR="009B7D70" w:rsidRDefault="009B7D7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4E44B5" w14:textId="77777777" w:rsidR="009B7D70" w:rsidRDefault="009B7D7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AEB5D5" w14:textId="77777777" w:rsidR="009B7D70" w:rsidRDefault="009B7D70" w:rsidP="00096385">
            <w:r>
              <w:rPr>
                <w:sz w:val="16"/>
                <w:szCs w:val="16"/>
              </w:rPr>
              <w:t>Correction to NR RRC TC 8.1.8.1.1</w:t>
            </w:r>
          </w:p>
        </w:tc>
        <w:tc>
          <w:tcPr>
            <w:tcW w:w="517" w:type="dxa"/>
          </w:tcPr>
          <w:p w14:paraId="7982A3A9" w14:textId="77777777" w:rsidR="009B7D70" w:rsidRDefault="009B7D7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CD9131" w14:textId="77777777" w:rsidR="009B7D70" w:rsidRDefault="009B7D70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2047D5F3" w14:textId="77777777" w:rsidR="009B7D70" w:rsidRDefault="009B7D7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EE79A40" w14:textId="77777777" w:rsidR="009B7D70" w:rsidRDefault="009B7D70" w:rsidP="00096385">
            <w:r>
              <w:rPr>
                <w:sz w:val="16"/>
                <w:szCs w:val="16"/>
              </w:rPr>
              <w:t>R5-234002</w:t>
            </w:r>
          </w:p>
        </w:tc>
        <w:tc>
          <w:tcPr>
            <w:tcW w:w="1597" w:type="dxa"/>
          </w:tcPr>
          <w:p w14:paraId="16157453" w14:textId="77777777" w:rsidR="009B7D70" w:rsidRDefault="009B7D70" w:rsidP="0009638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01C5D5B" w14:textId="77777777" w:rsidR="009B7D70" w:rsidRDefault="009B7D70" w:rsidP="00096385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6B3657A7" w14:textId="77777777" w:rsidR="009B7D70" w:rsidRDefault="009B7D7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CD9B94" w14:textId="77777777" w:rsidR="009B7D70" w:rsidRDefault="009B7D70" w:rsidP="00096385">
            <w:pPr>
              <w:rPr>
                <w:sz w:val="16"/>
                <w:szCs w:val="16"/>
              </w:rPr>
            </w:pPr>
          </w:p>
        </w:tc>
      </w:tr>
      <w:tr w:rsidR="009B7D70" w14:paraId="37B29A0F" w14:textId="77777777" w:rsidTr="00096385">
        <w:tc>
          <w:tcPr>
            <w:tcW w:w="879" w:type="dxa"/>
          </w:tcPr>
          <w:p w14:paraId="47136905" w14:textId="77777777" w:rsidR="009B7D70" w:rsidRDefault="009B7D70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EB0B5D0" w14:textId="77777777" w:rsidR="009B7D70" w:rsidRDefault="009B7D70" w:rsidP="00096385">
            <w:r>
              <w:rPr>
                <w:sz w:val="16"/>
                <w:szCs w:val="16"/>
              </w:rPr>
              <w:t>3984</w:t>
            </w:r>
          </w:p>
        </w:tc>
        <w:tc>
          <w:tcPr>
            <w:tcW w:w="517" w:type="dxa"/>
          </w:tcPr>
          <w:p w14:paraId="6C3BD3F6" w14:textId="77777777" w:rsidR="009B7D70" w:rsidRDefault="009B7D7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E3F77AE" w14:textId="77777777" w:rsidR="009B7D70" w:rsidRDefault="009B7D7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3DF3D07" w14:textId="77777777" w:rsidR="009B7D70" w:rsidRDefault="009B7D70" w:rsidP="00096385">
            <w:r>
              <w:rPr>
                <w:sz w:val="16"/>
                <w:szCs w:val="16"/>
              </w:rPr>
              <w:t>Update to NR unlicensed test cases</w:t>
            </w:r>
          </w:p>
        </w:tc>
        <w:tc>
          <w:tcPr>
            <w:tcW w:w="517" w:type="dxa"/>
          </w:tcPr>
          <w:p w14:paraId="5635282F" w14:textId="77777777" w:rsidR="009B7D70" w:rsidRDefault="009B7D7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53699E" w14:textId="77777777" w:rsidR="009B7D70" w:rsidRDefault="009B7D70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2B07A45F" w14:textId="77777777" w:rsidR="009B7D70" w:rsidRDefault="009B7D7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F399F69" w14:textId="77777777" w:rsidR="009B7D70" w:rsidRDefault="009B7D70" w:rsidP="00096385">
            <w:r>
              <w:rPr>
                <w:sz w:val="16"/>
                <w:szCs w:val="16"/>
              </w:rPr>
              <w:t>R5-235307</w:t>
            </w:r>
          </w:p>
        </w:tc>
        <w:tc>
          <w:tcPr>
            <w:tcW w:w="1597" w:type="dxa"/>
          </w:tcPr>
          <w:p w14:paraId="40A56340" w14:textId="77777777" w:rsidR="009B7D70" w:rsidRDefault="009B7D70" w:rsidP="00096385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3DD5B81" w14:textId="77777777" w:rsidR="009B7D70" w:rsidRDefault="009B7D70" w:rsidP="00096385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7E0C21C0" w14:textId="77777777" w:rsidR="009B7D70" w:rsidRDefault="009B7D70" w:rsidP="00096385">
            <w:r>
              <w:rPr>
                <w:sz w:val="16"/>
                <w:szCs w:val="16"/>
              </w:rPr>
              <w:t>6.6.1.1, 6.6.2.1, 6.6.2.2, 6.6.2.3, 6.6.2.4, 8.1.5.6.6, 8.1.8.1.1, 8.1.8.2.1, 8.1.8.2.2, 8.2.5.7.1, 8.2.5.7.2</w:t>
            </w:r>
          </w:p>
        </w:tc>
        <w:tc>
          <w:tcPr>
            <w:tcW w:w="998" w:type="dxa"/>
          </w:tcPr>
          <w:p w14:paraId="3277C44D" w14:textId="77777777" w:rsidR="009B7D70" w:rsidRDefault="009B7D70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9B7D70" w14:paraId="5904DB1D" w14:textId="77777777" w:rsidTr="00096385">
        <w:tc>
          <w:tcPr>
            <w:tcW w:w="879" w:type="dxa"/>
          </w:tcPr>
          <w:p w14:paraId="59CD145A" w14:textId="77777777" w:rsidR="009B7D70" w:rsidRDefault="009B7D70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B92B7E8" w14:textId="77777777" w:rsidR="009B7D70" w:rsidRDefault="009B7D70" w:rsidP="00096385">
            <w:r>
              <w:rPr>
                <w:sz w:val="16"/>
                <w:szCs w:val="16"/>
              </w:rPr>
              <w:t>3986</w:t>
            </w:r>
          </w:p>
        </w:tc>
        <w:tc>
          <w:tcPr>
            <w:tcW w:w="517" w:type="dxa"/>
          </w:tcPr>
          <w:p w14:paraId="36A618BF" w14:textId="77777777" w:rsidR="009B7D70" w:rsidRDefault="009B7D7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D102C95" w14:textId="77777777" w:rsidR="009B7D70" w:rsidRDefault="009B7D7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08B17C3" w14:textId="77777777" w:rsidR="009B7D70" w:rsidRDefault="009B7D70" w:rsidP="00096385">
            <w:r>
              <w:rPr>
                <w:sz w:val="16"/>
                <w:szCs w:val="16"/>
              </w:rPr>
              <w:t>Addition of new NR Shared Spectrum test case 6.6.1.2</w:t>
            </w:r>
          </w:p>
        </w:tc>
        <w:tc>
          <w:tcPr>
            <w:tcW w:w="517" w:type="dxa"/>
          </w:tcPr>
          <w:p w14:paraId="431B6031" w14:textId="77777777" w:rsidR="009B7D70" w:rsidRDefault="009B7D7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46152A" w14:textId="77777777" w:rsidR="009B7D70" w:rsidRDefault="009B7D70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77A6AC2B" w14:textId="77777777" w:rsidR="009B7D70" w:rsidRDefault="009B7D7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027EB80" w14:textId="77777777" w:rsidR="009B7D70" w:rsidRDefault="009B7D70" w:rsidP="00096385">
            <w:r>
              <w:rPr>
                <w:sz w:val="16"/>
                <w:szCs w:val="16"/>
              </w:rPr>
              <w:t>R5-235308</w:t>
            </w:r>
          </w:p>
        </w:tc>
        <w:tc>
          <w:tcPr>
            <w:tcW w:w="1597" w:type="dxa"/>
          </w:tcPr>
          <w:p w14:paraId="26826D56" w14:textId="77777777" w:rsidR="009B7D70" w:rsidRDefault="009B7D70" w:rsidP="00096385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74A93BEE" w14:textId="77777777" w:rsidR="009B7D70" w:rsidRDefault="009B7D70" w:rsidP="00096385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1B6D0270" w14:textId="77777777" w:rsidR="009B7D70" w:rsidRDefault="009B7D70" w:rsidP="00096385">
            <w:r>
              <w:rPr>
                <w:sz w:val="16"/>
                <w:szCs w:val="16"/>
              </w:rPr>
              <w:t>6.6.1.2 (New)</w:t>
            </w:r>
          </w:p>
        </w:tc>
        <w:tc>
          <w:tcPr>
            <w:tcW w:w="998" w:type="dxa"/>
          </w:tcPr>
          <w:p w14:paraId="40034899" w14:textId="77777777" w:rsidR="009B7D70" w:rsidRDefault="009B7D70" w:rsidP="00096385">
            <w:r>
              <w:rPr>
                <w:sz w:val="16"/>
                <w:szCs w:val="16"/>
              </w:rPr>
              <w:t xml:space="preserve">TS/TR ... CR ... ; TS/TR 38.523-2 CR 0403; TS/TR ... CR ... </w:t>
            </w:r>
          </w:p>
        </w:tc>
      </w:tr>
      <w:tr w:rsidR="009B7D70" w14:paraId="0570488F" w14:textId="77777777" w:rsidTr="00096385">
        <w:tc>
          <w:tcPr>
            <w:tcW w:w="879" w:type="dxa"/>
          </w:tcPr>
          <w:p w14:paraId="2A56D6F5" w14:textId="77777777" w:rsidR="009B7D70" w:rsidRDefault="009B7D70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0812C4D" w14:textId="77777777" w:rsidR="009B7D70" w:rsidRDefault="009B7D70" w:rsidP="00096385">
            <w:r>
              <w:rPr>
                <w:sz w:val="16"/>
                <w:szCs w:val="16"/>
              </w:rPr>
              <w:t>3987</w:t>
            </w:r>
          </w:p>
        </w:tc>
        <w:tc>
          <w:tcPr>
            <w:tcW w:w="517" w:type="dxa"/>
          </w:tcPr>
          <w:p w14:paraId="568D61C2" w14:textId="77777777" w:rsidR="009B7D70" w:rsidRDefault="009B7D7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8EC3CE0" w14:textId="77777777" w:rsidR="009B7D70" w:rsidRDefault="009B7D7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9E81857" w14:textId="77777777" w:rsidR="009B7D70" w:rsidRDefault="009B7D70" w:rsidP="00096385">
            <w:r>
              <w:rPr>
                <w:sz w:val="16"/>
                <w:szCs w:val="16"/>
              </w:rPr>
              <w:t>Addition of new NR Shared Spectrum test case 7.1.1.10.3</w:t>
            </w:r>
          </w:p>
        </w:tc>
        <w:tc>
          <w:tcPr>
            <w:tcW w:w="517" w:type="dxa"/>
          </w:tcPr>
          <w:p w14:paraId="07FABFF0" w14:textId="77777777" w:rsidR="009B7D70" w:rsidRDefault="009B7D7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A2171B" w14:textId="77777777" w:rsidR="009B7D70" w:rsidRDefault="009B7D70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1A5D3423" w14:textId="77777777" w:rsidR="009B7D70" w:rsidRDefault="009B7D7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4A5E794" w14:textId="77777777" w:rsidR="009B7D70" w:rsidRDefault="009B7D70" w:rsidP="00096385">
            <w:r>
              <w:rPr>
                <w:sz w:val="16"/>
                <w:szCs w:val="16"/>
              </w:rPr>
              <w:t>R5-235309</w:t>
            </w:r>
          </w:p>
        </w:tc>
        <w:tc>
          <w:tcPr>
            <w:tcW w:w="1597" w:type="dxa"/>
          </w:tcPr>
          <w:p w14:paraId="6BB1C977" w14:textId="77777777" w:rsidR="009B7D70" w:rsidRDefault="009B7D70" w:rsidP="00096385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1E8ADCFC" w14:textId="77777777" w:rsidR="009B7D70" w:rsidRDefault="009B7D70" w:rsidP="00096385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504C61AC" w14:textId="77777777" w:rsidR="009B7D70" w:rsidRDefault="009B7D70" w:rsidP="00096385">
            <w:r>
              <w:rPr>
                <w:sz w:val="16"/>
                <w:szCs w:val="16"/>
              </w:rPr>
              <w:t>7.1.1.10.3 (New)</w:t>
            </w:r>
          </w:p>
        </w:tc>
        <w:tc>
          <w:tcPr>
            <w:tcW w:w="998" w:type="dxa"/>
          </w:tcPr>
          <w:p w14:paraId="1D4BF12F" w14:textId="77777777" w:rsidR="009B7D70" w:rsidRDefault="009B7D70" w:rsidP="00096385">
            <w:r>
              <w:rPr>
                <w:sz w:val="16"/>
                <w:szCs w:val="16"/>
              </w:rPr>
              <w:t xml:space="preserve">TS/TR ... CR ... ; TS/TR 38.523-2 CR 0403; TS/TR ... CR ... </w:t>
            </w:r>
          </w:p>
        </w:tc>
      </w:tr>
      <w:tr w:rsidR="009B7D70" w14:paraId="011501F1" w14:textId="77777777" w:rsidTr="00096385">
        <w:tc>
          <w:tcPr>
            <w:tcW w:w="879" w:type="dxa"/>
          </w:tcPr>
          <w:p w14:paraId="3F9C3711" w14:textId="77777777" w:rsidR="009B7D70" w:rsidRDefault="009B7D70" w:rsidP="00096385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66F96BF4" w14:textId="77777777" w:rsidR="009B7D70" w:rsidRDefault="009B7D70" w:rsidP="00096385">
            <w:r>
              <w:rPr>
                <w:sz w:val="16"/>
                <w:szCs w:val="16"/>
              </w:rPr>
              <w:t>0401</w:t>
            </w:r>
          </w:p>
        </w:tc>
        <w:tc>
          <w:tcPr>
            <w:tcW w:w="517" w:type="dxa"/>
          </w:tcPr>
          <w:p w14:paraId="09AF553F" w14:textId="77777777" w:rsidR="009B7D70" w:rsidRDefault="009B7D7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66110E" w14:textId="77777777" w:rsidR="009B7D70" w:rsidRDefault="009B7D7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4A8FE48" w14:textId="77777777" w:rsidR="009B7D70" w:rsidRDefault="009B7D70" w:rsidP="00096385">
            <w:r>
              <w:rPr>
                <w:sz w:val="16"/>
                <w:szCs w:val="16"/>
              </w:rPr>
              <w:t>Title update to NR unlicensed test cases</w:t>
            </w:r>
          </w:p>
        </w:tc>
        <w:tc>
          <w:tcPr>
            <w:tcW w:w="517" w:type="dxa"/>
          </w:tcPr>
          <w:p w14:paraId="522FF2D6" w14:textId="77777777" w:rsidR="009B7D70" w:rsidRDefault="009B7D7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83DE0D" w14:textId="77777777" w:rsidR="009B7D70" w:rsidRDefault="009B7D70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21EA5830" w14:textId="77777777" w:rsidR="009B7D70" w:rsidRDefault="009B7D7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645FD82" w14:textId="77777777" w:rsidR="009B7D70" w:rsidRDefault="009B7D70" w:rsidP="00096385">
            <w:r>
              <w:rPr>
                <w:sz w:val="16"/>
                <w:szCs w:val="16"/>
              </w:rPr>
              <w:t>R5-235089</w:t>
            </w:r>
          </w:p>
        </w:tc>
        <w:tc>
          <w:tcPr>
            <w:tcW w:w="1597" w:type="dxa"/>
          </w:tcPr>
          <w:p w14:paraId="361B366D" w14:textId="77777777" w:rsidR="009B7D70" w:rsidRDefault="009B7D70" w:rsidP="00096385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4D03B10A" w14:textId="77777777" w:rsidR="009B7D70" w:rsidRDefault="009B7D70" w:rsidP="00096385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21ABA460" w14:textId="77777777" w:rsidR="009B7D70" w:rsidRDefault="009B7D70" w:rsidP="00096385">
            <w:r>
              <w:rPr>
                <w:sz w:val="16"/>
                <w:szCs w:val="16"/>
              </w:rPr>
              <w:t>4.1</w:t>
            </w:r>
          </w:p>
        </w:tc>
        <w:tc>
          <w:tcPr>
            <w:tcW w:w="998" w:type="dxa"/>
          </w:tcPr>
          <w:p w14:paraId="50CDC540" w14:textId="77777777" w:rsidR="009B7D70" w:rsidRDefault="009B7D70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9B7D70" w14:paraId="6BCBC39A" w14:textId="77777777" w:rsidTr="00096385">
        <w:tc>
          <w:tcPr>
            <w:tcW w:w="879" w:type="dxa"/>
          </w:tcPr>
          <w:p w14:paraId="1DF83E4A" w14:textId="77777777" w:rsidR="009B7D70" w:rsidRDefault="009B7D70" w:rsidP="00096385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577A5827" w14:textId="77777777" w:rsidR="009B7D70" w:rsidRDefault="009B7D70" w:rsidP="00096385">
            <w:r>
              <w:rPr>
                <w:sz w:val="16"/>
                <w:szCs w:val="16"/>
              </w:rPr>
              <w:t>0403</w:t>
            </w:r>
          </w:p>
        </w:tc>
        <w:tc>
          <w:tcPr>
            <w:tcW w:w="517" w:type="dxa"/>
          </w:tcPr>
          <w:p w14:paraId="0B94A926" w14:textId="77777777" w:rsidR="009B7D70" w:rsidRDefault="009B7D7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129D1D9" w14:textId="77777777" w:rsidR="009B7D70" w:rsidRDefault="009B7D7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C6450C5" w14:textId="77777777" w:rsidR="009B7D70" w:rsidRDefault="009B7D70" w:rsidP="00096385">
            <w:r>
              <w:rPr>
                <w:sz w:val="16"/>
                <w:szCs w:val="16"/>
              </w:rPr>
              <w:t>Applicability updates to NR shared spectrum test cases</w:t>
            </w:r>
          </w:p>
        </w:tc>
        <w:tc>
          <w:tcPr>
            <w:tcW w:w="517" w:type="dxa"/>
          </w:tcPr>
          <w:p w14:paraId="4F7B4E5D" w14:textId="77777777" w:rsidR="009B7D70" w:rsidRDefault="009B7D7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7A137C" w14:textId="77777777" w:rsidR="009B7D70" w:rsidRDefault="009B7D70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0E4A63C0" w14:textId="77777777" w:rsidR="009B7D70" w:rsidRDefault="009B7D7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6E17F36" w14:textId="77777777" w:rsidR="009B7D70" w:rsidRDefault="009B7D70" w:rsidP="00096385">
            <w:r>
              <w:rPr>
                <w:sz w:val="16"/>
                <w:szCs w:val="16"/>
              </w:rPr>
              <w:t>R5-235310</w:t>
            </w:r>
          </w:p>
        </w:tc>
        <w:tc>
          <w:tcPr>
            <w:tcW w:w="1597" w:type="dxa"/>
          </w:tcPr>
          <w:p w14:paraId="23DA18E1" w14:textId="77777777" w:rsidR="009B7D70" w:rsidRDefault="009B7D70" w:rsidP="00096385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00F9368D" w14:textId="77777777" w:rsidR="009B7D70" w:rsidRDefault="009B7D70" w:rsidP="00096385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73AE6549" w14:textId="77777777" w:rsidR="009B7D70" w:rsidRDefault="009B7D70" w:rsidP="00096385">
            <w:r>
              <w:rPr>
                <w:sz w:val="16"/>
                <w:szCs w:val="16"/>
              </w:rPr>
              <w:t>4.1, 4.2</w:t>
            </w:r>
          </w:p>
        </w:tc>
        <w:tc>
          <w:tcPr>
            <w:tcW w:w="998" w:type="dxa"/>
          </w:tcPr>
          <w:p w14:paraId="047085DB" w14:textId="77777777" w:rsidR="009B7D70" w:rsidRDefault="009B7D70" w:rsidP="00096385">
            <w:r>
              <w:rPr>
                <w:sz w:val="16"/>
                <w:szCs w:val="16"/>
              </w:rPr>
              <w:t xml:space="preserve">TS/TR ... CR ... ; TS/TR 38.523-1 CR 3986 CR 3987; TS/TR ... CR ... </w:t>
            </w:r>
          </w:p>
        </w:tc>
      </w:tr>
      <w:tr w:rsidR="009B7D70" w14:paraId="73575861" w14:textId="77777777" w:rsidTr="00096385">
        <w:tc>
          <w:tcPr>
            <w:tcW w:w="879" w:type="dxa"/>
          </w:tcPr>
          <w:p w14:paraId="031BC8C2" w14:textId="77777777" w:rsidR="009B7D70" w:rsidRDefault="009B7D70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BF17DD6" w14:textId="77777777" w:rsidR="009B7D70" w:rsidRDefault="009B7D70" w:rsidP="00096385">
            <w:r>
              <w:rPr>
                <w:sz w:val="16"/>
                <w:szCs w:val="16"/>
              </w:rPr>
              <w:t>2552</w:t>
            </w:r>
          </w:p>
        </w:tc>
        <w:tc>
          <w:tcPr>
            <w:tcW w:w="517" w:type="dxa"/>
          </w:tcPr>
          <w:p w14:paraId="5A755FE5" w14:textId="77777777" w:rsidR="009B7D70" w:rsidRDefault="009B7D7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ECCD46" w14:textId="77777777" w:rsidR="009B7D70" w:rsidRDefault="009B7D7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E8BE4A7" w14:textId="77777777" w:rsidR="009B7D70" w:rsidRDefault="009B7D70" w:rsidP="00096385">
            <w:r>
              <w:rPr>
                <w:sz w:val="16"/>
                <w:szCs w:val="16"/>
              </w:rPr>
              <w:t>Addition of NR-U general sections</w:t>
            </w:r>
          </w:p>
        </w:tc>
        <w:tc>
          <w:tcPr>
            <w:tcW w:w="517" w:type="dxa"/>
          </w:tcPr>
          <w:p w14:paraId="27CF9590" w14:textId="77777777" w:rsidR="009B7D70" w:rsidRDefault="009B7D7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A9864F" w14:textId="77777777" w:rsidR="009B7D70" w:rsidRDefault="009B7D70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F926C1A" w14:textId="77777777" w:rsidR="009B7D70" w:rsidRDefault="009B7D7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F49EE65" w14:textId="77777777" w:rsidR="009B7D70" w:rsidRDefault="009B7D70" w:rsidP="00096385">
            <w:r>
              <w:rPr>
                <w:sz w:val="16"/>
                <w:szCs w:val="16"/>
              </w:rPr>
              <w:t>R5-234653</w:t>
            </w:r>
          </w:p>
        </w:tc>
        <w:tc>
          <w:tcPr>
            <w:tcW w:w="1597" w:type="dxa"/>
          </w:tcPr>
          <w:p w14:paraId="024B8771" w14:textId="77777777" w:rsidR="009B7D70" w:rsidRDefault="009B7D70" w:rsidP="00096385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26979926" w14:textId="77777777" w:rsidR="009B7D70" w:rsidRDefault="009B7D70" w:rsidP="00096385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20DB08E5" w14:textId="77777777" w:rsidR="009B7D70" w:rsidRDefault="009B7D7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F10B9E" w14:textId="77777777" w:rsidR="009B7D70" w:rsidRDefault="009B7D70" w:rsidP="00096385">
            <w:pPr>
              <w:rPr>
                <w:sz w:val="16"/>
                <w:szCs w:val="16"/>
              </w:rPr>
            </w:pPr>
          </w:p>
        </w:tc>
      </w:tr>
      <w:tr w:rsidR="009B7D70" w14:paraId="01176C69" w14:textId="77777777" w:rsidTr="00096385">
        <w:tc>
          <w:tcPr>
            <w:tcW w:w="879" w:type="dxa"/>
          </w:tcPr>
          <w:p w14:paraId="78E672FA" w14:textId="77777777" w:rsidR="009B7D70" w:rsidRDefault="009B7D70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BD5D6D5" w14:textId="77777777" w:rsidR="009B7D70" w:rsidRDefault="009B7D70" w:rsidP="00096385">
            <w:r>
              <w:rPr>
                <w:sz w:val="16"/>
                <w:szCs w:val="16"/>
              </w:rPr>
              <w:t>2553</w:t>
            </w:r>
          </w:p>
        </w:tc>
        <w:tc>
          <w:tcPr>
            <w:tcW w:w="517" w:type="dxa"/>
          </w:tcPr>
          <w:p w14:paraId="159F8685" w14:textId="77777777" w:rsidR="009B7D70" w:rsidRDefault="009B7D7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F84754" w14:textId="77777777" w:rsidR="009B7D70" w:rsidRDefault="009B7D7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6D51F09" w14:textId="77777777" w:rsidR="009B7D70" w:rsidRDefault="009B7D70" w:rsidP="00096385">
            <w:r>
              <w:rPr>
                <w:sz w:val="16"/>
                <w:szCs w:val="16"/>
              </w:rPr>
              <w:t>Addition of NR-U interruption test case</w:t>
            </w:r>
          </w:p>
        </w:tc>
        <w:tc>
          <w:tcPr>
            <w:tcW w:w="517" w:type="dxa"/>
          </w:tcPr>
          <w:p w14:paraId="3914549E" w14:textId="77777777" w:rsidR="009B7D70" w:rsidRDefault="009B7D7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FEFBA7" w14:textId="77777777" w:rsidR="009B7D70" w:rsidRDefault="009B7D70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0090FBB" w14:textId="77777777" w:rsidR="009B7D70" w:rsidRDefault="009B7D7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6AD5F82" w14:textId="77777777" w:rsidR="009B7D70" w:rsidRDefault="009B7D70" w:rsidP="00096385">
            <w:r>
              <w:rPr>
                <w:sz w:val="16"/>
                <w:szCs w:val="16"/>
              </w:rPr>
              <w:t>R5-234654</w:t>
            </w:r>
          </w:p>
        </w:tc>
        <w:tc>
          <w:tcPr>
            <w:tcW w:w="1597" w:type="dxa"/>
          </w:tcPr>
          <w:p w14:paraId="5435F19D" w14:textId="77777777" w:rsidR="009B7D70" w:rsidRDefault="009B7D70" w:rsidP="00096385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348309C0" w14:textId="77777777" w:rsidR="009B7D70" w:rsidRDefault="009B7D70" w:rsidP="00096385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2219CBF1" w14:textId="77777777" w:rsidR="009B7D70" w:rsidRDefault="009B7D7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B19113" w14:textId="77777777" w:rsidR="009B7D70" w:rsidRDefault="009B7D70" w:rsidP="00096385">
            <w:pPr>
              <w:rPr>
                <w:sz w:val="16"/>
                <w:szCs w:val="16"/>
              </w:rPr>
            </w:pPr>
          </w:p>
        </w:tc>
      </w:tr>
      <w:tr w:rsidR="009B7D70" w14:paraId="62850996" w14:textId="77777777" w:rsidTr="00096385">
        <w:tc>
          <w:tcPr>
            <w:tcW w:w="879" w:type="dxa"/>
          </w:tcPr>
          <w:p w14:paraId="7AA697D6" w14:textId="77777777" w:rsidR="009B7D70" w:rsidRDefault="009B7D70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41BE693" w14:textId="77777777" w:rsidR="009B7D70" w:rsidRDefault="009B7D70" w:rsidP="00096385">
            <w:r>
              <w:rPr>
                <w:sz w:val="16"/>
                <w:szCs w:val="16"/>
              </w:rPr>
              <w:t>2554</w:t>
            </w:r>
          </w:p>
        </w:tc>
        <w:tc>
          <w:tcPr>
            <w:tcW w:w="517" w:type="dxa"/>
          </w:tcPr>
          <w:p w14:paraId="1D69881F" w14:textId="77777777" w:rsidR="009B7D70" w:rsidRDefault="009B7D7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97C442" w14:textId="77777777" w:rsidR="009B7D70" w:rsidRDefault="009B7D7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50FE40" w14:textId="77777777" w:rsidR="009B7D70" w:rsidRDefault="009B7D70" w:rsidP="00096385">
            <w:r>
              <w:rPr>
                <w:sz w:val="16"/>
                <w:szCs w:val="16"/>
              </w:rPr>
              <w:t>Addition of NR-U SCell activation and deactivation test cases</w:t>
            </w:r>
          </w:p>
        </w:tc>
        <w:tc>
          <w:tcPr>
            <w:tcW w:w="517" w:type="dxa"/>
          </w:tcPr>
          <w:p w14:paraId="2736DB35" w14:textId="77777777" w:rsidR="009B7D70" w:rsidRDefault="009B7D7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8440C4" w14:textId="77777777" w:rsidR="009B7D70" w:rsidRDefault="009B7D70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2B5881B" w14:textId="77777777" w:rsidR="009B7D70" w:rsidRDefault="009B7D7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93332AC" w14:textId="77777777" w:rsidR="009B7D70" w:rsidRDefault="009B7D70" w:rsidP="00096385">
            <w:r>
              <w:rPr>
                <w:sz w:val="16"/>
                <w:szCs w:val="16"/>
              </w:rPr>
              <w:t>R5-234655</w:t>
            </w:r>
          </w:p>
        </w:tc>
        <w:tc>
          <w:tcPr>
            <w:tcW w:w="1597" w:type="dxa"/>
          </w:tcPr>
          <w:p w14:paraId="3C2BD989" w14:textId="77777777" w:rsidR="009B7D70" w:rsidRDefault="009B7D70" w:rsidP="00096385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794529B8" w14:textId="77777777" w:rsidR="009B7D70" w:rsidRDefault="009B7D70" w:rsidP="00096385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6D5E6696" w14:textId="77777777" w:rsidR="009B7D70" w:rsidRDefault="009B7D7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9927450" w14:textId="77777777" w:rsidR="009B7D70" w:rsidRDefault="009B7D70" w:rsidP="00096385">
            <w:pPr>
              <w:rPr>
                <w:sz w:val="16"/>
                <w:szCs w:val="16"/>
              </w:rPr>
            </w:pPr>
          </w:p>
        </w:tc>
      </w:tr>
      <w:tr w:rsidR="009B7D70" w14:paraId="5F6C068E" w14:textId="77777777" w:rsidTr="00096385">
        <w:tc>
          <w:tcPr>
            <w:tcW w:w="879" w:type="dxa"/>
          </w:tcPr>
          <w:p w14:paraId="24CDA83E" w14:textId="77777777" w:rsidR="009B7D70" w:rsidRDefault="009B7D70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0BC29D2" w14:textId="77777777" w:rsidR="009B7D70" w:rsidRDefault="009B7D70" w:rsidP="00096385">
            <w:r>
              <w:rPr>
                <w:sz w:val="16"/>
                <w:szCs w:val="16"/>
              </w:rPr>
              <w:t>2555</w:t>
            </w:r>
          </w:p>
        </w:tc>
        <w:tc>
          <w:tcPr>
            <w:tcW w:w="517" w:type="dxa"/>
          </w:tcPr>
          <w:p w14:paraId="4D9D01DB" w14:textId="77777777" w:rsidR="009B7D70" w:rsidRDefault="009B7D7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5CFA9D" w14:textId="77777777" w:rsidR="009B7D70" w:rsidRDefault="009B7D7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90725FC" w14:textId="77777777" w:rsidR="009B7D70" w:rsidRDefault="009B7D70" w:rsidP="00096385">
            <w:r>
              <w:rPr>
                <w:sz w:val="16"/>
                <w:szCs w:val="16"/>
              </w:rPr>
              <w:t>Addition of NR-U SS-RSRQ measurement accuracy test cases</w:t>
            </w:r>
          </w:p>
        </w:tc>
        <w:tc>
          <w:tcPr>
            <w:tcW w:w="517" w:type="dxa"/>
          </w:tcPr>
          <w:p w14:paraId="0249234C" w14:textId="77777777" w:rsidR="009B7D70" w:rsidRDefault="009B7D7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DBB98E" w14:textId="77777777" w:rsidR="009B7D70" w:rsidRDefault="009B7D70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A6A5719" w14:textId="77777777" w:rsidR="009B7D70" w:rsidRDefault="009B7D7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C9C5B1D" w14:textId="77777777" w:rsidR="009B7D70" w:rsidRDefault="009B7D70" w:rsidP="00096385">
            <w:r>
              <w:rPr>
                <w:sz w:val="16"/>
                <w:szCs w:val="16"/>
              </w:rPr>
              <w:t>R5-234656</w:t>
            </w:r>
          </w:p>
        </w:tc>
        <w:tc>
          <w:tcPr>
            <w:tcW w:w="1597" w:type="dxa"/>
          </w:tcPr>
          <w:p w14:paraId="656012C4" w14:textId="77777777" w:rsidR="009B7D70" w:rsidRDefault="009B7D70" w:rsidP="00096385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31BCE1FD" w14:textId="77777777" w:rsidR="009B7D70" w:rsidRDefault="009B7D70" w:rsidP="00096385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36367942" w14:textId="77777777" w:rsidR="009B7D70" w:rsidRDefault="009B7D7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D6A45A" w14:textId="77777777" w:rsidR="009B7D70" w:rsidRDefault="009B7D70" w:rsidP="00096385">
            <w:pPr>
              <w:rPr>
                <w:sz w:val="16"/>
                <w:szCs w:val="16"/>
              </w:rPr>
            </w:pPr>
          </w:p>
        </w:tc>
      </w:tr>
      <w:tr w:rsidR="009B7D70" w14:paraId="4509D99F" w14:textId="77777777" w:rsidTr="00096385">
        <w:tc>
          <w:tcPr>
            <w:tcW w:w="879" w:type="dxa"/>
          </w:tcPr>
          <w:p w14:paraId="4E446B13" w14:textId="77777777" w:rsidR="009B7D70" w:rsidRDefault="009B7D70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1CC8A8D" w14:textId="77777777" w:rsidR="009B7D70" w:rsidRDefault="009B7D70" w:rsidP="00096385">
            <w:r>
              <w:rPr>
                <w:sz w:val="16"/>
                <w:szCs w:val="16"/>
              </w:rPr>
              <w:t>2556</w:t>
            </w:r>
          </w:p>
        </w:tc>
        <w:tc>
          <w:tcPr>
            <w:tcW w:w="517" w:type="dxa"/>
          </w:tcPr>
          <w:p w14:paraId="0EEC041D" w14:textId="77777777" w:rsidR="009B7D70" w:rsidRDefault="009B7D7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668B8E" w14:textId="77777777" w:rsidR="009B7D70" w:rsidRDefault="009B7D7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C0470D8" w14:textId="77777777" w:rsidR="009B7D70" w:rsidRDefault="009B7D70" w:rsidP="00096385">
            <w:r>
              <w:rPr>
                <w:sz w:val="16"/>
                <w:szCs w:val="16"/>
              </w:rPr>
              <w:t>Addition of NR-U SS-SINR measurement accuracy test cases</w:t>
            </w:r>
          </w:p>
        </w:tc>
        <w:tc>
          <w:tcPr>
            <w:tcW w:w="517" w:type="dxa"/>
          </w:tcPr>
          <w:p w14:paraId="0169F965" w14:textId="77777777" w:rsidR="009B7D70" w:rsidRDefault="009B7D7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9152F5" w14:textId="77777777" w:rsidR="009B7D70" w:rsidRDefault="009B7D70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72874D8" w14:textId="77777777" w:rsidR="009B7D70" w:rsidRDefault="009B7D7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61760BB" w14:textId="77777777" w:rsidR="009B7D70" w:rsidRDefault="009B7D70" w:rsidP="00096385">
            <w:r>
              <w:rPr>
                <w:sz w:val="16"/>
                <w:szCs w:val="16"/>
              </w:rPr>
              <w:t>R5-234657</w:t>
            </w:r>
          </w:p>
        </w:tc>
        <w:tc>
          <w:tcPr>
            <w:tcW w:w="1597" w:type="dxa"/>
          </w:tcPr>
          <w:p w14:paraId="69E6ACBD" w14:textId="77777777" w:rsidR="009B7D70" w:rsidRDefault="009B7D70" w:rsidP="00096385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517DC173" w14:textId="77777777" w:rsidR="009B7D70" w:rsidRDefault="009B7D70" w:rsidP="00096385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60733D1B" w14:textId="77777777" w:rsidR="009B7D70" w:rsidRDefault="009B7D70" w:rsidP="00096385">
            <w:r>
              <w:rPr>
                <w:sz w:val="16"/>
                <w:szCs w:val="16"/>
              </w:rPr>
              <w:t>10.5.3, 10.5.3.0, 10.5.3.1, 10.5.3.2, 10.5.3.3</w:t>
            </w:r>
          </w:p>
        </w:tc>
        <w:tc>
          <w:tcPr>
            <w:tcW w:w="998" w:type="dxa"/>
          </w:tcPr>
          <w:p w14:paraId="3FFC16F7" w14:textId="77777777" w:rsidR="009B7D70" w:rsidRDefault="009B7D7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B7D70" w14:paraId="7AFBA0A6" w14:textId="77777777" w:rsidTr="00096385">
        <w:tc>
          <w:tcPr>
            <w:tcW w:w="879" w:type="dxa"/>
          </w:tcPr>
          <w:p w14:paraId="25EE8513" w14:textId="77777777" w:rsidR="009B7D70" w:rsidRDefault="009B7D70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A73FB59" w14:textId="77777777" w:rsidR="009B7D70" w:rsidRDefault="009B7D70" w:rsidP="00096385">
            <w:r>
              <w:rPr>
                <w:sz w:val="16"/>
                <w:szCs w:val="16"/>
              </w:rPr>
              <w:t>2557</w:t>
            </w:r>
          </w:p>
        </w:tc>
        <w:tc>
          <w:tcPr>
            <w:tcW w:w="517" w:type="dxa"/>
          </w:tcPr>
          <w:p w14:paraId="5E7E702E" w14:textId="77777777" w:rsidR="009B7D70" w:rsidRDefault="009B7D7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A26F4D" w14:textId="77777777" w:rsidR="009B7D70" w:rsidRDefault="009B7D7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994A799" w14:textId="77777777" w:rsidR="009B7D70" w:rsidRDefault="009B7D70" w:rsidP="00096385">
            <w:r>
              <w:rPr>
                <w:sz w:val="16"/>
                <w:szCs w:val="16"/>
              </w:rPr>
              <w:t>Update to NR-U test cases</w:t>
            </w:r>
          </w:p>
        </w:tc>
        <w:tc>
          <w:tcPr>
            <w:tcW w:w="517" w:type="dxa"/>
          </w:tcPr>
          <w:p w14:paraId="56EE957D" w14:textId="77777777" w:rsidR="009B7D70" w:rsidRDefault="009B7D7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E9AE76" w14:textId="77777777" w:rsidR="009B7D70" w:rsidRDefault="009B7D70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4D6945F" w14:textId="77777777" w:rsidR="009B7D70" w:rsidRDefault="009B7D7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706E07F" w14:textId="77777777" w:rsidR="009B7D70" w:rsidRDefault="009B7D70" w:rsidP="00096385">
            <w:r>
              <w:rPr>
                <w:sz w:val="16"/>
                <w:szCs w:val="16"/>
              </w:rPr>
              <w:t>R5-234658</w:t>
            </w:r>
          </w:p>
        </w:tc>
        <w:tc>
          <w:tcPr>
            <w:tcW w:w="1597" w:type="dxa"/>
          </w:tcPr>
          <w:p w14:paraId="4DDF35C3" w14:textId="77777777" w:rsidR="009B7D70" w:rsidRDefault="009B7D70" w:rsidP="00096385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071E5A93" w14:textId="77777777" w:rsidR="009B7D70" w:rsidRDefault="009B7D70" w:rsidP="00096385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32857FFC" w14:textId="77777777" w:rsidR="009B7D70" w:rsidRDefault="009B7D7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8BC46F" w14:textId="77777777" w:rsidR="009B7D70" w:rsidRDefault="009B7D70" w:rsidP="00096385">
            <w:pPr>
              <w:rPr>
                <w:sz w:val="16"/>
                <w:szCs w:val="16"/>
              </w:rPr>
            </w:pPr>
          </w:p>
        </w:tc>
      </w:tr>
      <w:tr w:rsidR="009B7D70" w14:paraId="475DA4CB" w14:textId="77777777" w:rsidTr="00096385">
        <w:tc>
          <w:tcPr>
            <w:tcW w:w="879" w:type="dxa"/>
          </w:tcPr>
          <w:p w14:paraId="224F07B4" w14:textId="77777777" w:rsidR="009B7D70" w:rsidRDefault="009B7D70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CE7408F" w14:textId="77777777" w:rsidR="009B7D70" w:rsidRDefault="009B7D70" w:rsidP="00096385">
            <w:r>
              <w:rPr>
                <w:sz w:val="16"/>
                <w:szCs w:val="16"/>
              </w:rPr>
              <w:t>2558</w:t>
            </w:r>
          </w:p>
        </w:tc>
        <w:tc>
          <w:tcPr>
            <w:tcW w:w="517" w:type="dxa"/>
          </w:tcPr>
          <w:p w14:paraId="5EA48251" w14:textId="77777777" w:rsidR="009B7D70" w:rsidRDefault="009B7D7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284B7E" w14:textId="77777777" w:rsidR="009B7D70" w:rsidRDefault="009B7D7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CE51A74" w14:textId="77777777" w:rsidR="009B7D70" w:rsidRDefault="009B7D70" w:rsidP="00096385">
            <w:r>
              <w:rPr>
                <w:sz w:val="16"/>
                <w:szCs w:val="16"/>
              </w:rPr>
              <w:t>Update to NR-U annexes E and H</w:t>
            </w:r>
          </w:p>
        </w:tc>
        <w:tc>
          <w:tcPr>
            <w:tcW w:w="517" w:type="dxa"/>
          </w:tcPr>
          <w:p w14:paraId="2C34D3BF" w14:textId="77777777" w:rsidR="009B7D70" w:rsidRDefault="009B7D7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AC06C1" w14:textId="77777777" w:rsidR="009B7D70" w:rsidRDefault="009B7D70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F8BCEB7" w14:textId="77777777" w:rsidR="009B7D70" w:rsidRDefault="009B7D7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1860996" w14:textId="77777777" w:rsidR="009B7D70" w:rsidRDefault="009B7D70" w:rsidP="00096385">
            <w:r>
              <w:rPr>
                <w:sz w:val="16"/>
                <w:szCs w:val="16"/>
              </w:rPr>
              <w:t>R5-234659</w:t>
            </w:r>
          </w:p>
        </w:tc>
        <w:tc>
          <w:tcPr>
            <w:tcW w:w="1597" w:type="dxa"/>
          </w:tcPr>
          <w:p w14:paraId="3E2ABECC" w14:textId="77777777" w:rsidR="009B7D70" w:rsidRDefault="009B7D70" w:rsidP="00096385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08E662F7" w14:textId="77777777" w:rsidR="009B7D70" w:rsidRDefault="009B7D70" w:rsidP="00096385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096F62D1" w14:textId="77777777" w:rsidR="009B7D70" w:rsidRDefault="009B7D7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2EB18A" w14:textId="77777777" w:rsidR="009B7D70" w:rsidRDefault="009B7D70" w:rsidP="00096385">
            <w:pPr>
              <w:rPr>
                <w:sz w:val="16"/>
                <w:szCs w:val="16"/>
              </w:rPr>
            </w:pPr>
          </w:p>
        </w:tc>
      </w:tr>
      <w:tr w:rsidR="009B7D70" w14:paraId="549138F2" w14:textId="77777777" w:rsidTr="00096385">
        <w:tc>
          <w:tcPr>
            <w:tcW w:w="879" w:type="dxa"/>
          </w:tcPr>
          <w:p w14:paraId="6E87D948" w14:textId="77777777" w:rsidR="009B7D70" w:rsidRDefault="009B7D70" w:rsidP="00096385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6CA7A1AE" w14:textId="77777777" w:rsidR="009B7D70" w:rsidRDefault="009B7D70" w:rsidP="00096385">
            <w:r>
              <w:rPr>
                <w:sz w:val="16"/>
                <w:szCs w:val="16"/>
              </w:rPr>
              <w:t>0794</w:t>
            </w:r>
          </w:p>
        </w:tc>
        <w:tc>
          <w:tcPr>
            <w:tcW w:w="517" w:type="dxa"/>
          </w:tcPr>
          <w:p w14:paraId="75F27A3B" w14:textId="77777777" w:rsidR="009B7D70" w:rsidRDefault="009B7D7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482A88" w14:textId="77777777" w:rsidR="009B7D70" w:rsidRDefault="009B7D7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594A269" w14:textId="77777777" w:rsidR="009B7D70" w:rsidRDefault="009B7D70" w:rsidP="00096385">
            <w:r>
              <w:rPr>
                <w:sz w:val="16"/>
                <w:szCs w:val="16"/>
              </w:rPr>
              <w:t>Update 38.905 for NR-U</w:t>
            </w:r>
          </w:p>
        </w:tc>
        <w:tc>
          <w:tcPr>
            <w:tcW w:w="517" w:type="dxa"/>
          </w:tcPr>
          <w:p w14:paraId="42276B7D" w14:textId="77777777" w:rsidR="009B7D70" w:rsidRDefault="009B7D7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536FFA" w14:textId="77777777" w:rsidR="009B7D70" w:rsidRDefault="009B7D7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4FBB44C" w14:textId="77777777" w:rsidR="009B7D70" w:rsidRDefault="009B7D7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7407F6E" w14:textId="77777777" w:rsidR="009B7D70" w:rsidRDefault="009B7D70" w:rsidP="00096385">
            <w:r>
              <w:rPr>
                <w:sz w:val="16"/>
                <w:szCs w:val="16"/>
              </w:rPr>
              <w:t>R5-235632</w:t>
            </w:r>
          </w:p>
        </w:tc>
        <w:tc>
          <w:tcPr>
            <w:tcW w:w="1597" w:type="dxa"/>
          </w:tcPr>
          <w:p w14:paraId="1065852B" w14:textId="77777777" w:rsidR="009B7D70" w:rsidRDefault="009B7D70" w:rsidP="00096385">
            <w:r>
              <w:rPr>
                <w:sz w:val="16"/>
                <w:szCs w:val="16"/>
              </w:rPr>
              <w:t>Qualcomm France, Ericsson</w:t>
            </w:r>
          </w:p>
        </w:tc>
        <w:tc>
          <w:tcPr>
            <w:tcW w:w="1122" w:type="dxa"/>
          </w:tcPr>
          <w:p w14:paraId="21B26CCF" w14:textId="77777777" w:rsidR="009B7D70" w:rsidRDefault="009B7D70" w:rsidP="00096385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5504FECA" w14:textId="77777777" w:rsidR="009B7D70" w:rsidRDefault="009B7D70" w:rsidP="00096385">
            <w:r>
              <w:rPr>
                <w:sz w:val="16"/>
                <w:szCs w:val="16"/>
              </w:rPr>
              <w:t>4.1.1.6</w:t>
            </w:r>
          </w:p>
        </w:tc>
        <w:tc>
          <w:tcPr>
            <w:tcW w:w="998" w:type="dxa"/>
          </w:tcPr>
          <w:p w14:paraId="3BAF7110" w14:textId="77777777" w:rsidR="009B7D70" w:rsidRDefault="009B7D7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B7D70" w14:paraId="137A06FD" w14:textId="77777777" w:rsidTr="00096385">
        <w:tc>
          <w:tcPr>
            <w:tcW w:w="879" w:type="dxa"/>
          </w:tcPr>
          <w:p w14:paraId="6242765A" w14:textId="77777777" w:rsidR="009B7D70" w:rsidRDefault="009B7D70" w:rsidP="00096385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2AC33DC1" w14:textId="77777777" w:rsidR="009B7D70" w:rsidRDefault="009B7D70" w:rsidP="00096385">
            <w:r>
              <w:rPr>
                <w:sz w:val="16"/>
                <w:szCs w:val="16"/>
              </w:rPr>
              <w:t>0795</w:t>
            </w:r>
          </w:p>
        </w:tc>
        <w:tc>
          <w:tcPr>
            <w:tcW w:w="517" w:type="dxa"/>
          </w:tcPr>
          <w:p w14:paraId="1F24CD89" w14:textId="77777777" w:rsidR="009B7D70" w:rsidRDefault="009B7D7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EDD1FD" w14:textId="77777777" w:rsidR="009B7D70" w:rsidRDefault="009B7D7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B9DD336" w14:textId="77777777" w:rsidR="009B7D70" w:rsidRDefault="009B7D70" w:rsidP="00096385">
            <w:r>
              <w:rPr>
                <w:sz w:val="16"/>
                <w:szCs w:val="16"/>
              </w:rPr>
              <w:t>Update 38.521-1_TPanalysis_6.5.4_TxIm_v3 for NR-U</w:t>
            </w:r>
          </w:p>
        </w:tc>
        <w:tc>
          <w:tcPr>
            <w:tcW w:w="517" w:type="dxa"/>
          </w:tcPr>
          <w:p w14:paraId="70BCCBEE" w14:textId="77777777" w:rsidR="009B7D70" w:rsidRDefault="009B7D7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E8597B" w14:textId="77777777" w:rsidR="009B7D70" w:rsidRDefault="009B7D7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DBD8C71" w14:textId="77777777" w:rsidR="009B7D70" w:rsidRDefault="009B7D7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BC18CD7" w14:textId="77777777" w:rsidR="009B7D70" w:rsidRDefault="009B7D70" w:rsidP="00096385">
            <w:r>
              <w:rPr>
                <w:sz w:val="16"/>
                <w:szCs w:val="16"/>
              </w:rPr>
              <w:t>R5-234590</w:t>
            </w:r>
          </w:p>
        </w:tc>
        <w:tc>
          <w:tcPr>
            <w:tcW w:w="1597" w:type="dxa"/>
          </w:tcPr>
          <w:p w14:paraId="0B44DA04" w14:textId="77777777" w:rsidR="009B7D70" w:rsidRDefault="009B7D70" w:rsidP="00096385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6B6C90FC" w14:textId="77777777" w:rsidR="009B7D70" w:rsidRDefault="009B7D70" w:rsidP="00096385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3F0302F7" w14:textId="77777777" w:rsidR="009B7D70" w:rsidRDefault="009B7D7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959B77" w14:textId="77777777" w:rsidR="009B7D70" w:rsidRDefault="009B7D70" w:rsidP="00096385">
            <w:pPr>
              <w:rPr>
                <w:sz w:val="16"/>
                <w:szCs w:val="16"/>
              </w:rPr>
            </w:pPr>
          </w:p>
        </w:tc>
      </w:tr>
    </w:tbl>
    <w:p w14:paraId="4B6ADAF8" w14:textId="77777777" w:rsidR="009B7D70" w:rsidRDefault="009B7D70" w:rsidP="009B7D70"/>
    <w:p w14:paraId="5D5F4BBC" w14:textId="77777777" w:rsidR="009B7D70" w:rsidRDefault="009B7D70" w:rsidP="009B7D70"/>
    <w:p w14:paraId="109139EB" w14:textId="77777777" w:rsidR="003B27F0" w:rsidRPr="00917427" w:rsidRDefault="003B27F0" w:rsidP="003B27F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RP-231642</w:t>
      </w:r>
      <w:r>
        <w:rPr>
          <w:b/>
          <w:i/>
          <w:noProof/>
          <w:sz w:val="28"/>
        </w:rPr>
        <w:fldChar w:fldCharType="end"/>
      </w:r>
    </w:p>
    <w:p w14:paraId="2E67AB50" w14:textId="77777777" w:rsidR="003B27F0" w:rsidRPr="00784730" w:rsidRDefault="003B27F0" w:rsidP="003B27F0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5A23E5B7" w14:textId="77777777" w:rsidR="003B27F0" w:rsidRPr="00050554" w:rsidRDefault="003B27F0" w:rsidP="003B27F0">
      <w:pPr>
        <w:rPr>
          <w:rFonts w:ascii="Arial" w:hAnsi="Arial" w:cs="Arial"/>
          <w:b/>
          <w:bCs/>
          <w:lang w:val="en-US"/>
        </w:rPr>
      </w:pPr>
    </w:p>
    <w:p w14:paraId="2E308C87" w14:textId="77777777" w:rsidR="003B27F0" w:rsidRDefault="003B27F0" w:rsidP="003B27F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178BD1DD" w14:textId="77777777" w:rsidR="003B27F0" w:rsidRPr="00E145B1" w:rsidRDefault="003B27F0" w:rsidP="003B27F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UE Conformance Test Aspects - NR RRM enhancements (NR_RRM_enh-UEConTest)</w:t>
      </w:r>
      <w:r>
        <w:rPr>
          <w:rFonts w:ascii="Arial" w:hAnsi="Arial" w:cs="Arial"/>
          <w:b/>
          <w:bCs/>
        </w:rPr>
        <w:fldChar w:fldCharType="end"/>
      </w:r>
    </w:p>
    <w:p w14:paraId="69FED550" w14:textId="77777777" w:rsidR="003B27F0" w:rsidRDefault="003B27F0" w:rsidP="003B27F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13.2.8</w:t>
      </w:r>
      <w:r>
        <w:rPr>
          <w:rFonts w:ascii="Arial" w:hAnsi="Arial" w:cs="Arial"/>
          <w:b/>
          <w:bCs/>
        </w:rPr>
        <w:fldChar w:fldCharType="end"/>
      </w:r>
    </w:p>
    <w:p w14:paraId="704A4995" w14:textId="77777777" w:rsidR="003B27F0" w:rsidRDefault="003B27F0" w:rsidP="003B27F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CF5CC11" w14:textId="77777777" w:rsidR="003B27F0" w:rsidRDefault="003B27F0" w:rsidP="003B27F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CA29A98" w14:textId="77777777" w:rsidR="003B27F0" w:rsidRPr="004E535C" w:rsidRDefault="003B27F0" w:rsidP="003B27F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B27F0" w:rsidRPr="004E535C" w14:paraId="01A805F9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5117AC7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AA02206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C46123A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73610F1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034A72D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EFE109C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3D01169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038895D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3FA92AB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ED99AD0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D14FE99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977EFC1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9356D1F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B27F0" w14:paraId="6E01D71B" w14:textId="77777777" w:rsidTr="00096385">
        <w:tc>
          <w:tcPr>
            <w:tcW w:w="879" w:type="dxa"/>
          </w:tcPr>
          <w:p w14:paraId="25F9CE6A" w14:textId="77777777" w:rsidR="003B27F0" w:rsidRDefault="003B27F0" w:rsidP="00096385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7B7091BF" w14:textId="77777777" w:rsidR="003B27F0" w:rsidRDefault="003B27F0" w:rsidP="00096385">
            <w:r>
              <w:rPr>
                <w:sz w:val="16"/>
                <w:szCs w:val="16"/>
              </w:rPr>
              <w:t>0505</w:t>
            </w:r>
          </w:p>
        </w:tc>
        <w:tc>
          <w:tcPr>
            <w:tcW w:w="517" w:type="dxa"/>
          </w:tcPr>
          <w:p w14:paraId="28943E8B" w14:textId="77777777" w:rsidR="003B27F0" w:rsidRDefault="003B27F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3016D0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1E80BDF" w14:textId="77777777" w:rsidR="003B27F0" w:rsidRDefault="003B27F0" w:rsidP="00096385">
            <w:r>
              <w:rPr>
                <w:sz w:val="16"/>
                <w:szCs w:val="16"/>
              </w:rPr>
              <w:t>Addition of PICS for RRM enh TCs</w:t>
            </w:r>
          </w:p>
        </w:tc>
        <w:tc>
          <w:tcPr>
            <w:tcW w:w="517" w:type="dxa"/>
          </w:tcPr>
          <w:p w14:paraId="3E1C297A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700164" w14:textId="77777777" w:rsidR="003B27F0" w:rsidRDefault="003B27F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8F24287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0EF0FC8" w14:textId="77777777" w:rsidR="003B27F0" w:rsidRDefault="003B27F0" w:rsidP="00096385">
            <w:r>
              <w:rPr>
                <w:sz w:val="16"/>
                <w:szCs w:val="16"/>
              </w:rPr>
              <w:t>R5-234426</w:t>
            </w:r>
          </w:p>
        </w:tc>
        <w:tc>
          <w:tcPr>
            <w:tcW w:w="1597" w:type="dxa"/>
          </w:tcPr>
          <w:p w14:paraId="2E3D4439" w14:textId="77777777" w:rsidR="003B27F0" w:rsidRDefault="003B27F0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F6F0D01" w14:textId="77777777" w:rsidR="003B27F0" w:rsidRDefault="003B27F0" w:rsidP="00096385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6252D872" w14:textId="77777777" w:rsidR="003B27F0" w:rsidRDefault="003B27F0" w:rsidP="00096385">
            <w:r>
              <w:rPr>
                <w:sz w:val="16"/>
                <w:szCs w:val="16"/>
              </w:rPr>
              <w:t>A.4.3</w:t>
            </w:r>
          </w:p>
        </w:tc>
        <w:tc>
          <w:tcPr>
            <w:tcW w:w="998" w:type="dxa"/>
          </w:tcPr>
          <w:p w14:paraId="1F467BA3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TS 38.522 CR 0309; TS/TR ... CR ... </w:t>
            </w:r>
          </w:p>
        </w:tc>
      </w:tr>
      <w:tr w:rsidR="003B27F0" w14:paraId="39A3EB4E" w14:textId="77777777" w:rsidTr="00096385">
        <w:tc>
          <w:tcPr>
            <w:tcW w:w="879" w:type="dxa"/>
          </w:tcPr>
          <w:p w14:paraId="57A61E2B" w14:textId="77777777" w:rsidR="003B27F0" w:rsidRDefault="003B27F0" w:rsidP="00096385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1AE03F1A" w14:textId="77777777" w:rsidR="003B27F0" w:rsidRDefault="003B27F0" w:rsidP="00096385">
            <w:r>
              <w:rPr>
                <w:sz w:val="16"/>
                <w:szCs w:val="16"/>
              </w:rPr>
              <w:t>0309</w:t>
            </w:r>
          </w:p>
        </w:tc>
        <w:tc>
          <w:tcPr>
            <w:tcW w:w="517" w:type="dxa"/>
          </w:tcPr>
          <w:p w14:paraId="27E17601" w14:textId="77777777" w:rsidR="003B27F0" w:rsidRDefault="003B27F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78C8A0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B567CF" w14:textId="77777777" w:rsidR="003B27F0" w:rsidRDefault="003B27F0" w:rsidP="00096385">
            <w:r>
              <w:rPr>
                <w:sz w:val="16"/>
                <w:szCs w:val="16"/>
              </w:rPr>
              <w:t>Addition of applicability for RRM enh TCs</w:t>
            </w:r>
          </w:p>
        </w:tc>
        <w:tc>
          <w:tcPr>
            <w:tcW w:w="517" w:type="dxa"/>
          </w:tcPr>
          <w:p w14:paraId="755C4730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23F837" w14:textId="77777777" w:rsidR="003B27F0" w:rsidRDefault="003B27F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EF658E2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BBC962A" w14:textId="77777777" w:rsidR="003B27F0" w:rsidRDefault="003B27F0" w:rsidP="00096385">
            <w:r>
              <w:rPr>
                <w:sz w:val="16"/>
                <w:szCs w:val="16"/>
              </w:rPr>
              <w:t>R5-234427</w:t>
            </w:r>
          </w:p>
        </w:tc>
        <w:tc>
          <w:tcPr>
            <w:tcW w:w="1597" w:type="dxa"/>
          </w:tcPr>
          <w:p w14:paraId="4CD9AEB6" w14:textId="77777777" w:rsidR="003B27F0" w:rsidRDefault="003B27F0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61053B5" w14:textId="77777777" w:rsidR="003B27F0" w:rsidRDefault="003B27F0" w:rsidP="00096385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4B682D8E" w14:textId="77777777" w:rsidR="003B27F0" w:rsidRDefault="003B27F0" w:rsidP="00096385">
            <w:r>
              <w:rPr>
                <w:sz w:val="16"/>
                <w:szCs w:val="16"/>
              </w:rPr>
              <w:t>4.0, 4.2</w:t>
            </w:r>
          </w:p>
        </w:tc>
        <w:tc>
          <w:tcPr>
            <w:tcW w:w="998" w:type="dxa"/>
          </w:tcPr>
          <w:p w14:paraId="76A88284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B27F0" w14:paraId="1678BAEE" w14:textId="77777777" w:rsidTr="00096385">
        <w:tc>
          <w:tcPr>
            <w:tcW w:w="879" w:type="dxa"/>
          </w:tcPr>
          <w:p w14:paraId="6086D1CC" w14:textId="77777777" w:rsidR="003B27F0" w:rsidRDefault="003B27F0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F2B5D5F" w14:textId="77777777" w:rsidR="003B27F0" w:rsidRDefault="003B27F0" w:rsidP="00096385">
            <w:r>
              <w:rPr>
                <w:sz w:val="16"/>
                <w:szCs w:val="16"/>
              </w:rPr>
              <w:t>2537</w:t>
            </w:r>
          </w:p>
        </w:tc>
        <w:tc>
          <w:tcPr>
            <w:tcW w:w="517" w:type="dxa"/>
          </w:tcPr>
          <w:p w14:paraId="2DA9CC52" w14:textId="77777777" w:rsidR="003B27F0" w:rsidRDefault="003B27F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103237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6634C50" w14:textId="77777777" w:rsidR="003B27F0" w:rsidRDefault="003B27F0" w:rsidP="00096385">
            <w:r>
              <w:rPr>
                <w:sz w:val="16"/>
                <w:szCs w:val="16"/>
              </w:rPr>
              <w:t>Addition of RRM enh TC 4.5.6.3.1 - EN DC dual DCI BWP switch</w:t>
            </w:r>
          </w:p>
        </w:tc>
        <w:tc>
          <w:tcPr>
            <w:tcW w:w="517" w:type="dxa"/>
          </w:tcPr>
          <w:p w14:paraId="7A7354DA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8B2D73" w14:textId="77777777" w:rsidR="003B27F0" w:rsidRDefault="003B27F0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75B712A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A1130AC" w14:textId="77777777" w:rsidR="003B27F0" w:rsidRDefault="003B27F0" w:rsidP="00096385">
            <w:r>
              <w:rPr>
                <w:sz w:val="16"/>
                <w:szCs w:val="16"/>
              </w:rPr>
              <w:t>R5-234428</w:t>
            </w:r>
          </w:p>
        </w:tc>
        <w:tc>
          <w:tcPr>
            <w:tcW w:w="1597" w:type="dxa"/>
          </w:tcPr>
          <w:p w14:paraId="10851D37" w14:textId="77777777" w:rsidR="003B27F0" w:rsidRDefault="003B27F0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DBE7B94" w14:textId="77777777" w:rsidR="003B27F0" w:rsidRDefault="003B27F0" w:rsidP="00096385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6F97CA3C" w14:textId="77777777" w:rsidR="003B27F0" w:rsidRDefault="003B27F0" w:rsidP="00096385">
            <w:r>
              <w:rPr>
                <w:sz w:val="16"/>
                <w:szCs w:val="16"/>
              </w:rPr>
              <w:t>4.5.6.3 (new)</w:t>
            </w:r>
          </w:p>
        </w:tc>
        <w:tc>
          <w:tcPr>
            <w:tcW w:w="998" w:type="dxa"/>
          </w:tcPr>
          <w:p w14:paraId="2D364819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B27F0" w14:paraId="5D32C240" w14:textId="77777777" w:rsidTr="00096385">
        <w:tc>
          <w:tcPr>
            <w:tcW w:w="879" w:type="dxa"/>
          </w:tcPr>
          <w:p w14:paraId="30A7F9C1" w14:textId="77777777" w:rsidR="003B27F0" w:rsidRDefault="003B27F0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7252AEB" w14:textId="77777777" w:rsidR="003B27F0" w:rsidRDefault="003B27F0" w:rsidP="00096385">
            <w:r>
              <w:rPr>
                <w:sz w:val="16"/>
                <w:szCs w:val="16"/>
              </w:rPr>
              <w:t>2538</w:t>
            </w:r>
          </w:p>
        </w:tc>
        <w:tc>
          <w:tcPr>
            <w:tcW w:w="517" w:type="dxa"/>
          </w:tcPr>
          <w:p w14:paraId="27EC4FFD" w14:textId="77777777" w:rsidR="003B27F0" w:rsidRDefault="003B27F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C575DA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46F6F9" w14:textId="77777777" w:rsidR="003B27F0" w:rsidRDefault="003B27F0" w:rsidP="00096385">
            <w:r>
              <w:rPr>
                <w:sz w:val="16"/>
                <w:szCs w:val="16"/>
              </w:rPr>
              <w:t>Addition of RRM enh TC 4.5.6.5.1 - EN DC dual RRC BWP switch</w:t>
            </w:r>
          </w:p>
        </w:tc>
        <w:tc>
          <w:tcPr>
            <w:tcW w:w="517" w:type="dxa"/>
          </w:tcPr>
          <w:p w14:paraId="4E7D92EF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7ACAEB" w14:textId="77777777" w:rsidR="003B27F0" w:rsidRDefault="003B27F0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BC76904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C14C1E1" w14:textId="77777777" w:rsidR="003B27F0" w:rsidRDefault="003B27F0" w:rsidP="00096385">
            <w:r>
              <w:rPr>
                <w:sz w:val="16"/>
                <w:szCs w:val="16"/>
              </w:rPr>
              <w:t>R5-234429</w:t>
            </w:r>
          </w:p>
        </w:tc>
        <w:tc>
          <w:tcPr>
            <w:tcW w:w="1597" w:type="dxa"/>
          </w:tcPr>
          <w:p w14:paraId="335E9F4B" w14:textId="77777777" w:rsidR="003B27F0" w:rsidRDefault="003B27F0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011CFD2" w14:textId="77777777" w:rsidR="003B27F0" w:rsidRDefault="003B27F0" w:rsidP="00096385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565E8161" w14:textId="77777777" w:rsidR="003B27F0" w:rsidRDefault="003B27F0" w:rsidP="00096385">
            <w:r>
              <w:rPr>
                <w:sz w:val="16"/>
                <w:szCs w:val="16"/>
              </w:rPr>
              <w:t>4.5.6.5 (new)</w:t>
            </w:r>
          </w:p>
        </w:tc>
        <w:tc>
          <w:tcPr>
            <w:tcW w:w="998" w:type="dxa"/>
          </w:tcPr>
          <w:p w14:paraId="02965B21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B27F0" w14:paraId="23BCBF0A" w14:textId="77777777" w:rsidTr="00096385">
        <w:tc>
          <w:tcPr>
            <w:tcW w:w="879" w:type="dxa"/>
          </w:tcPr>
          <w:p w14:paraId="7F52F31B" w14:textId="77777777" w:rsidR="003B27F0" w:rsidRDefault="003B27F0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C454C32" w14:textId="77777777" w:rsidR="003B27F0" w:rsidRDefault="003B27F0" w:rsidP="00096385">
            <w:r>
              <w:rPr>
                <w:sz w:val="16"/>
                <w:szCs w:val="16"/>
              </w:rPr>
              <w:t>2539</w:t>
            </w:r>
          </w:p>
        </w:tc>
        <w:tc>
          <w:tcPr>
            <w:tcW w:w="517" w:type="dxa"/>
          </w:tcPr>
          <w:p w14:paraId="7988D787" w14:textId="77777777" w:rsidR="003B27F0" w:rsidRDefault="003B27F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C14D2F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FBAB05B" w14:textId="77777777" w:rsidR="003B27F0" w:rsidRDefault="003B27F0" w:rsidP="00096385">
            <w:r>
              <w:rPr>
                <w:sz w:val="16"/>
                <w:szCs w:val="16"/>
              </w:rPr>
              <w:t>Addition of RRM enh TC 6.5.6.3.1 - NR SA dual DCI BWP switch</w:t>
            </w:r>
          </w:p>
        </w:tc>
        <w:tc>
          <w:tcPr>
            <w:tcW w:w="517" w:type="dxa"/>
          </w:tcPr>
          <w:p w14:paraId="780C7A4F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BD0E15" w14:textId="77777777" w:rsidR="003B27F0" w:rsidRDefault="003B27F0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CD1E5F7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B700042" w14:textId="77777777" w:rsidR="003B27F0" w:rsidRDefault="003B27F0" w:rsidP="00096385">
            <w:r>
              <w:rPr>
                <w:sz w:val="16"/>
                <w:szCs w:val="16"/>
              </w:rPr>
              <w:t>R5-234430</w:t>
            </w:r>
          </w:p>
        </w:tc>
        <w:tc>
          <w:tcPr>
            <w:tcW w:w="1597" w:type="dxa"/>
          </w:tcPr>
          <w:p w14:paraId="52C6C169" w14:textId="77777777" w:rsidR="003B27F0" w:rsidRDefault="003B27F0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DF6C664" w14:textId="77777777" w:rsidR="003B27F0" w:rsidRDefault="003B27F0" w:rsidP="00096385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6F25BDB9" w14:textId="77777777" w:rsidR="003B27F0" w:rsidRDefault="003B27F0" w:rsidP="00096385">
            <w:r>
              <w:rPr>
                <w:sz w:val="16"/>
                <w:szCs w:val="16"/>
              </w:rPr>
              <w:t>6.5.6.3 (new)</w:t>
            </w:r>
          </w:p>
        </w:tc>
        <w:tc>
          <w:tcPr>
            <w:tcW w:w="998" w:type="dxa"/>
          </w:tcPr>
          <w:p w14:paraId="15EC426B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B27F0" w14:paraId="1A23C366" w14:textId="77777777" w:rsidTr="00096385">
        <w:tc>
          <w:tcPr>
            <w:tcW w:w="879" w:type="dxa"/>
          </w:tcPr>
          <w:p w14:paraId="1AF9B701" w14:textId="77777777" w:rsidR="003B27F0" w:rsidRDefault="003B27F0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8EE6911" w14:textId="77777777" w:rsidR="003B27F0" w:rsidRDefault="003B27F0" w:rsidP="00096385">
            <w:r>
              <w:rPr>
                <w:sz w:val="16"/>
                <w:szCs w:val="16"/>
              </w:rPr>
              <w:t>2540</w:t>
            </w:r>
          </w:p>
        </w:tc>
        <w:tc>
          <w:tcPr>
            <w:tcW w:w="517" w:type="dxa"/>
          </w:tcPr>
          <w:p w14:paraId="6D41AADB" w14:textId="77777777" w:rsidR="003B27F0" w:rsidRDefault="003B27F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44932A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CE729F" w14:textId="77777777" w:rsidR="003B27F0" w:rsidRDefault="003B27F0" w:rsidP="00096385">
            <w:r>
              <w:rPr>
                <w:sz w:val="16"/>
                <w:szCs w:val="16"/>
              </w:rPr>
              <w:t>Addition of RRM enh TC 6.5.6.5.1 - NR SA dual RRC BWP switch</w:t>
            </w:r>
          </w:p>
        </w:tc>
        <w:tc>
          <w:tcPr>
            <w:tcW w:w="517" w:type="dxa"/>
          </w:tcPr>
          <w:p w14:paraId="6B1018B9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915EAD" w14:textId="77777777" w:rsidR="003B27F0" w:rsidRDefault="003B27F0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AE9FB39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D579485" w14:textId="77777777" w:rsidR="003B27F0" w:rsidRDefault="003B27F0" w:rsidP="00096385">
            <w:r>
              <w:rPr>
                <w:sz w:val="16"/>
                <w:szCs w:val="16"/>
              </w:rPr>
              <w:t>R5-234431</w:t>
            </w:r>
          </w:p>
        </w:tc>
        <w:tc>
          <w:tcPr>
            <w:tcW w:w="1597" w:type="dxa"/>
          </w:tcPr>
          <w:p w14:paraId="03E991DB" w14:textId="77777777" w:rsidR="003B27F0" w:rsidRDefault="003B27F0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28D2260" w14:textId="77777777" w:rsidR="003B27F0" w:rsidRDefault="003B27F0" w:rsidP="00096385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6B6C8FF8" w14:textId="77777777" w:rsidR="003B27F0" w:rsidRDefault="003B27F0" w:rsidP="00096385">
            <w:r>
              <w:rPr>
                <w:sz w:val="16"/>
                <w:szCs w:val="16"/>
              </w:rPr>
              <w:t>6.5.6.5 (new)</w:t>
            </w:r>
          </w:p>
        </w:tc>
        <w:tc>
          <w:tcPr>
            <w:tcW w:w="998" w:type="dxa"/>
          </w:tcPr>
          <w:p w14:paraId="3EDC07CB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B27F0" w14:paraId="08692941" w14:textId="77777777" w:rsidTr="00096385">
        <w:tc>
          <w:tcPr>
            <w:tcW w:w="879" w:type="dxa"/>
          </w:tcPr>
          <w:p w14:paraId="690BF2EC" w14:textId="77777777" w:rsidR="003B27F0" w:rsidRDefault="003B27F0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A7343E5" w14:textId="77777777" w:rsidR="003B27F0" w:rsidRDefault="003B27F0" w:rsidP="00096385">
            <w:r>
              <w:rPr>
                <w:sz w:val="16"/>
                <w:szCs w:val="16"/>
              </w:rPr>
              <w:t>2541</w:t>
            </w:r>
          </w:p>
        </w:tc>
        <w:tc>
          <w:tcPr>
            <w:tcW w:w="517" w:type="dxa"/>
          </w:tcPr>
          <w:p w14:paraId="03005AD9" w14:textId="77777777" w:rsidR="003B27F0" w:rsidRDefault="003B27F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A9E237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3583856" w14:textId="77777777" w:rsidR="003B27F0" w:rsidRDefault="003B27F0" w:rsidP="00096385">
            <w:r>
              <w:rPr>
                <w:sz w:val="16"/>
                <w:szCs w:val="16"/>
              </w:rPr>
              <w:t>Correction to Annex E for RRM enh TCs</w:t>
            </w:r>
          </w:p>
        </w:tc>
        <w:tc>
          <w:tcPr>
            <w:tcW w:w="517" w:type="dxa"/>
          </w:tcPr>
          <w:p w14:paraId="1A7642B7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EA298B" w14:textId="77777777" w:rsidR="003B27F0" w:rsidRDefault="003B27F0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34882C7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FCDD87F" w14:textId="77777777" w:rsidR="003B27F0" w:rsidRDefault="003B27F0" w:rsidP="00096385">
            <w:r>
              <w:rPr>
                <w:sz w:val="16"/>
                <w:szCs w:val="16"/>
              </w:rPr>
              <w:t>R5-234432</w:t>
            </w:r>
          </w:p>
        </w:tc>
        <w:tc>
          <w:tcPr>
            <w:tcW w:w="1597" w:type="dxa"/>
          </w:tcPr>
          <w:p w14:paraId="26F74F90" w14:textId="77777777" w:rsidR="003B27F0" w:rsidRDefault="003B27F0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8B40F77" w14:textId="77777777" w:rsidR="003B27F0" w:rsidRDefault="003B27F0" w:rsidP="00096385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2EC2455D" w14:textId="77777777" w:rsidR="003B27F0" w:rsidRDefault="003B27F0" w:rsidP="00096385">
            <w:r>
              <w:rPr>
                <w:sz w:val="16"/>
                <w:szCs w:val="16"/>
              </w:rPr>
              <w:t>E.2, E.4</w:t>
            </w:r>
          </w:p>
        </w:tc>
        <w:tc>
          <w:tcPr>
            <w:tcW w:w="998" w:type="dxa"/>
          </w:tcPr>
          <w:p w14:paraId="6DEBC172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B27F0" w14:paraId="03A6B2E7" w14:textId="77777777" w:rsidTr="00096385">
        <w:tc>
          <w:tcPr>
            <w:tcW w:w="879" w:type="dxa"/>
          </w:tcPr>
          <w:p w14:paraId="45605963" w14:textId="77777777" w:rsidR="003B27F0" w:rsidRDefault="003B27F0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C51FC57" w14:textId="77777777" w:rsidR="003B27F0" w:rsidRDefault="003B27F0" w:rsidP="00096385">
            <w:r>
              <w:rPr>
                <w:sz w:val="16"/>
                <w:szCs w:val="16"/>
              </w:rPr>
              <w:t>2602</w:t>
            </w:r>
          </w:p>
        </w:tc>
        <w:tc>
          <w:tcPr>
            <w:tcW w:w="517" w:type="dxa"/>
          </w:tcPr>
          <w:p w14:paraId="104A5320" w14:textId="77777777" w:rsidR="003B27F0" w:rsidRDefault="003B27F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E63AAF9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A2DCB7" w14:textId="77777777" w:rsidR="003B27F0" w:rsidRDefault="003B27F0" w:rsidP="00096385">
            <w:r>
              <w:rPr>
                <w:sz w:val="16"/>
                <w:szCs w:val="16"/>
              </w:rPr>
              <w:t>Correction of interruptions at NR SRS carrier based switching test case 4.5.2.8</w:t>
            </w:r>
          </w:p>
        </w:tc>
        <w:tc>
          <w:tcPr>
            <w:tcW w:w="517" w:type="dxa"/>
          </w:tcPr>
          <w:p w14:paraId="22FA0C2F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B22749" w14:textId="77777777" w:rsidR="003B27F0" w:rsidRDefault="003B27F0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69A0EE8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F3ACFFE" w14:textId="77777777" w:rsidR="003B27F0" w:rsidRDefault="003B27F0" w:rsidP="00096385">
            <w:r>
              <w:rPr>
                <w:sz w:val="16"/>
                <w:szCs w:val="16"/>
              </w:rPr>
              <w:t>R5-235463</w:t>
            </w:r>
          </w:p>
        </w:tc>
        <w:tc>
          <w:tcPr>
            <w:tcW w:w="1597" w:type="dxa"/>
          </w:tcPr>
          <w:p w14:paraId="4E4A2AD3" w14:textId="77777777" w:rsidR="003B27F0" w:rsidRDefault="003B27F0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E59BB8B" w14:textId="77777777" w:rsidR="003B27F0" w:rsidRDefault="003B27F0" w:rsidP="00096385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237C83A3" w14:textId="77777777" w:rsidR="003B27F0" w:rsidRDefault="003B27F0" w:rsidP="00096385">
            <w:r>
              <w:rPr>
                <w:sz w:val="16"/>
                <w:szCs w:val="16"/>
              </w:rPr>
              <w:t>4.5.2.8</w:t>
            </w:r>
          </w:p>
        </w:tc>
        <w:tc>
          <w:tcPr>
            <w:tcW w:w="998" w:type="dxa"/>
          </w:tcPr>
          <w:p w14:paraId="7AD2CA45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B27F0" w14:paraId="4D2A4BD1" w14:textId="77777777" w:rsidTr="00096385">
        <w:tc>
          <w:tcPr>
            <w:tcW w:w="879" w:type="dxa"/>
          </w:tcPr>
          <w:p w14:paraId="2D2A08E2" w14:textId="77777777" w:rsidR="003B27F0" w:rsidRDefault="003B27F0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0A38C16" w14:textId="77777777" w:rsidR="003B27F0" w:rsidRDefault="003B27F0" w:rsidP="00096385">
            <w:r>
              <w:rPr>
                <w:sz w:val="16"/>
                <w:szCs w:val="16"/>
              </w:rPr>
              <w:t>2603</w:t>
            </w:r>
          </w:p>
        </w:tc>
        <w:tc>
          <w:tcPr>
            <w:tcW w:w="517" w:type="dxa"/>
          </w:tcPr>
          <w:p w14:paraId="5D41F47E" w14:textId="77777777" w:rsidR="003B27F0" w:rsidRDefault="003B27F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64D7112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3F79D93" w14:textId="77777777" w:rsidR="003B27F0" w:rsidRDefault="003B27F0" w:rsidP="00096385">
            <w:r>
              <w:rPr>
                <w:sz w:val="16"/>
                <w:szCs w:val="16"/>
              </w:rPr>
              <w:t>Correction of interruptions at E-UTRA SRS carrier based switching test case 4.5.2.9</w:t>
            </w:r>
          </w:p>
        </w:tc>
        <w:tc>
          <w:tcPr>
            <w:tcW w:w="517" w:type="dxa"/>
          </w:tcPr>
          <w:p w14:paraId="6D64E8AA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3EC0E9" w14:textId="77777777" w:rsidR="003B27F0" w:rsidRDefault="003B27F0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97B8DED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4008A6D" w14:textId="77777777" w:rsidR="003B27F0" w:rsidRDefault="003B27F0" w:rsidP="00096385">
            <w:r>
              <w:rPr>
                <w:sz w:val="16"/>
                <w:szCs w:val="16"/>
              </w:rPr>
              <w:t>R5-235464</w:t>
            </w:r>
          </w:p>
        </w:tc>
        <w:tc>
          <w:tcPr>
            <w:tcW w:w="1597" w:type="dxa"/>
          </w:tcPr>
          <w:p w14:paraId="23CB3C75" w14:textId="77777777" w:rsidR="003B27F0" w:rsidRDefault="003B27F0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6DB2B92" w14:textId="77777777" w:rsidR="003B27F0" w:rsidRDefault="003B27F0" w:rsidP="00096385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61235C6D" w14:textId="77777777" w:rsidR="003B27F0" w:rsidRDefault="003B27F0" w:rsidP="00096385">
            <w:r>
              <w:rPr>
                <w:sz w:val="16"/>
                <w:szCs w:val="16"/>
              </w:rPr>
              <w:t>4.5.2.9</w:t>
            </w:r>
          </w:p>
        </w:tc>
        <w:tc>
          <w:tcPr>
            <w:tcW w:w="998" w:type="dxa"/>
          </w:tcPr>
          <w:p w14:paraId="249D9A04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B27F0" w14:paraId="0D469440" w14:textId="77777777" w:rsidTr="00096385">
        <w:tc>
          <w:tcPr>
            <w:tcW w:w="879" w:type="dxa"/>
          </w:tcPr>
          <w:p w14:paraId="6AAB6BE3" w14:textId="77777777" w:rsidR="003B27F0" w:rsidRDefault="003B27F0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D56D0EF" w14:textId="77777777" w:rsidR="003B27F0" w:rsidRDefault="003B27F0" w:rsidP="00096385">
            <w:r>
              <w:rPr>
                <w:sz w:val="16"/>
                <w:szCs w:val="16"/>
              </w:rPr>
              <w:t>2604</w:t>
            </w:r>
          </w:p>
        </w:tc>
        <w:tc>
          <w:tcPr>
            <w:tcW w:w="517" w:type="dxa"/>
          </w:tcPr>
          <w:p w14:paraId="169A4921" w14:textId="77777777" w:rsidR="003B27F0" w:rsidRDefault="003B27F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7F42478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27F340" w14:textId="77777777" w:rsidR="003B27F0" w:rsidRDefault="003B27F0" w:rsidP="00096385">
            <w:r>
              <w:rPr>
                <w:sz w:val="16"/>
                <w:szCs w:val="16"/>
              </w:rPr>
              <w:t>Correction of interruptions at E-UTRA SRS carrier based switching test case 5.5.2.7</w:t>
            </w:r>
          </w:p>
        </w:tc>
        <w:tc>
          <w:tcPr>
            <w:tcW w:w="517" w:type="dxa"/>
          </w:tcPr>
          <w:p w14:paraId="13ABA80F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5AF7B4" w14:textId="77777777" w:rsidR="003B27F0" w:rsidRDefault="003B27F0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BDD8D55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D83C0A8" w14:textId="77777777" w:rsidR="003B27F0" w:rsidRDefault="003B27F0" w:rsidP="00096385">
            <w:r>
              <w:rPr>
                <w:sz w:val="16"/>
                <w:szCs w:val="16"/>
              </w:rPr>
              <w:t>R5-235900</w:t>
            </w:r>
          </w:p>
        </w:tc>
        <w:tc>
          <w:tcPr>
            <w:tcW w:w="1597" w:type="dxa"/>
          </w:tcPr>
          <w:p w14:paraId="7282D182" w14:textId="77777777" w:rsidR="003B27F0" w:rsidRDefault="003B27F0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FAC5866" w14:textId="77777777" w:rsidR="003B27F0" w:rsidRDefault="003B27F0" w:rsidP="00096385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31C7F162" w14:textId="77777777" w:rsidR="003B27F0" w:rsidRDefault="003B27F0" w:rsidP="00096385">
            <w:r>
              <w:rPr>
                <w:sz w:val="16"/>
                <w:szCs w:val="16"/>
              </w:rPr>
              <w:t>5.5.2.7</w:t>
            </w:r>
          </w:p>
        </w:tc>
        <w:tc>
          <w:tcPr>
            <w:tcW w:w="998" w:type="dxa"/>
          </w:tcPr>
          <w:p w14:paraId="5E841C82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B27F0" w14:paraId="4C86AD83" w14:textId="77777777" w:rsidTr="00096385">
        <w:tc>
          <w:tcPr>
            <w:tcW w:w="879" w:type="dxa"/>
          </w:tcPr>
          <w:p w14:paraId="67B219BD" w14:textId="77777777" w:rsidR="003B27F0" w:rsidRDefault="003B27F0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692543B" w14:textId="77777777" w:rsidR="003B27F0" w:rsidRDefault="003B27F0" w:rsidP="00096385">
            <w:r>
              <w:rPr>
                <w:sz w:val="16"/>
                <w:szCs w:val="16"/>
              </w:rPr>
              <w:t>2605</w:t>
            </w:r>
          </w:p>
        </w:tc>
        <w:tc>
          <w:tcPr>
            <w:tcW w:w="517" w:type="dxa"/>
          </w:tcPr>
          <w:p w14:paraId="26B63CD8" w14:textId="77777777" w:rsidR="003B27F0" w:rsidRDefault="003B27F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848E30A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3AD5CA" w14:textId="77777777" w:rsidR="003B27F0" w:rsidRDefault="003B27F0" w:rsidP="00096385">
            <w:r>
              <w:rPr>
                <w:sz w:val="16"/>
                <w:szCs w:val="16"/>
              </w:rPr>
              <w:t>Correction of interruptions at NR SRS carrier based switching test case 5.5.2.5</w:t>
            </w:r>
          </w:p>
        </w:tc>
        <w:tc>
          <w:tcPr>
            <w:tcW w:w="517" w:type="dxa"/>
          </w:tcPr>
          <w:p w14:paraId="6F289A72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B9EF1E" w14:textId="77777777" w:rsidR="003B27F0" w:rsidRDefault="003B27F0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F17145D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374EBB0" w14:textId="77777777" w:rsidR="003B27F0" w:rsidRDefault="003B27F0" w:rsidP="00096385">
            <w:r>
              <w:rPr>
                <w:sz w:val="16"/>
                <w:szCs w:val="16"/>
              </w:rPr>
              <w:t>R5-235901</w:t>
            </w:r>
          </w:p>
        </w:tc>
        <w:tc>
          <w:tcPr>
            <w:tcW w:w="1597" w:type="dxa"/>
          </w:tcPr>
          <w:p w14:paraId="37825F62" w14:textId="77777777" w:rsidR="003B27F0" w:rsidRDefault="003B27F0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F91FF08" w14:textId="77777777" w:rsidR="003B27F0" w:rsidRDefault="003B27F0" w:rsidP="00096385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3EF193DF" w14:textId="77777777" w:rsidR="003B27F0" w:rsidRDefault="003B27F0" w:rsidP="00096385">
            <w:r>
              <w:rPr>
                <w:sz w:val="16"/>
                <w:szCs w:val="16"/>
              </w:rPr>
              <w:t>5.5.2.8</w:t>
            </w:r>
          </w:p>
        </w:tc>
        <w:tc>
          <w:tcPr>
            <w:tcW w:w="998" w:type="dxa"/>
          </w:tcPr>
          <w:p w14:paraId="54C2B42B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B27F0" w14:paraId="48B5BC6B" w14:textId="77777777" w:rsidTr="00096385">
        <w:tc>
          <w:tcPr>
            <w:tcW w:w="879" w:type="dxa"/>
          </w:tcPr>
          <w:p w14:paraId="65BB56E6" w14:textId="77777777" w:rsidR="003B27F0" w:rsidRDefault="003B27F0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F01AD5D" w14:textId="77777777" w:rsidR="003B27F0" w:rsidRDefault="003B27F0" w:rsidP="00096385">
            <w:r>
              <w:rPr>
                <w:sz w:val="16"/>
                <w:szCs w:val="16"/>
              </w:rPr>
              <w:t>2606</w:t>
            </w:r>
          </w:p>
        </w:tc>
        <w:tc>
          <w:tcPr>
            <w:tcW w:w="517" w:type="dxa"/>
          </w:tcPr>
          <w:p w14:paraId="5E64B3A2" w14:textId="77777777" w:rsidR="003B27F0" w:rsidRDefault="003B27F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84C2870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CB841AD" w14:textId="77777777" w:rsidR="003B27F0" w:rsidRDefault="003B27F0" w:rsidP="00096385">
            <w:r>
              <w:rPr>
                <w:sz w:val="16"/>
                <w:szCs w:val="16"/>
              </w:rPr>
              <w:t>Correction of interruptions at NR SRS carrier based switching test case 6.5.2.2</w:t>
            </w:r>
          </w:p>
        </w:tc>
        <w:tc>
          <w:tcPr>
            <w:tcW w:w="517" w:type="dxa"/>
          </w:tcPr>
          <w:p w14:paraId="43BC86C1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8A6C29" w14:textId="77777777" w:rsidR="003B27F0" w:rsidRDefault="003B27F0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36436C4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695B6D3" w14:textId="77777777" w:rsidR="003B27F0" w:rsidRDefault="003B27F0" w:rsidP="00096385">
            <w:r>
              <w:rPr>
                <w:sz w:val="16"/>
                <w:szCs w:val="16"/>
              </w:rPr>
              <w:t>R5-235902</w:t>
            </w:r>
          </w:p>
        </w:tc>
        <w:tc>
          <w:tcPr>
            <w:tcW w:w="1597" w:type="dxa"/>
          </w:tcPr>
          <w:p w14:paraId="28938A48" w14:textId="77777777" w:rsidR="003B27F0" w:rsidRDefault="003B27F0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F2CA687" w14:textId="77777777" w:rsidR="003B27F0" w:rsidRDefault="003B27F0" w:rsidP="00096385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2EFD4FA0" w14:textId="77777777" w:rsidR="003B27F0" w:rsidRDefault="003B27F0" w:rsidP="00096385">
            <w:r>
              <w:rPr>
                <w:sz w:val="16"/>
                <w:szCs w:val="16"/>
              </w:rPr>
              <w:t>6.5.2.2</w:t>
            </w:r>
          </w:p>
        </w:tc>
        <w:tc>
          <w:tcPr>
            <w:tcW w:w="998" w:type="dxa"/>
          </w:tcPr>
          <w:p w14:paraId="46E48B03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B27F0" w14:paraId="0A86D7C5" w14:textId="77777777" w:rsidTr="00096385">
        <w:tc>
          <w:tcPr>
            <w:tcW w:w="879" w:type="dxa"/>
          </w:tcPr>
          <w:p w14:paraId="7F0A35E6" w14:textId="77777777" w:rsidR="003B27F0" w:rsidRDefault="003B27F0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5C2C160" w14:textId="77777777" w:rsidR="003B27F0" w:rsidRDefault="003B27F0" w:rsidP="00096385">
            <w:r>
              <w:rPr>
                <w:sz w:val="16"/>
                <w:szCs w:val="16"/>
              </w:rPr>
              <w:t>2607</w:t>
            </w:r>
          </w:p>
        </w:tc>
        <w:tc>
          <w:tcPr>
            <w:tcW w:w="517" w:type="dxa"/>
          </w:tcPr>
          <w:p w14:paraId="5B814D6D" w14:textId="77777777" w:rsidR="003B27F0" w:rsidRDefault="003B27F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A84285E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0D427E" w14:textId="77777777" w:rsidR="003B27F0" w:rsidRDefault="003B27F0" w:rsidP="00096385">
            <w:r>
              <w:rPr>
                <w:sz w:val="16"/>
                <w:szCs w:val="16"/>
              </w:rPr>
              <w:t>Addition of SRS configuration for carrier based switching test cases to Annex A</w:t>
            </w:r>
          </w:p>
        </w:tc>
        <w:tc>
          <w:tcPr>
            <w:tcW w:w="517" w:type="dxa"/>
          </w:tcPr>
          <w:p w14:paraId="16BC92EC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5D3595" w14:textId="77777777" w:rsidR="003B27F0" w:rsidRDefault="003B27F0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1DD8AC5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B2161C9" w14:textId="77777777" w:rsidR="003B27F0" w:rsidRDefault="003B27F0" w:rsidP="00096385">
            <w:r>
              <w:rPr>
                <w:sz w:val="16"/>
                <w:szCs w:val="16"/>
              </w:rPr>
              <w:t>R5-235903</w:t>
            </w:r>
          </w:p>
        </w:tc>
        <w:tc>
          <w:tcPr>
            <w:tcW w:w="1597" w:type="dxa"/>
          </w:tcPr>
          <w:p w14:paraId="5AB13B07" w14:textId="77777777" w:rsidR="003B27F0" w:rsidRDefault="003B27F0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C3261AB" w14:textId="77777777" w:rsidR="003B27F0" w:rsidRDefault="003B27F0" w:rsidP="00096385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13D9CD11" w14:textId="77777777" w:rsidR="003B27F0" w:rsidRDefault="003B27F0" w:rsidP="00096385">
            <w:r>
              <w:rPr>
                <w:sz w:val="16"/>
                <w:szCs w:val="16"/>
              </w:rPr>
              <w:t>A.15 (new)</w:t>
            </w:r>
          </w:p>
        </w:tc>
        <w:tc>
          <w:tcPr>
            <w:tcW w:w="998" w:type="dxa"/>
          </w:tcPr>
          <w:p w14:paraId="259CC6E4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B27F0" w14:paraId="218BE3A8" w14:textId="77777777" w:rsidTr="00096385">
        <w:tc>
          <w:tcPr>
            <w:tcW w:w="879" w:type="dxa"/>
          </w:tcPr>
          <w:p w14:paraId="72106A38" w14:textId="77777777" w:rsidR="003B27F0" w:rsidRDefault="003B27F0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AC7D562" w14:textId="77777777" w:rsidR="003B27F0" w:rsidRDefault="003B27F0" w:rsidP="00096385">
            <w:r>
              <w:rPr>
                <w:sz w:val="16"/>
                <w:szCs w:val="16"/>
              </w:rPr>
              <w:t>2608</w:t>
            </w:r>
          </w:p>
        </w:tc>
        <w:tc>
          <w:tcPr>
            <w:tcW w:w="517" w:type="dxa"/>
          </w:tcPr>
          <w:p w14:paraId="5F52184C" w14:textId="77777777" w:rsidR="003B27F0" w:rsidRDefault="003B27F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7AF3A6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E2118D" w14:textId="77777777" w:rsidR="003B27F0" w:rsidRDefault="003B27F0" w:rsidP="00096385">
            <w:r>
              <w:rPr>
                <w:sz w:val="16"/>
                <w:szCs w:val="16"/>
              </w:rPr>
              <w:t>Addition of cell configuration mapping for interruptions at SRS carrier based switching test cases to Annex E</w:t>
            </w:r>
          </w:p>
        </w:tc>
        <w:tc>
          <w:tcPr>
            <w:tcW w:w="517" w:type="dxa"/>
          </w:tcPr>
          <w:p w14:paraId="09C83DF2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FD19B8" w14:textId="77777777" w:rsidR="003B27F0" w:rsidRDefault="003B27F0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5D09983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E9DFF1E" w14:textId="77777777" w:rsidR="003B27F0" w:rsidRDefault="003B27F0" w:rsidP="00096385">
            <w:r>
              <w:rPr>
                <w:sz w:val="16"/>
                <w:szCs w:val="16"/>
              </w:rPr>
              <w:t>R5-234977</w:t>
            </w:r>
          </w:p>
        </w:tc>
        <w:tc>
          <w:tcPr>
            <w:tcW w:w="1597" w:type="dxa"/>
          </w:tcPr>
          <w:p w14:paraId="3E511B82" w14:textId="77777777" w:rsidR="003B27F0" w:rsidRDefault="003B27F0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8991C93" w14:textId="77777777" w:rsidR="003B27F0" w:rsidRDefault="003B27F0" w:rsidP="00096385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34E9FEC8" w14:textId="77777777" w:rsidR="003B27F0" w:rsidRDefault="003B27F0" w:rsidP="00096385">
            <w:r>
              <w:rPr>
                <w:sz w:val="16"/>
                <w:szCs w:val="16"/>
              </w:rPr>
              <w:t>E.2, E.3, E.4</w:t>
            </w:r>
          </w:p>
        </w:tc>
        <w:tc>
          <w:tcPr>
            <w:tcW w:w="998" w:type="dxa"/>
          </w:tcPr>
          <w:p w14:paraId="0FE00E29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B27F0" w14:paraId="2463759B" w14:textId="77777777" w:rsidTr="00096385">
        <w:tc>
          <w:tcPr>
            <w:tcW w:w="879" w:type="dxa"/>
          </w:tcPr>
          <w:p w14:paraId="0EA976AE" w14:textId="77777777" w:rsidR="003B27F0" w:rsidRDefault="003B27F0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63AB21A" w14:textId="77777777" w:rsidR="003B27F0" w:rsidRDefault="003B27F0" w:rsidP="00096385">
            <w:r>
              <w:rPr>
                <w:sz w:val="16"/>
                <w:szCs w:val="16"/>
              </w:rPr>
              <w:t>2654</w:t>
            </w:r>
          </w:p>
        </w:tc>
        <w:tc>
          <w:tcPr>
            <w:tcW w:w="517" w:type="dxa"/>
          </w:tcPr>
          <w:p w14:paraId="64CF4E75" w14:textId="77777777" w:rsidR="003B27F0" w:rsidRDefault="003B27F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01D57F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680755" w14:textId="77777777" w:rsidR="003B27F0" w:rsidRDefault="003B27F0" w:rsidP="00096385">
            <w:r>
              <w:rPr>
                <w:sz w:val="16"/>
                <w:szCs w:val="16"/>
              </w:rPr>
              <w:t>Addition of clause 5.5.9.0 minimum conformance requirements for uplink spatial relation switch delay</w:t>
            </w:r>
          </w:p>
        </w:tc>
        <w:tc>
          <w:tcPr>
            <w:tcW w:w="517" w:type="dxa"/>
          </w:tcPr>
          <w:p w14:paraId="6EEE296F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B8820F" w14:textId="77777777" w:rsidR="003B27F0" w:rsidRDefault="003B27F0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E62414E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A702E97" w14:textId="77777777" w:rsidR="003B27F0" w:rsidRDefault="003B27F0" w:rsidP="00096385">
            <w:r>
              <w:rPr>
                <w:sz w:val="16"/>
                <w:szCs w:val="16"/>
              </w:rPr>
              <w:t>R5-235166</w:t>
            </w:r>
          </w:p>
        </w:tc>
        <w:tc>
          <w:tcPr>
            <w:tcW w:w="1597" w:type="dxa"/>
          </w:tcPr>
          <w:p w14:paraId="3CB84E37" w14:textId="77777777" w:rsidR="003B27F0" w:rsidRDefault="003B27F0" w:rsidP="00096385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059D7B76" w14:textId="77777777" w:rsidR="003B27F0" w:rsidRDefault="003B27F0" w:rsidP="00096385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05960B6D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4118DB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</w:tr>
      <w:tr w:rsidR="003B27F0" w14:paraId="5EE210FC" w14:textId="77777777" w:rsidTr="00096385">
        <w:tc>
          <w:tcPr>
            <w:tcW w:w="879" w:type="dxa"/>
          </w:tcPr>
          <w:p w14:paraId="16A3924E" w14:textId="77777777" w:rsidR="003B27F0" w:rsidRDefault="003B27F0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C306965" w14:textId="77777777" w:rsidR="003B27F0" w:rsidRDefault="003B27F0" w:rsidP="00096385">
            <w:r>
              <w:rPr>
                <w:sz w:val="16"/>
                <w:szCs w:val="16"/>
              </w:rPr>
              <w:t>2655</w:t>
            </w:r>
          </w:p>
        </w:tc>
        <w:tc>
          <w:tcPr>
            <w:tcW w:w="517" w:type="dxa"/>
          </w:tcPr>
          <w:p w14:paraId="0847FDDE" w14:textId="77777777" w:rsidR="003B27F0" w:rsidRDefault="003B27F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E2EDA3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8C364B3" w14:textId="77777777" w:rsidR="003B27F0" w:rsidRDefault="003B27F0" w:rsidP="00096385">
            <w:r>
              <w:rPr>
                <w:sz w:val="16"/>
                <w:szCs w:val="16"/>
              </w:rPr>
              <w:t>Addition of EN-DC PSCell FR2 uplink spatial relation switch for a known spatial relation test case 5.5.9.1.1</w:t>
            </w:r>
          </w:p>
        </w:tc>
        <w:tc>
          <w:tcPr>
            <w:tcW w:w="517" w:type="dxa"/>
          </w:tcPr>
          <w:p w14:paraId="3AFB02BD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A4F316" w14:textId="77777777" w:rsidR="003B27F0" w:rsidRDefault="003B27F0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50E7872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72F8502" w14:textId="77777777" w:rsidR="003B27F0" w:rsidRDefault="003B27F0" w:rsidP="00096385">
            <w:r>
              <w:rPr>
                <w:sz w:val="16"/>
                <w:szCs w:val="16"/>
              </w:rPr>
              <w:t>R5-235167</w:t>
            </w:r>
          </w:p>
        </w:tc>
        <w:tc>
          <w:tcPr>
            <w:tcW w:w="1597" w:type="dxa"/>
          </w:tcPr>
          <w:p w14:paraId="450E5E2A" w14:textId="77777777" w:rsidR="003B27F0" w:rsidRDefault="003B27F0" w:rsidP="00096385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33F5330" w14:textId="77777777" w:rsidR="003B27F0" w:rsidRDefault="003B27F0" w:rsidP="00096385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3F6741C9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53A4B1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</w:tr>
      <w:tr w:rsidR="003B27F0" w14:paraId="5D05DE40" w14:textId="77777777" w:rsidTr="00096385">
        <w:tc>
          <w:tcPr>
            <w:tcW w:w="879" w:type="dxa"/>
          </w:tcPr>
          <w:p w14:paraId="21B288F6" w14:textId="77777777" w:rsidR="003B27F0" w:rsidRDefault="003B27F0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93D110B" w14:textId="77777777" w:rsidR="003B27F0" w:rsidRDefault="003B27F0" w:rsidP="00096385">
            <w:r>
              <w:rPr>
                <w:sz w:val="16"/>
                <w:szCs w:val="16"/>
              </w:rPr>
              <w:t>2656</w:t>
            </w:r>
          </w:p>
        </w:tc>
        <w:tc>
          <w:tcPr>
            <w:tcW w:w="517" w:type="dxa"/>
          </w:tcPr>
          <w:p w14:paraId="16C3BE5F" w14:textId="77777777" w:rsidR="003B27F0" w:rsidRDefault="003B27F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6B0126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A180951" w14:textId="77777777" w:rsidR="003B27F0" w:rsidRDefault="003B27F0" w:rsidP="00096385">
            <w:r>
              <w:rPr>
                <w:sz w:val="16"/>
                <w:szCs w:val="16"/>
              </w:rPr>
              <w:t>Addition of EN-DC PSCell FR2 uplink spatial relation switch associated with a known DL-RS test case 5.5.9.2.1</w:t>
            </w:r>
          </w:p>
        </w:tc>
        <w:tc>
          <w:tcPr>
            <w:tcW w:w="517" w:type="dxa"/>
          </w:tcPr>
          <w:p w14:paraId="272A1B4E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663FA1" w14:textId="77777777" w:rsidR="003B27F0" w:rsidRDefault="003B27F0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EA3B11F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8CEBD7E" w14:textId="77777777" w:rsidR="003B27F0" w:rsidRDefault="003B27F0" w:rsidP="00096385">
            <w:r>
              <w:rPr>
                <w:sz w:val="16"/>
                <w:szCs w:val="16"/>
              </w:rPr>
              <w:t>R5-235168</w:t>
            </w:r>
          </w:p>
        </w:tc>
        <w:tc>
          <w:tcPr>
            <w:tcW w:w="1597" w:type="dxa"/>
          </w:tcPr>
          <w:p w14:paraId="6E484C55" w14:textId="77777777" w:rsidR="003B27F0" w:rsidRDefault="003B27F0" w:rsidP="00096385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66A5569B" w14:textId="77777777" w:rsidR="003B27F0" w:rsidRDefault="003B27F0" w:rsidP="00096385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6FF870B7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0918B7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</w:tr>
      <w:tr w:rsidR="003B27F0" w14:paraId="6D8A7D3D" w14:textId="77777777" w:rsidTr="00096385">
        <w:tc>
          <w:tcPr>
            <w:tcW w:w="879" w:type="dxa"/>
          </w:tcPr>
          <w:p w14:paraId="452C18D0" w14:textId="77777777" w:rsidR="003B27F0" w:rsidRDefault="003B27F0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7C0BC0D" w14:textId="77777777" w:rsidR="003B27F0" w:rsidRDefault="003B27F0" w:rsidP="00096385">
            <w:r>
              <w:rPr>
                <w:sz w:val="16"/>
                <w:szCs w:val="16"/>
              </w:rPr>
              <w:t>2657</w:t>
            </w:r>
          </w:p>
        </w:tc>
        <w:tc>
          <w:tcPr>
            <w:tcW w:w="517" w:type="dxa"/>
          </w:tcPr>
          <w:p w14:paraId="47FB2C6B" w14:textId="77777777" w:rsidR="003B27F0" w:rsidRDefault="003B27F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9E3DBB7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570C2F7" w14:textId="77777777" w:rsidR="003B27F0" w:rsidRDefault="003B27F0" w:rsidP="00096385">
            <w:r>
              <w:rPr>
                <w:sz w:val="16"/>
                <w:szCs w:val="16"/>
              </w:rPr>
              <w:t>Addition of clause 7.5.9.0 minimum conformance requirements for uplink spatial relation switch delay</w:t>
            </w:r>
          </w:p>
        </w:tc>
        <w:tc>
          <w:tcPr>
            <w:tcW w:w="517" w:type="dxa"/>
          </w:tcPr>
          <w:p w14:paraId="51F43C25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B43D0C" w14:textId="77777777" w:rsidR="003B27F0" w:rsidRDefault="003B27F0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A96B487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298573E" w14:textId="77777777" w:rsidR="003B27F0" w:rsidRDefault="003B27F0" w:rsidP="00096385">
            <w:r>
              <w:rPr>
                <w:sz w:val="16"/>
                <w:szCs w:val="16"/>
              </w:rPr>
              <w:t>R5-235840</w:t>
            </w:r>
          </w:p>
        </w:tc>
        <w:tc>
          <w:tcPr>
            <w:tcW w:w="1597" w:type="dxa"/>
          </w:tcPr>
          <w:p w14:paraId="4957A1D7" w14:textId="77777777" w:rsidR="003B27F0" w:rsidRDefault="003B27F0" w:rsidP="00096385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1E89769" w14:textId="77777777" w:rsidR="003B27F0" w:rsidRDefault="003B27F0" w:rsidP="00096385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13057CFA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4983087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</w:tr>
      <w:tr w:rsidR="003B27F0" w14:paraId="5D179152" w14:textId="77777777" w:rsidTr="00096385">
        <w:tc>
          <w:tcPr>
            <w:tcW w:w="879" w:type="dxa"/>
          </w:tcPr>
          <w:p w14:paraId="74F370F6" w14:textId="77777777" w:rsidR="003B27F0" w:rsidRDefault="003B27F0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A418B79" w14:textId="77777777" w:rsidR="003B27F0" w:rsidRDefault="003B27F0" w:rsidP="00096385">
            <w:r>
              <w:rPr>
                <w:sz w:val="16"/>
                <w:szCs w:val="16"/>
              </w:rPr>
              <w:t>2658</w:t>
            </w:r>
          </w:p>
        </w:tc>
        <w:tc>
          <w:tcPr>
            <w:tcW w:w="517" w:type="dxa"/>
          </w:tcPr>
          <w:p w14:paraId="7F906F67" w14:textId="77777777" w:rsidR="003B27F0" w:rsidRDefault="003B27F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0EC970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52B3D1" w14:textId="77777777" w:rsidR="003B27F0" w:rsidRDefault="003B27F0" w:rsidP="00096385">
            <w:r>
              <w:rPr>
                <w:sz w:val="16"/>
                <w:szCs w:val="16"/>
              </w:rPr>
              <w:t>Addition of NR PCell FR2 uplink spatial relation switch with known DL-RS test case 7.5.9.1.1</w:t>
            </w:r>
          </w:p>
        </w:tc>
        <w:tc>
          <w:tcPr>
            <w:tcW w:w="517" w:type="dxa"/>
          </w:tcPr>
          <w:p w14:paraId="04C92282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3D96F1" w14:textId="77777777" w:rsidR="003B27F0" w:rsidRDefault="003B27F0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CD45A7D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9A05D6D" w14:textId="77777777" w:rsidR="003B27F0" w:rsidRDefault="003B27F0" w:rsidP="00096385">
            <w:r>
              <w:rPr>
                <w:sz w:val="16"/>
                <w:szCs w:val="16"/>
              </w:rPr>
              <w:t>R5-235170</w:t>
            </w:r>
          </w:p>
        </w:tc>
        <w:tc>
          <w:tcPr>
            <w:tcW w:w="1597" w:type="dxa"/>
          </w:tcPr>
          <w:p w14:paraId="782D0DA3" w14:textId="77777777" w:rsidR="003B27F0" w:rsidRDefault="003B27F0" w:rsidP="00096385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3712DC2" w14:textId="77777777" w:rsidR="003B27F0" w:rsidRDefault="003B27F0" w:rsidP="00096385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57F55BF1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AD51F1D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</w:tr>
      <w:tr w:rsidR="003B27F0" w14:paraId="385C3CCB" w14:textId="77777777" w:rsidTr="00096385">
        <w:tc>
          <w:tcPr>
            <w:tcW w:w="879" w:type="dxa"/>
          </w:tcPr>
          <w:p w14:paraId="6C2EE54E" w14:textId="77777777" w:rsidR="003B27F0" w:rsidRDefault="003B27F0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E1FDE77" w14:textId="77777777" w:rsidR="003B27F0" w:rsidRDefault="003B27F0" w:rsidP="00096385">
            <w:r>
              <w:rPr>
                <w:sz w:val="16"/>
                <w:szCs w:val="16"/>
              </w:rPr>
              <w:t>2659</w:t>
            </w:r>
          </w:p>
        </w:tc>
        <w:tc>
          <w:tcPr>
            <w:tcW w:w="517" w:type="dxa"/>
          </w:tcPr>
          <w:p w14:paraId="07A66243" w14:textId="77777777" w:rsidR="003B27F0" w:rsidRDefault="003B27F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144E74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7126EC3" w14:textId="77777777" w:rsidR="003B27F0" w:rsidRDefault="003B27F0" w:rsidP="00096385">
            <w:r>
              <w:rPr>
                <w:sz w:val="16"/>
                <w:szCs w:val="16"/>
              </w:rPr>
              <w:t>Addition of NR PCell FR2 uplink spatial relation switch with known DL-RS test case 7.5.9.2.1</w:t>
            </w:r>
          </w:p>
        </w:tc>
        <w:tc>
          <w:tcPr>
            <w:tcW w:w="517" w:type="dxa"/>
          </w:tcPr>
          <w:p w14:paraId="293018A4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2E1156" w14:textId="77777777" w:rsidR="003B27F0" w:rsidRDefault="003B27F0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35BEE34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8CE1230" w14:textId="77777777" w:rsidR="003B27F0" w:rsidRDefault="003B27F0" w:rsidP="00096385">
            <w:r>
              <w:rPr>
                <w:sz w:val="16"/>
                <w:szCs w:val="16"/>
              </w:rPr>
              <w:t>R5-235171</w:t>
            </w:r>
          </w:p>
        </w:tc>
        <w:tc>
          <w:tcPr>
            <w:tcW w:w="1597" w:type="dxa"/>
          </w:tcPr>
          <w:p w14:paraId="549C9859" w14:textId="77777777" w:rsidR="003B27F0" w:rsidRDefault="003B27F0" w:rsidP="00096385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168D712A" w14:textId="77777777" w:rsidR="003B27F0" w:rsidRDefault="003B27F0" w:rsidP="00096385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4B3B2223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99764D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</w:tr>
      <w:tr w:rsidR="003B27F0" w14:paraId="57A1A7BE" w14:textId="77777777" w:rsidTr="00096385">
        <w:tc>
          <w:tcPr>
            <w:tcW w:w="879" w:type="dxa"/>
          </w:tcPr>
          <w:p w14:paraId="459502E6" w14:textId="77777777" w:rsidR="003B27F0" w:rsidRDefault="003B27F0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09D1284" w14:textId="77777777" w:rsidR="003B27F0" w:rsidRDefault="003B27F0" w:rsidP="00096385">
            <w:r>
              <w:rPr>
                <w:sz w:val="16"/>
                <w:szCs w:val="16"/>
              </w:rPr>
              <w:t>2660</w:t>
            </w:r>
          </w:p>
        </w:tc>
        <w:tc>
          <w:tcPr>
            <w:tcW w:w="517" w:type="dxa"/>
          </w:tcPr>
          <w:p w14:paraId="24DC0714" w14:textId="77777777" w:rsidR="003B27F0" w:rsidRDefault="003B27F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085BCA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3B62B56" w14:textId="77777777" w:rsidR="003B27F0" w:rsidRDefault="003B27F0" w:rsidP="00096385">
            <w:r>
              <w:rPr>
                <w:sz w:val="16"/>
                <w:szCs w:val="16"/>
              </w:rPr>
              <w:t>Addition of test cases 5.5.9.1.1 and 5.5.9.2.1 to Table E.3-1, and test cases 7.5.9.1.1 and 7.5.9.2.1 to Table E.5-1</w:t>
            </w:r>
          </w:p>
        </w:tc>
        <w:tc>
          <w:tcPr>
            <w:tcW w:w="517" w:type="dxa"/>
          </w:tcPr>
          <w:p w14:paraId="5EA9675B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EEFFCD" w14:textId="77777777" w:rsidR="003B27F0" w:rsidRDefault="003B27F0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2D82AF9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9F56194" w14:textId="77777777" w:rsidR="003B27F0" w:rsidRDefault="003B27F0" w:rsidP="00096385">
            <w:r>
              <w:rPr>
                <w:sz w:val="16"/>
                <w:szCs w:val="16"/>
              </w:rPr>
              <w:t>R5-235172</w:t>
            </w:r>
          </w:p>
        </w:tc>
        <w:tc>
          <w:tcPr>
            <w:tcW w:w="1597" w:type="dxa"/>
          </w:tcPr>
          <w:p w14:paraId="35AD63C7" w14:textId="77777777" w:rsidR="003B27F0" w:rsidRDefault="003B27F0" w:rsidP="00096385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7D98A2E" w14:textId="77777777" w:rsidR="003B27F0" w:rsidRDefault="003B27F0" w:rsidP="00096385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4F96EC17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EBFEFA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</w:tr>
      <w:tr w:rsidR="003B27F0" w14:paraId="293E31E0" w14:textId="77777777" w:rsidTr="00096385">
        <w:tc>
          <w:tcPr>
            <w:tcW w:w="879" w:type="dxa"/>
          </w:tcPr>
          <w:p w14:paraId="6FAD05A7" w14:textId="77777777" w:rsidR="003B27F0" w:rsidRDefault="003B27F0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BBECB81" w14:textId="77777777" w:rsidR="003B27F0" w:rsidRDefault="003B27F0" w:rsidP="00096385">
            <w:r>
              <w:rPr>
                <w:sz w:val="16"/>
                <w:szCs w:val="16"/>
              </w:rPr>
              <w:t>2661</w:t>
            </w:r>
          </w:p>
        </w:tc>
        <w:tc>
          <w:tcPr>
            <w:tcW w:w="517" w:type="dxa"/>
          </w:tcPr>
          <w:p w14:paraId="41920D2C" w14:textId="77777777" w:rsidR="003B27F0" w:rsidRDefault="003B27F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B102DC0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6B7CD48" w14:textId="77777777" w:rsidR="003B27F0" w:rsidRDefault="003B27F0" w:rsidP="00096385">
            <w:r>
              <w:rPr>
                <w:sz w:val="16"/>
                <w:szCs w:val="16"/>
              </w:rPr>
              <w:t>Addition of test cases 5.5.9.1.1 and 5.5.9.2.1 to Table F.1.3.2-3</w:t>
            </w:r>
          </w:p>
        </w:tc>
        <w:tc>
          <w:tcPr>
            <w:tcW w:w="517" w:type="dxa"/>
          </w:tcPr>
          <w:p w14:paraId="644B1547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7C21A1" w14:textId="77777777" w:rsidR="003B27F0" w:rsidRDefault="003B27F0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822F95A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0C4BFB3" w14:textId="77777777" w:rsidR="003B27F0" w:rsidRDefault="003B27F0" w:rsidP="00096385">
            <w:r>
              <w:rPr>
                <w:sz w:val="16"/>
                <w:szCs w:val="16"/>
              </w:rPr>
              <w:t>R5-235723</w:t>
            </w:r>
          </w:p>
        </w:tc>
        <w:tc>
          <w:tcPr>
            <w:tcW w:w="1597" w:type="dxa"/>
          </w:tcPr>
          <w:p w14:paraId="16FAECE1" w14:textId="77777777" w:rsidR="003B27F0" w:rsidRDefault="003B27F0" w:rsidP="00096385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35E25B8" w14:textId="77777777" w:rsidR="003B27F0" w:rsidRDefault="003B27F0" w:rsidP="00096385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3DD9C8BE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6F6E864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</w:tr>
      <w:tr w:rsidR="003B27F0" w14:paraId="13C933CE" w14:textId="77777777" w:rsidTr="00096385">
        <w:tc>
          <w:tcPr>
            <w:tcW w:w="879" w:type="dxa"/>
          </w:tcPr>
          <w:p w14:paraId="520C2748" w14:textId="77777777" w:rsidR="003B27F0" w:rsidRDefault="003B27F0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74BC4E1" w14:textId="77777777" w:rsidR="003B27F0" w:rsidRDefault="003B27F0" w:rsidP="00096385">
            <w:r>
              <w:rPr>
                <w:sz w:val="16"/>
                <w:szCs w:val="16"/>
              </w:rPr>
              <w:t>2662</w:t>
            </w:r>
          </w:p>
        </w:tc>
        <w:tc>
          <w:tcPr>
            <w:tcW w:w="517" w:type="dxa"/>
          </w:tcPr>
          <w:p w14:paraId="70CCCFC4" w14:textId="77777777" w:rsidR="003B27F0" w:rsidRDefault="003B27F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C4B7ED9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4E335B" w14:textId="77777777" w:rsidR="003B27F0" w:rsidRDefault="003B27F0" w:rsidP="00096385">
            <w:r>
              <w:rPr>
                <w:sz w:val="16"/>
                <w:szCs w:val="16"/>
              </w:rPr>
              <w:t>Addition of test cases 7.5.9.1.1 and 7.5.9.2.1 to Table F.1.3.2-4</w:t>
            </w:r>
          </w:p>
        </w:tc>
        <w:tc>
          <w:tcPr>
            <w:tcW w:w="517" w:type="dxa"/>
          </w:tcPr>
          <w:p w14:paraId="0E1512E3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82466F" w14:textId="77777777" w:rsidR="003B27F0" w:rsidRDefault="003B27F0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5D50476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819118A" w14:textId="77777777" w:rsidR="003B27F0" w:rsidRDefault="003B27F0" w:rsidP="00096385">
            <w:r>
              <w:rPr>
                <w:sz w:val="16"/>
                <w:szCs w:val="16"/>
              </w:rPr>
              <w:t>R5-235735</w:t>
            </w:r>
          </w:p>
        </w:tc>
        <w:tc>
          <w:tcPr>
            <w:tcW w:w="1597" w:type="dxa"/>
          </w:tcPr>
          <w:p w14:paraId="44C2998C" w14:textId="77777777" w:rsidR="003B27F0" w:rsidRDefault="003B27F0" w:rsidP="00096385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8897576" w14:textId="77777777" w:rsidR="003B27F0" w:rsidRDefault="003B27F0" w:rsidP="00096385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4C6C1565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7DA253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</w:tr>
      <w:tr w:rsidR="003B27F0" w14:paraId="3A429592" w14:textId="77777777" w:rsidTr="00096385">
        <w:tc>
          <w:tcPr>
            <w:tcW w:w="879" w:type="dxa"/>
          </w:tcPr>
          <w:p w14:paraId="28D51DA9" w14:textId="77777777" w:rsidR="003B27F0" w:rsidRDefault="003B27F0" w:rsidP="00096385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12DF9C3D" w14:textId="77777777" w:rsidR="003B27F0" w:rsidRDefault="003B27F0" w:rsidP="00096385">
            <w:r>
              <w:rPr>
                <w:sz w:val="16"/>
                <w:szCs w:val="16"/>
              </w:rPr>
              <w:t>0589</w:t>
            </w:r>
          </w:p>
        </w:tc>
        <w:tc>
          <w:tcPr>
            <w:tcW w:w="517" w:type="dxa"/>
          </w:tcPr>
          <w:p w14:paraId="27797A59" w14:textId="77777777" w:rsidR="003B27F0" w:rsidRDefault="003B27F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A5765EB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5EDF46A" w14:textId="77777777" w:rsidR="003B27F0" w:rsidRDefault="003B27F0" w:rsidP="00096385">
            <w:r>
              <w:rPr>
                <w:sz w:val="16"/>
                <w:szCs w:val="16"/>
              </w:rPr>
              <w:t>Addition of TT analysis grouping for test cases 5.5.9.1.1 and 7.5.9.1.1 to Table 8-2</w:t>
            </w:r>
          </w:p>
        </w:tc>
        <w:tc>
          <w:tcPr>
            <w:tcW w:w="517" w:type="dxa"/>
          </w:tcPr>
          <w:p w14:paraId="14C64CB8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79E9E4" w14:textId="77777777" w:rsidR="003B27F0" w:rsidRDefault="003B27F0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5E0E8866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E939036" w14:textId="77777777" w:rsidR="003B27F0" w:rsidRDefault="003B27F0" w:rsidP="00096385">
            <w:r>
              <w:rPr>
                <w:sz w:val="16"/>
                <w:szCs w:val="16"/>
              </w:rPr>
              <w:t>R5-235736</w:t>
            </w:r>
          </w:p>
        </w:tc>
        <w:tc>
          <w:tcPr>
            <w:tcW w:w="1597" w:type="dxa"/>
          </w:tcPr>
          <w:p w14:paraId="2E105BAF" w14:textId="77777777" w:rsidR="003B27F0" w:rsidRDefault="003B27F0" w:rsidP="00096385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49A09FD" w14:textId="77777777" w:rsidR="003B27F0" w:rsidRDefault="003B27F0" w:rsidP="00096385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647DF857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ACFBBE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</w:tr>
      <w:tr w:rsidR="003B27F0" w14:paraId="763FBA8B" w14:textId="77777777" w:rsidTr="00096385">
        <w:tc>
          <w:tcPr>
            <w:tcW w:w="879" w:type="dxa"/>
          </w:tcPr>
          <w:p w14:paraId="2770CAF2" w14:textId="77777777" w:rsidR="003B27F0" w:rsidRDefault="003B27F0" w:rsidP="00096385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2D2675A4" w14:textId="77777777" w:rsidR="003B27F0" w:rsidRDefault="003B27F0" w:rsidP="00096385">
            <w:r>
              <w:rPr>
                <w:sz w:val="16"/>
                <w:szCs w:val="16"/>
              </w:rPr>
              <w:t>0590</w:t>
            </w:r>
          </w:p>
        </w:tc>
        <w:tc>
          <w:tcPr>
            <w:tcW w:w="517" w:type="dxa"/>
          </w:tcPr>
          <w:p w14:paraId="377BD23F" w14:textId="77777777" w:rsidR="003B27F0" w:rsidRDefault="003B27F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3D812C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9136FF" w14:textId="77777777" w:rsidR="003B27F0" w:rsidRDefault="003B27F0" w:rsidP="00096385">
            <w:r>
              <w:rPr>
                <w:sz w:val="16"/>
                <w:szCs w:val="16"/>
              </w:rPr>
              <w:t>Addition of TT analysis grouping for test cases 5.5.9.2.1 and 7.5.9.2.1 to Table 8-2</w:t>
            </w:r>
          </w:p>
        </w:tc>
        <w:tc>
          <w:tcPr>
            <w:tcW w:w="517" w:type="dxa"/>
          </w:tcPr>
          <w:p w14:paraId="6BF7AF73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12AE50" w14:textId="77777777" w:rsidR="003B27F0" w:rsidRDefault="003B27F0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1FB5FD52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3C3E67E" w14:textId="77777777" w:rsidR="003B27F0" w:rsidRDefault="003B27F0" w:rsidP="00096385">
            <w:r>
              <w:rPr>
                <w:sz w:val="16"/>
                <w:szCs w:val="16"/>
              </w:rPr>
              <w:t>R5-235737</w:t>
            </w:r>
          </w:p>
        </w:tc>
        <w:tc>
          <w:tcPr>
            <w:tcW w:w="1597" w:type="dxa"/>
          </w:tcPr>
          <w:p w14:paraId="2D6E2FFD" w14:textId="77777777" w:rsidR="003B27F0" w:rsidRDefault="003B27F0" w:rsidP="00096385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733C9EF" w14:textId="77777777" w:rsidR="003B27F0" w:rsidRDefault="003B27F0" w:rsidP="00096385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18D6CB8A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4B2E66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</w:tr>
    </w:tbl>
    <w:p w14:paraId="05E46F3F" w14:textId="77777777" w:rsidR="003B27F0" w:rsidRDefault="003B27F0" w:rsidP="003B27F0"/>
    <w:p w14:paraId="278C7AF6" w14:textId="77777777" w:rsidR="003B27F0" w:rsidRDefault="003B27F0" w:rsidP="003B27F0"/>
    <w:p w14:paraId="5D52626C" w14:textId="77777777" w:rsidR="003B27F0" w:rsidRPr="00917427" w:rsidRDefault="003B27F0" w:rsidP="003B27F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RP-231643</w:t>
      </w:r>
      <w:r>
        <w:rPr>
          <w:b/>
          <w:i/>
          <w:noProof/>
          <w:sz w:val="28"/>
        </w:rPr>
        <w:fldChar w:fldCharType="end"/>
      </w:r>
    </w:p>
    <w:p w14:paraId="3C96B8C4" w14:textId="77777777" w:rsidR="003B27F0" w:rsidRPr="00784730" w:rsidRDefault="003B27F0" w:rsidP="003B27F0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7D3B0C2B" w14:textId="77777777" w:rsidR="003B27F0" w:rsidRPr="00050554" w:rsidRDefault="003B27F0" w:rsidP="003B27F0">
      <w:pPr>
        <w:rPr>
          <w:rFonts w:ascii="Arial" w:hAnsi="Arial" w:cs="Arial"/>
          <w:b/>
          <w:bCs/>
          <w:lang w:val="en-US"/>
        </w:rPr>
      </w:pPr>
    </w:p>
    <w:p w14:paraId="5D4ECD13" w14:textId="77777777" w:rsidR="003B27F0" w:rsidRDefault="003B27F0" w:rsidP="003B27F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331E2AB2" w14:textId="77777777" w:rsidR="003B27F0" w:rsidRPr="00E145B1" w:rsidRDefault="003B27F0" w:rsidP="003B27F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WIConformance Test Aspects - Protocol enhancements for Mission Critical Services for Rel-16 (MCPTT, MCVideo, MCData) (MCProtoc16_enh2MCPTT_eMCData2-ConTest)</w:t>
      </w:r>
      <w:r>
        <w:rPr>
          <w:rFonts w:ascii="Arial" w:hAnsi="Arial" w:cs="Arial"/>
          <w:b/>
          <w:bCs/>
        </w:rPr>
        <w:fldChar w:fldCharType="end"/>
      </w:r>
    </w:p>
    <w:p w14:paraId="2758AB82" w14:textId="77777777" w:rsidR="003B27F0" w:rsidRDefault="003B27F0" w:rsidP="003B27F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13.2.9</w:t>
      </w:r>
      <w:r>
        <w:rPr>
          <w:rFonts w:ascii="Arial" w:hAnsi="Arial" w:cs="Arial"/>
          <w:b/>
          <w:bCs/>
        </w:rPr>
        <w:fldChar w:fldCharType="end"/>
      </w:r>
    </w:p>
    <w:p w14:paraId="0FB86096" w14:textId="77777777" w:rsidR="003B27F0" w:rsidRDefault="003B27F0" w:rsidP="003B27F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F5E2379" w14:textId="77777777" w:rsidR="003B27F0" w:rsidRDefault="003B27F0" w:rsidP="003B27F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983AFA6" w14:textId="77777777" w:rsidR="003B27F0" w:rsidRPr="004E535C" w:rsidRDefault="003B27F0" w:rsidP="003B27F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B27F0" w:rsidRPr="004E535C" w14:paraId="6925AF03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BF65336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3E32BA4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D0DF112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AE605BF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57751CC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D89B7AF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7586D5F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668A337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74A3652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512AA41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81A3783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0D06365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5820C7C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B27F0" w14:paraId="5A9E3249" w14:textId="77777777" w:rsidTr="00096385">
        <w:tc>
          <w:tcPr>
            <w:tcW w:w="879" w:type="dxa"/>
          </w:tcPr>
          <w:p w14:paraId="65B7E83E" w14:textId="77777777" w:rsidR="003B27F0" w:rsidRDefault="003B27F0" w:rsidP="00096385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5B5590C7" w14:textId="77777777" w:rsidR="003B27F0" w:rsidRDefault="003B27F0" w:rsidP="00096385">
            <w:r>
              <w:rPr>
                <w:sz w:val="16"/>
                <w:szCs w:val="16"/>
              </w:rPr>
              <w:t>0319</w:t>
            </w:r>
          </w:p>
        </w:tc>
        <w:tc>
          <w:tcPr>
            <w:tcW w:w="517" w:type="dxa"/>
          </w:tcPr>
          <w:p w14:paraId="7C9FFE9A" w14:textId="77777777" w:rsidR="003B27F0" w:rsidRDefault="003B27F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F751C2" w14:textId="77777777" w:rsidR="003B27F0" w:rsidRDefault="003B27F0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B084409" w14:textId="77777777" w:rsidR="003B27F0" w:rsidRDefault="003B27F0" w:rsidP="00096385">
            <w:r>
              <w:rPr>
                <w:sz w:val="16"/>
                <w:szCs w:val="16"/>
              </w:rPr>
              <w:t>Updates to 5.3.3 Pre-Established Session Establishment Generic TC</w:t>
            </w:r>
          </w:p>
        </w:tc>
        <w:tc>
          <w:tcPr>
            <w:tcW w:w="517" w:type="dxa"/>
          </w:tcPr>
          <w:p w14:paraId="1726EED4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A50186" w14:textId="77777777" w:rsidR="003B27F0" w:rsidRDefault="003B27F0" w:rsidP="00096385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14:paraId="14384899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E45E408" w14:textId="77777777" w:rsidR="003B27F0" w:rsidRDefault="003B27F0" w:rsidP="00096385">
            <w:r>
              <w:rPr>
                <w:sz w:val="16"/>
                <w:szCs w:val="16"/>
              </w:rPr>
              <w:t>R5-234572</w:t>
            </w:r>
          </w:p>
        </w:tc>
        <w:tc>
          <w:tcPr>
            <w:tcW w:w="1597" w:type="dxa"/>
          </w:tcPr>
          <w:p w14:paraId="6A49E790" w14:textId="77777777" w:rsidR="003B27F0" w:rsidRDefault="003B27F0" w:rsidP="00096385">
            <w:r>
              <w:rPr>
                <w:sz w:val="16"/>
                <w:szCs w:val="16"/>
              </w:rPr>
              <w:t>NIST, MCC TF160</w:t>
            </w:r>
          </w:p>
        </w:tc>
        <w:tc>
          <w:tcPr>
            <w:tcW w:w="1122" w:type="dxa"/>
          </w:tcPr>
          <w:p w14:paraId="3045654B" w14:textId="77777777" w:rsidR="003B27F0" w:rsidRDefault="003B27F0" w:rsidP="00096385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</w:tcPr>
          <w:p w14:paraId="714BA9E3" w14:textId="77777777" w:rsidR="003B27F0" w:rsidRDefault="003B27F0" w:rsidP="00096385">
            <w:r>
              <w:rPr>
                <w:sz w:val="16"/>
                <w:szCs w:val="16"/>
              </w:rPr>
              <w:t>5.3.3</w:t>
            </w:r>
          </w:p>
        </w:tc>
        <w:tc>
          <w:tcPr>
            <w:tcW w:w="998" w:type="dxa"/>
          </w:tcPr>
          <w:p w14:paraId="7EC159C7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B27F0" w14:paraId="5B15CC65" w14:textId="77777777" w:rsidTr="00096385">
        <w:tc>
          <w:tcPr>
            <w:tcW w:w="879" w:type="dxa"/>
          </w:tcPr>
          <w:p w14:paraId="01FBF244" w14:textId="77777777" w:rsidR="003B27F0" w:rsidRDefault="003B27F0" w:rsidP="00096385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3989C2B7" w14:textId="77777777" w:rsidR="003B27F0" w:rsidRDefault="003B27F0" w:rsidP="00096385">
            <w:r>
              <w:rPr>
                <w:sz w:val="16"/>
                <w:szCs w:val="16"/>
              </w:rPr>
              <w:t>0320</w:t>
            </w:r>
          </w:p>
        </w:tc>
        <w:tc>
          <w:tcPr>
            <w:tcW w:w="517" w:type="dxa"/>
          </w:tcPr>
          <w:p w14:paraId="74FFC02B" w14:textId="77777777" w:rsidR="003B27F0" w:rsidRDefault="003B27F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7C32BA" w14:textId="77777777" w:rsidR="003B27F0" w:rsidRDefault="003B27F0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1B2BBD9" w14:textId="77777777" w:rsidR="003B27F0" w:rsidRDefault="003B27F0" w:rsidP="00096385">
            <w:r>
              <w:rPr>
                <w:sz w:val="16"/>
                <w:szCs w:val="16"/>
              </w:rPr>
              <w:t>Updates for Resource-lists for MCData</w:t>
            </w:r>
          </w:p>
        </w:tc>
        <w:tc>
          <w:tcPr>
            <w:tcW w:w="517" w:type="dxa"/>
          </w:tcPr>
          <w:p w14:paraId="00DD491B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4A390C" w14:textId="77777777" w:rsidR="003B27F0" w:rsidRDefault="003B27F0" w:rsidP="00096385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14:paraId="6E7B4997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AC30F0F" w14:textId="77777777" w:rsidR="003B27F0" w:rsidRDefault="003B27F0" w:rsidP="00096385">
            <w:r>
              <w:rPr>
                <w:sz w:val="16"/>
                <w:szCs w:val="16"/>
              </w:rPr>
              <w:t>R5-234585</w:t>
            </w:r>
          </w:p>
        </w:tc>
        <w:tc>
          <w:tcPr>
            <w:tcW w:w="1597" w:type="dxa"/>
          </w:tcPr>
          <w:p w14:paraId="782566D2" w14:textId="77777777" w:rsidR="003B27F0" w:rsidRDefault="003B27F0" w:rsidP="00096385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4DE68538" w14:textId="77777777" w:rsidR="003B27F0" w:rsidRDefault="003B27F0" w:rsidP="00096385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</w:tcPr>
          <w:p w14:paraId="1F9183CC" w14:textId="77777777" w:rsidR="003B27F0" w:rsidRDefault="003B27F0" w:rsidP="00096385">
            <w:r>
              <w:rPr>
                <w:sz w:val="16"/>
                <w:szCs w:val="16"/>
              </w:rPr>
              <w:t>5.5.3.3</w:t>
            </w:r>
          </w:p>
        </w:tc>
        <w:tc>
          <w:tcPr>
            <w:tcW w:w="998" w:type="dxa"/>
          </w:tcPr>
          <w:p w14:paraId="2C79E368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B27F0" w14:paraId="2E84ABE9" w14:textId="77777777" w:rsidTr="00096385">
        <w:tc>
          <w:tcPr>
            <w:tcW w:w="879" w:type="dxa"/>
          </w:tcPr>
          <w:p w14:paraId="6E4F20B2" w14:textId="77777777" w:rsidR="003B27F0" w:rsidRDefault="003B27F0" w:rsidP="00096385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6CA63CFB" w14:textId="77777777" w:rsidR="003B27F0" w:rsidRDefault="003B27F0" w:rsidP="00096385">
            <w:r>
              <w:rPr>
                <w:sz w:val="16"/>
                <w:szCs w:val="16"/>
              </w:rPr>
              <w:t>0321</w:t>
            </w:r>
          </w:p>
        </w:tc>
        <w:tc>
          <w:tcPr>
            <w:tcW w:w="517" w:type="dxa"/>
          </w:tcPr>
          <w:p w14:paraId="407E4DD0" w14:textId="77777777" w:rsidR="003B27F0" w:rsidRDefault="003B27F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87BFC4E" w14:textId="77777777" w:rsidR="003B27F0" w:rsidRDefault="003B27F0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78B0AB6" w14:textId="77777777" w:rsidR="003B27F0" w:rsidRDefault="003B27F0" w:rsidP="00096385">
            <w:r>
              <w:rPr>
                <w:sz w:val="16"/>
                <w:szCs w:val="16"/>
              </w:rPr>
              <w:t>Addition of new generic procedure CO MCData call establishment using a pre-established session</w:t>
            </w:r>
          </w:p>
        </w:tc>
        <w:tc>
          <w:tcPr>
            <w:tcW w:w="517" w:type="dxa"/>
          </w:tcPr>
          <w:p w14:paraId="0C26C1CF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E5E5EF" w14:textId="77777777" w:rsidR="003B27F0" w:rsidRDefault="003B27F0" w:rsidP="00096385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14:paraId="1FB2E375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CCCCCFB" w14:textId="77777777" w:rsidR="003B27F0" w:rsidRDefault="003B27F0" w:rsidP="00096385">
            <w:r>
              <w:rPr>
                <w:sz w:val="16"/>
                <w:szCs w:val="16"/>
              </w:rPr>
              <w:t>R5-235403</w:t>
            </w:r>
          </w:p>
        </w:tc>
        <w:tc>
          <w:tcPr>
            <w:tcW w:w="1597" w:type="dxa"/>
          </w:tcPr>
          <w:p w14:paraId="47E08BFB" w14:textId="77777777" w:rsidR="003B27F0" w:rsidRDefault="003B27F0" w:rsidP="00096385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0C66EB03" w14:textId="77777777" w:rsidR="003B27F0" w:rsidRDefault="003B27F0" w:rsidP="00096385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</w:tcPr>
          <w:p w14:paraId="635288DC" w14:textId="77777777" w:rsidR="003B27F0" w:rsidRDefault="003B27F0" w:rsidP="00096385">
            <w:r>
              <w:rPr>
                <w:sz w:val="16"/>
                <w:szCs w:val="16"/>
              </w:rPr>
              <w:t>5.3C.12</w:t>
            </w:r>
          </w:p>
        </w:tc>
        <w:tc>
          <w:tcPr>
            <w:tcW w:w="998" w:type="dxa"/>
          </w:tcPr>
          <w:p w14:paraId="705957A8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B27F0" w14:paraId="1D660A38" w14:textId="77777777" w:rsidTr="00096385">
        <w:tc>
          <w:tcPr>
            <w:tcW w:w="879" w:type="dxa"/>
          </w:tcPr>
          <w:p w14:paraId="32C3E86E" w14:textId="77777777" w:rsidR="003B27F0" w:rsidRDefault="003B27F0" w:rsidP="00096385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20B8952F" w14:textId="77777777" w:rsidR="003B27F0" w:rsidRDefault="003B27F0" w:rsidP="00096385">
            <w:r>
              <w:rPr>
                <w:sz w:val="16"/>
                <w:szCs w:val="16"/>
              </w:rPr>
              <w:t>0322</w:t>
            </w:r>
          </w:p>
        </w:tc>
        <w:tc>
          <w:tcPr>
            <w:tcW w:w="517" w:type="dxa"/>
          </w:tcPr>
          <w:p w14:paraId="64400204" w14:textId="77777777" w:rsidR="003B27F0" w:rsidRDefault="003B27F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69A3A69" w14:textId="77777777" w:rsidR="003B27F0" w:rsidRDefault="003B27F0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5BF7149" w14:textId="77777777" w:rsidR="003B27F0" w:rsidRDefault="003B27F0" w:rsidP="00096385">
            <w:r>
              <w:rPr>
                <w:sz w:val="16"/>
                <w:szCs w:val="16"/>
              </w:rPr>
              <w:t>Addition of new generic procedure MCData CO call release keeping the pre-established session</w:t>
            </w:r>
          </w:p>
        </w:tc>
        <w:tc>
          <w:tcPr>
            <w:tcW w:w="517" w:type="dxa"/>
          </w:tcPr>
          <w:p w14:paraId="7C69DEA0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8E898E" w14:textId="77777777" w:rsidR="003B27F0" w:rsidRDefault="003B27F0" w:rsidP="00096385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14:paraId="6B3FAF93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53F93F1" w14:textId="77777777" w:rsidR="003B27F0" w:rsidRDefault="003B27F0" w:rsidP="00096385">
            <w:r>
              <w:rPr>
                <w:sz w:val="16"/>
                <w:szCs w:val="16"/>
              </w:rPr>
              <w:t>R5-235404</w:t>
            </w:r>
          </w:p>
        </w:tc>
        <w:tc>
          <w:tcPr>
            <w:tcW w:w="1597" w:type="dxa"/>
          </w:tcPr>
          <w:p w14:paraId="731B29A3" w14:textId="77777777" w:rsidR="003B27F0" w:rsidRDefault="003B27F0" w:rsidP="00096385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74194F0B" w14:textId="77777777" w:rsidR="003B27F0" w:rsidRDefault="003B27F0" w:rsidP="00096385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</w:tcPr>
          <w:p w14:paraId="09FA4A84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09649F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</w:tr>
      <w:tr w:rsidR="003B27F0" w14:paraId="36BA0F6D" w14:textId="77777777" w:rsidTr="00096385">
        <w:tc>
          <w:tcPr>
            <w:tcW w:w="879" w:type="dxa"/>
          </w:tcPr>
          <w:p w14:paraId="6EA2D3BE" w14:textId="77777777" w:rsidR="003B27F0" w:rsidRDefault="003B27F0" w:rsidP="00096385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77A21236" w14:textId="77777777" w:rsidR="003B27F0" w:rsidRDefault="003B27F0" w:rsidP="00096385">
            <w:r>
              <w:rPr>
                <w:sz w:val="16"/>
                <w:szCs w:val="16"/>
              </w:rPr>
              <w:t>0331</w:t>
            </w:r>
          </w:p>
        </w:tc>
        <w:tc>
          <w:tcPr>
            <w:tcW w:w="517" w:type="dxa"/>
          </w:tcPr>
          <w:p w14:paraId="1FA19AEE" w14:textId="77777777" w:rsidR="003B27F0" w:rsidRDefault="003B27F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C152F0" w14:textId="77777777" w:rsidR="003B27F0" w:rsidRDefault="003B27F0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49776B0" w14:textId="77777777" w:rsidR="003B27F0" w:rsidRDefault="003B27F0" w:rsidP="00096385">
            <w:r>
              <w:rPr>
                <w:sz w:val="16"/>
                <w:szCs w:val="16"/>
              </w:rPr>
              <w:t>Correction of test case 5.9</w:t>
            </w:r>
          </w:p>
        </w:tc>
        <w:tc>
          <w:tcPr>
            <w:tcW w:w="517" w:type="dxa"/>
          </w:tcPr>
          <w:p w14:paraId="31B10BF0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23D365" w14:textId="77777777" w:rsidR="003B27F0" w:rsidRDefault="003B27F0" w:rsidP="00096385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14:paraId="2971C866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D21AA87" w14:textId="77777777" w:rsidR="003B27F0" w:rsidRDefault="003B27F0" w:rsidP="00096385">
            <w:r>
              <w:rPr>
                <w:sz w:val="16"/>
                <w:szCs w:val="16"/>
              </w:rPr>
              <w:t>R5-233829</w:t>
            </w:r>
          </w:p>
        </w:tc>
        <w:tc>
          <w:tcPr>
            <w:tcW w:w="1597" w:type="dxa"/>
          </w:tcPr>
          <w:p w14:paraId="5F97BCBB" w14:textId="77777777" w:rsidR="003B27F0" w:rsidRDefault="003B27F0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5B303AE8" w14:textId="77777777" w:rsidR="003B27F0" w:rsidRDefault="003B27F0" w:rsidP="00096385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</w:tcPr>
          <w:p w14:paraId="6450C27A" w14:textId="77777777" w:rsidR="003B27F0" w:rsidRDefault="003B27F0" w:rsidP="00096385">
            <w:r>
              <w:rPr>
                <w:sz w:val="16"/>
                <w:szCs w:val="16"/>
              </w:rPr>
              <w:t>5.9</w:t>
            </w:r>
          </w:p>
        </w:tc>
        <w:tc>
          <w:tcPr>
            <w:tcW w:w="998" w:type="dxa"/>
          </w:tcPr>
          <w:p w14:paraId="0941A741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B27F0" w14:paraId="370F6847" w14:textId="77777777" w:rsidTr="00096385">
        <w:tc>
          <w:tcPr>
            <w:tcW w:w="879" w:type="dxa"/>
          </w:tcPr>
          <w:p w14:paraId="1AEEA5E3" w14:textId="77777777" w:rsidR="003B27F0" w:rsidRDefault="003B27F0" w:rsidP="00096385">
            <w:r>
              <w:rPr>
                <w:sz w:val="16"/>
                <w:szCs w:val="16"/>
              </w:rPr>
              <w:t>36.579-4</w:t>
            </w:r>
          </w:p>
        </w:tc>
        <w:tc>
          <w:tcPr>
            <w:tcW w:w="637" w:type="dxa"/>
          </w:tcPr>
          <w:p w14:paraId="505EAE69" w14:textId="77777777" w:rsidR="003B27F0" w:rsidRDefault="003B27F0" w:rsidP="00096385">
            <w:r>
              <w:rPr>
                <w:sz w:val="16"/>
                <w:szCs w:val="16"/>
              </w:rPr>
              <w:t>0031</w:t>
            </w:r>
          </w:p>
        </w:tc>
        <w:tc>
          <w:tcPr>
            <w:tcW w:w="517" w:type="dxa"/>
          </w:tcPr>
          <w:p w14:paraId="5B55CDC8" w14:textId="77777777" w:rsidR="003B27F0" w:rsidRDefault="003B27F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C4511E" w14:textId="77777777" w:rsidR="003B27F0" w:rsidRDefault="003B27F0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768AF1C" w14:textId="77777777" w:rsidR="003B27F0" w:rsidRDefault="003B27F0" w:rsidP="00096385">
            <w:r>
              <w:rPr>
                <w:sz w:val="16"/>
                <w:szCs w:val="16"/>
              </w:rPr>
              <w:t>Updates to Applicability for new Rel-16 MCData Test Cases</w:t>
            </w:r>
          </w:p>
        </w:tc>
        <w:tc>
          <w:tcPr>
            <w:tcW w:w="517" w:type="dxa"/>
          </w:tcPr>
          <w:p w14:paraId="66129C63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066C49" w14:textId="77777777" w:rsidR="003B27F0" w:rsidRDefault="003B27F0" w:rsidP="00096385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14:paraId="5875230E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0CEB7B7" w14:textId="77777777" w:rsidR="003B27F0" w:rsidRDefault="003B27F0" w:rsidP="00096385">
            <w:r>
              <w:rPr>
                <w:sz w:val="16"/>
                <w:szCs w:val="16"/>
              </w:rPr>
              <w:t>R5-234573</w:t>
            </w:r>
          </w:p>
        </w:tc>
        <w:tc>
          <w:tcPr>
            <w:tcW w:w="1597" w:type="dxa"/>
          </w:tcPr>
          <w:p w14:paraId="356AA2F9" w14:textId="77777777" w:rsidR="003B27F0" w:rsidRDefault="003B27F0" w:rsidP="00096385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56FB0CD6" w14:textId="77777777" w:rsidR="003B27F0" w:rsidRDefault="003B27F0" w:rsidP="00096385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</w:tcPr>
          <w:p w14:paraId="78285A89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263015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</w:tr>
      <w:tr w:rsidR="003B27F0" w14:paraId="2212C9F6" w14:textId="77777777" w:rsidTr="00096385">
        <w:tc>
          <w:tcPr>
            <w:tcW w:w="879" w:type="dxa"/>
          </w:tcPr>
          <w:p w14:paraId="65202CAE" w14:textId="77777777" w:rsidR="003B27F0" w:rsidRDefault="003B27F0" w:rsidP="00096385"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</w:tcPr>
          <w:p w14:paraId="1E5EF497" w14:textId="77777777" w:rsidR="003B27F0" w:rsidRDefault="003B27F0" w:rsidP="00096385">
            <w:r>
              <w:rPr>
                <w:sz w:val="16"/>
                <w:szCs w:val="16"/>
              </w:rPr>
              <w:t>0096</w:t>
            </w:r>
          </w:p>
        </w:tc>
        <w:tc>
          <w:tcPr>
            <w:tcW w:w="517" w:type="dxa"/>
          </w:tcPr>
          <w:p w14:paraId="3BDA157B" w14:textId="77777777" w:rsidR="003B27F0" w:rsidRDefault="003B27F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76D43E" w14:textId="77777777" w:rsidR="003B27F0" w:rsidRDefault="003B27F0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1B93015" w14:textId="77777777" w:rsidR="003B27F0" w:rsidRDefault="003B27F0" w:rsidP="00096385">
            <w:r>
              <w:rPr>
                <w:sz w:val="16"/>
                <w:szCs w:val="16"/>
              </w:rPr>
              <w:t>Correction of test case 6.4.2</w:t>
            </w:r>
          </w:p>
        </w:tc>
        <w:tc>
          <w:tcPr>
            <w:tcW w:w="517" w:type="dxa"/>
          </w:tcPr>
          <w:p w14:paraId="78765C22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B981A1" w14:textId="77777777" w:rsidR="003B27F0" w:rsidRDefault="003B27F0" w:rsidP="00096385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14:paraId="3AAEF24D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49254B4" w14:textId="77777777" w:rsidR="003B27F0" w:rsidRDefault="003B27F0" w:rsidP="00096385">
            <w:r>
              <w:rPr>
                <w:sz w:val="16"/>
                <w:szCs w:val="16"/>
              </w:rPr>
              <w:t>R5-233830</w:t>
            </w:r>
          </w:p>
        </w:tc>
        <w:tc>
          <w:tcPr>
            <w:tcW w:w="1597" w:type="dxa"/>
          </w:tcPr>
          <w:p w14:paraId="5CC86A56" w14:textId="77777777" w:rsidR="003B27F0" w:rsidRDefault="003B27F0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0FA44321" w14:textId="77777777" w:rsidR="003B27F0" w:rsidRDefault="003B27F0" w:rsidP="00096385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</w:tcPr>
          <w:p w14:paraId="2BB01352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E1EB76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</w:tr>
      <w:tr w:rsidR="003B27F0" w14:paraId="4B66C5A3" w14:textId="77777777" w:rsidTr="00096385">
        <w:tc>
          <w:tcPr>
            <w:tcW w:w="879" w:type="dxa"/>
          </w:tcPr>
          <w:p w14:paraId="45DAAFC5" w14:textId="77777777" w:rsidR="003B27F0" w:rsidRDefault="003B27F0" w:rsidP="00096385">
            <w:r>
              <w:rPr>
                <w:sz w:val="16"/>
                <w:szCs w:val="16"/>
              </w:rPr>
              <w:t>36.579-7</w:t>
            </w:r>
          </w:p>
        </w:tc>
        <w:tc>
          <w:tcPr>
            <w:tcW w:w="637" w:type="dxa"/>
          </w:tcPr>
          <w:p w14:paraId="7195E464" w14:textId="77777777" w:rsidR="003B27F0" w:rsidRDefault="003B27F0" w:rsidP="00096385">
            <w:r>
              <w:rPr>
                <w:sz w:val="16"/>
                <w:szCs w:val="16"/>
              </w:rPr>
              <w:t>0037</w:t>
            </w:r>
          </w:p>
        </w:tc>
        <w:tc>
          <w:tcPr>
            <w:tcW w:w="517" w:type="dxa"/>
          </w:tcPr>
          <w:p w14:paraId="1E67C9A4" w14:textId="77777777" w:rsidR="003B27F0" w:rsidRDefault="003B27F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AF4F0E" w14:textId="77777777" w:rsidR="003B27F0" w:rsidRDefault="003B27F0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6788195" w14:textId="77777777" w:rsidR="003B27F0" w:rsidRDefault="003B27F0" w:rsidP="00096385">
            <w:r>
              <w:rPr>
                <w:sz w:val="16"/>
                <w:szCs w:val="16"/>
              </w:rPr>
              <w:t>Correction of test case 5.6</w:t>
            </w:r>
          </w:p>
        </w:tc>
        <w:tc>
          <w:tcPr>
            <w:tcW w:w="517" w:type="dxa"/>
          </w:tcPr>
          <w:p w14:paraId="0810257F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7B300F" w14:textId="77777777" w:rsidR="003B27F0" w:rsidRDefault="003B27F0" w:rsidP="0009638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14:paraId="06EF8EC3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F44841D" w14:textId="77777777" w:rsidR="003B27F0" w:rsidRDefault="003B27F0" w:rsidP="00096385">
            <w:r>
              <w:rPr>
                <w:sz w:val="16"/>
                <w:szCs w:val="16"/>
              </w:rPr>
              <w:t>R5-233831</w:t>
            </w:r>
          </w:p>
        </w:tc>
        <w:tc>
          <w:tcPr>
            <w:tcW w:w="1597" w:type="dxa"/>
          </w:tcPr>
          <w:p w14:paraId="728D2BFE" w14:textId="77777777" w:rsidR="003B27F0" w:rsidRDefault="003B27F0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2CDD98D9" w14:textId="77777777" w:rsidR="003B27F0" w:rsidRDefault="003B27F0" w:rsidP="00096385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</w:tcPr>
          <w:p w14:paraId="4C3D9420" w14:textId="77777777" w:rsidR="003B27F0" w:rsidRDefault="003B27F0" w:rsidP="00096385">
            <w:r>
              <w:rPr>
                <w:sz w:val="16"/>
                <w:szCs w:val="16"/>
              </w:rPr>
              <w:t>5.6</w:t>
            </w:r>
          </w:p>
        </w:tc>
        <w:tc>
          <w:tcPr>
            <w:tcW w:w="998" w:type="dxa"/>
          </w:tcPr>
          <w:p w14:paraId="71685A8D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B27F0" w14:paraId="030E291E" w14:textId="77777777" w:rsidTr="00096385">
        <w:tc>
          <w:tcPr>
            <w:tcW w:w="879" w:type="dxa"/>
          </w:tcPr>
          <w:p w14:paraId="40B8E624" w14:textId="77777777" w:rsidR="003B27F0" w:rsidRDefault="003B27F0" w:rsidP="00096385">
            <w:r>
              <w:rPr>
                <w:sz w:val="16"/>
                <w:szCs w:val="16"/>
              </w:rPr>
              <w:t>36.579-7</w:t>
            </w:r>
          </w:p>
        </w:tc>
        <w:tc>
          <w:tcPr>
            <w:tcW w:w="637" w:type="dxa"/>
          </w:tcPr>
          <w:p w14:paraId="1061CA73" w14:textId="77777777" w:rsidR="003B27F0" w:rsidRDefault="003B27F0" w:rsidP="00096385">
            <w:r>
              <w:rPr>
                <w:sz w:val="16"/>
                <w:szCs w:val="16"/>
              </w:rPr>
              <w:t>0038</w:t>
            </w:r>
          </w:p>
        </w:tc>
        <w:tc>
          <w:tcPr>
            <w:tcW w:w="517" w:type="dxa"/>
          </w:tcPr>
          <w:p w14:paraId="12A04950" w14:textId="77777777" w:rsidR="003B27F0" w:rsidRDefault="003B27F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2949FF" w14:textId="77777777" w:rsidR="003B27F0" w:rsidRDefault="003B27F0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D087D81" w14:textId="77777777" w:rsidR="003B27F0" w:rsidRDefault="003B27F0" w:rsidP="00096385">
            <w:r>
              <w:rPr>
                <w:sz w:val="16"/>
                <w:szCs w:val="16"/>
              </w:rPr>
              <w:t>Correction of test case 5.7</w:t>
            </w:r>
          </w:p>
        </w:tc>
        <w:tc>
          <w:tcPr>
            <w:tcW w:w="517" w:type="dxa"/>
          </w:tcPr>
          <w:p w14:paraId="19C36461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EE9EA6" w14:textId="77777777" w:rsidR="003B27F0" w:rsidRDefault="003B27F0" w:rsidP="0009638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14:paraId="1849361A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BAD3738" w14:textId="77777777" w:rsidR="003B27F0" w:rsidRDefault="003B27F0" w:rsidP="00096385">
            <w:r>
              <w:rPr>
                <w:sz w:val="16"/>
                <w:szCs w:val="16"/>
              </w:rPr>
              <w:t>R5-233832</w:t>
            </w:r>
          </w:p>
        </w:tc>
        <w:tc>
          <w:tcPr>
            <w:tcW w:w="1597" w:type="dxa"/>
          </w:tcPr>
          <w:p w14:paraId="4F2C4CE3" w14:textId="77777777" w:rsidR="003B27F0" w:rsidRDefault="003B27F0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718E8FBB" w14:textId="77777777" w:rsidR="003B27F0" w:rsidRDefault="003B27F0" w:rsidP="00096385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</w:tcPr>
          <w:p w14:paraId="052CEF06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7DA76D9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</w:tr>
      <w:tr w:rsidR="003B27F0" w14:paraId="1EEB4F8C" w14:textId="77777777" w:rsidTr="00096385">
        <w:tc>
          <w:tcPr>
            <w:tcW w:w="879" w:type="dxa"/>
          </w:tcPr>
          <w:p w14:paraId="514C25E9" w14:textId="77777777" w:rsidR="003B27F0" w:rsidRDefault="003B27F0" w:rsidP="00096385">
            <w:r>
              <w:rPr>
                <w:sz w:val="16"/>
                <w:szCs w:val="16"/>
              </w:rPr>
              <w:t>36.579-7</w:t>
            </w:r>
          </w:p>
        </w:tc>
        <w:tc>
          <w:tcPr>
            <w:tcW w:w="637" w:type="dxa"/>
          </w:tcPr>
          <w:p w14:paraId="71573675" w14:textId="77777777" w:rsidR="003B27F0" w:rsidRDefault="003B27F0" w:rsidP="00096385">
            <w:r>
              <w:rPr>
                <w:sz w:val="16"/>
                <w:szCs w:val="16"/>
              </w:rPr>
              <w:t>0039</w:t>
            </w:r>
          </w:p>
        </w:tc>
        <w:tc>
          <w:tcPr>
            <w:tcW w:w="517" w:type="dxa"/>
          </w:tcPr>
          <w:p w14:paraId="39D11D0B" w14:textId="77777777" w:rsidR="003B27F0" w:rsidRDefault="003B27F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653F043" w14:textId="77777777" w:rsidR="003B27F0" w:rsidRDefault="003B27F0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D34F5D4" w14:textId="77777777" w:rsidR="003B27F0" w:rsidRDefault="003B27F0" w:rsidP="00096385">
            <w:r>
              <w:rPr>
                <w:sz w:val="16"/>
                <w:szCs w:val="16"/>
              </w:rPr>
              <w:t>Addition of new test case  6.1.13 Standalone SDS 1-to-1 Pre-established Session CO</w:t>
            </w:r>
          </w:p>
        </w:tc>
        <w:tc>
          <w:tcPr>
            <w:tcW w:w="517" w:type="dxa"/>
          </w:tcPr>
          <w:p w14:paraId="73C7CEC2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53D559" w14:textId="77777777" w:rsidR="003B27F0" w:rsidRDefault="003B27F0" w:rsidP="0009638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14:paraId="522C8E53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25CDB93" w14:textId="77777777" w:rsidR="003B27F0" w:rsidRDefault="003B27F0" w:rsidP="00096385">
            <w:r>
              <w:rPr>
                <w:sz w:val="16"/>
                <w:szCs w:val="16"/>
              </w:rPr>
              <w:t>R5-235405</w:t>
            </w:r>
          </w:p>
        </w:tc>
        <w:tc>
          <w:tcPr>
            <w:tcW w:w="1597" w:type="dxa"/>
          </w:tcPr>
          <w:p w14:paraId="0F604C94" w14:textId="77777777" w:rsidR="003B27F0" w:rsidRDefault="003B27F0" w:rsidP="00096385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7C6689C0" w14:textId="77777777" w:rsidR="003B27F0" w:rsidRDefault="003B27F0" w:rsidP="00096385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</w:tcPr>
          <w:p w14:paraId="04BF8F9A" w14:textId="77777777" w:rsidR="003B27F0" w:rsidRDefault="003B27F0" w:rsidP="00096385">
            <w:r>
              <w:rPr>
                <w:sz w:val="16"/>
                <w:szCs w:val="16"/>
              </w:rPr>
              <w:t>6.1.13</w:t>
            </w:r>
          </w:p>
        </w:tc>
        <w:tc>
          <w:tcPr>
            <w:tcW w:w="998" w:type="dxa"/>
          </w:tcPr>
          <w:p w14:paraId="43F4BC5F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B27F0" w14:paraId="6E8EF931" w14:textId="77777777" w:rsidTr="00096385">
        <w:tc>
          <w:tcPr>
            <w:tcW w:w="879" w:type="dxa"/>
          </w:tcPr>
          <w:p w14:paraId="445768D4" w14:textId="77777777" w:rsidR="003B27F0" w:rsidRDefault="003B27F0" w:rsidP="00096385">
            <w:r>
              <w:rPr>
                <w:sz w:val="16"/>
                <w:szCs w:val="16"/>
              </w:rPr>
              <w:t>36.579-7</w:t>
            </w:r>
          </w:p>
        </w:tc>
        <w:tc>
          <w:tcPr>
            <w:tcW w:w="637" w:type="dxa"/>
          </w:tcPr>
          <w:p w14:paraId="685D64FB" w14:textId="77777777" w:rsidR="003B27F0" w:rsidRDefault="003B27F0" w:rsidP="00096385">
            <w:r>
              <w:rPr>
                <w:sz w:val="16"/>
                <w:szCs w:val="16"/>
              </w:rPr>
              <w:t>0040</w:t>
            </w:r>
          </w:p>
        </w:tc>
        <w:tc>
          <w:tcPr>
            <w:tcW w:w="517" w:type="dxa"/>
          </w:tcPr>
          <w:p w14:paraId="61F7D476" w14:textId="77777777" w:rsidR="003B27F0" w:rsidRDefault="003B27F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B9EA68E" w14:textId="77777777" w:rsidR="003B27F0" w:rsidRDefault="003B27F0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06880D0" w14:textId="77777777" w:rsidR="003B27F0" w:rsidRDefault="003B27F0" w:rsidP="00096385">
            <w:r>
              <w:rPr>
                <w:sz w:val="16"/>
                <w:szCs w:val="16"/>
              </w:rPr>
              <w:t>Addition of new test case  6.1.14 Standalone SDS 1-to-1 Pre-established Session CT</w:t>
            </w:r>
          </w:p>
        </w:tc>
        <w:tc>
          <w:tcPr>
            <w:tcW w:w="517" w:type="dxa"/>
          </w:tcPr>
          <w:p w14:paraId="14225C58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3D58F7" w14:textId="77777777" w:rsidR="003B27F0" w:rsidRDefault="003B27F0" w:rsidP="0009638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14:paraId="1D8AA9AA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B9B9F7E" w14:textId="77777777" w:rsidR="003B27F0" w:rsidRDefault="003B27F0" w:rsidP="00096385">
            <w:r>
              <w:rPr>
                <w:sz w:val="16"/>
                <w:szCs w:val="16"/>
              </w:rPr>
              <w:t>R5-235406</w:t>
            </w:r>
          </w:p>
        </w:tc>
        <w:tc>
          <w:tcPr>
            <w:tcW w:w="1597" w:type="dxa"/>
          </w:tcPr>
          <w:p w14:paraId="4C42A294" w14:textId="77777777" w:rsidR="003B27F0" w:rsidRDefault="003B27F0" w:rsidP="00096385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3363E0B5" w14:textId="77777777" w:rsidR="003B27F0" w:rsidRDefault="003B27F0" w:rsidP="00096385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</w:tcPr>
          <w:p w14:paraId="19B04A89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B2827E3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</w:tr>
      <w:tr w:rsidR="003B27F0" w14:paraId="5D6B5D0A" w14:textId="77777777" w:rsidTr="00096385">
        <w:tc>
          <w:tcPr>
            <w:tcW w:w="879" w:type="dxa"/>
          </w:tcPr>
          <w:p w14:paraId="7DFAC2CF" w14:textId="77777777" w:rsidR="003B27F0" w:rsidRDefault="003B27F0" w:rsidP="00096385">
            <w:r>
              <w:rPr>
                <w:sz w:val="16"/>
                <w:szCs w:val="16"/>
              </w:rPr>
              <w:t>36.579-7</w:t>
            </w:r>
          </w:p>
        </w:tc>
        <w:tc>
          <w:tcPr>
            <w:tcW w:w="637" w:type="dxa"/>
          </w:tcPr>
          <w:p w14:paraId="181082B3" w14:textId="77777777" w:rsidR="003B27F0" w:rsidRDefault="003B27F0" w:rsidP="00096385">
            <w:r>
              <w:rPr>
                <w:sz w:val="16"/>
                <w:szCs w:val="16"/>
              </w:rPr>
              <w:t>0041</w:t>
            </w:r>
          </w:p>
        </w:tc>
        <w:tc>
          <w:tcPr>
            <w:tcW w:w="517" w:type="dxa"/>
          </w:tcPr>
          <w:p w14:paraId="4C72DE79" w14:textId="77777777" w:rsidR="003B27F0" w:rsidRDefault="003B27F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DCDB2CD" w14:textId="77777777" w:rsidR="003B27F0" w:rsidRDefault="003B27F0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751636E" w14:textId="77777777" w:rsidR="003B27F0" w:rsidRDefault="003B27F0" w:rsidP="00096385">
            <w:r>
              <w:rPr>
                <w:sz w:val="16"/>
                <w:szCs w:val="16"/>
              </w:rPr>
              <w:t>Addition of new test case  6.1.15 Session SDS 1-to-1 Pre-established Session CO</w:t>
            </w:r>
          </w:p>
        </w:tc>
        <w:tc>
          <w:tcPr>
            <w:tcW w:w="517" w:type="dxa"/>
          </w:tcPr>
          <w:p w14:paraId="5860174D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6AC27B" w14:textId="77777777" w:rsidR="003B27F0" w:rsidRDefault="003B27F0" w:rsidP="0009638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14:paraId="0FB3DCE7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22E32E8" w14:textId="77777777" w:rsidR="003B27F0" w:rsidRDefault="003B27F0" w:rsidP="00096385">
            <w:r>
              <w:rPr>
                <w:sz w:val="16"/>
                <w:szCs w:val="16"/>
              </w:rPr>
              <w:t>R5-235407</w:t>
            </w:r>
          </w:p>
        </w:tc>
        <w:tc>
          <w:tcPr>
            <w:tcW w:w="1597" w:type="dxa"/>
          </w:tcPr>
          <w:p w14:paraId="4163AF78" w14:textId="77777777" w:rsidR="003B27F0" w:rsidRDefault="003B27F0" w:rsidP="00096385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284F697C" w14:textId="77777777" w:rsidR="003B27F0" w:rsidRDefault="003B27F0" w:rsidP="00096385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</w:tcPr>
          <w:p w14:paraId="098E9131" w14:textId="77777777" w:rsidR="003B27F0" w:rsidRDefault="003B27F0" w:rsidP="00096385">
            <w:r>
              <w:rPr>
                <w:sz w:val="16"/>
                <w:szCs w:val="16"/>
              </w:rPr>
              <w:t>6.1.15</w:t>
            </w:r>
          </w:p>
        </w:tc>
        <w:tc>
          <w:tcPr>
            <w:tcW w:w="998" w:type="dxa"/>
          </w:tcPr>
          <w:p w14:paraId="3D64C1CB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B27F0" w14:paraId="42547F6A" w14:textId="77777777" w:rsidTr="00096385">
        <w:tc>
          <w:tcPr>
            <w:tcW w:w="879" w:type="dxa"/>
          </w:tcPr>
          <w:p w14:paraId="7ADD2FBB" w14:textId="77777777" w:rsidR="003B27F0" w:rsidRDefault="003B27F0" w:rsidP="00096385">
            <w:r>
              <w:rPr>
                <w:sz w:val="16"/>
                <w:szCs w:val="16"/>
              </w:rPr>
              <w:t>36.579-7</w:t>
            </w:r>
          </w:p>
        </w:tc>
        <w:tc>
          <w:tcPr>
            <w:tcW w:w="637" w:type="dxa"/>
          </w:tcPr>
          <w:p w14:paraId="127D16BE" w14:textId="77777777" w:rsidR="003B27F0" w:rsidRDefault="003B27F0" w:rsidP="00096385">
            <w:r>
              <w:rPr>
                <w:sz w:val="16"/>
                <w:szCs w:val="16"/>
              </w:rPr>
              <w:t>0042</w:t>
            </w:r>
          </w:p>
        </w:tc>
        <w:tc>
          <w:tcPr>
            <w:tcW w:w="517" w:type="dxa"/>
          </w:tcPr>
          <w:p w14:paraId="63DE2999" w14:textId="77777777" w:rsidR="003B27F0" w:rsidRDefault="003B27F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CEEC3B9" w14:textId="77777777" w:rsidR="003B27F0" w:rsidRDefault="003B27F0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ED774AF" w14:textId="77777777" w:rsidR="003B27F0" w:rsidRDefault="003B27F0" w:rsidP="00096385">
            <w:r>
              <w:rPr>
                <w:sz w:val="16"/>
                <w:szCs w:val="16"/>
              </w:rPr>
              <w:t>Addition of new test case  6.1.16 Session SDS 1-to-1 Pre-established Session CT</w:t>
            </w:r>
          </w:p>
        </w:tc>
        <w:tc>
          <w:tcPr>
            <w:tcW w:w="517" w:type="dxa"/>
          </w:tcPr>
          <w:p w14:paraId="3AA44DAB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4468C5" w14:textId="77777777" w:rsidR="003B27F0" w:rsidRDefault="003B27F0" w:rsidP="0009638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14:paraId="77742AA0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E942CE4" w14:textId="77777777" w:rsidR="003B27F0" w:rsidRDefault="003B27F0" w:rsidP="00096385">
            <w:r>
              <w:rPr>
                <w:sz w:val="16"/>
                <w:szCs w:val="16"/>
              </w:rPr>
              <w:t>R5-235408</w:t>
            </w:r>
          </w:p>
        </w:tc>
        <w:tc>
          <w:tcPr>
            <w:tcW w:w="1597" w:type="dxa"/>
          </w:tcPr>
          <w:p w14:paraId="558B0EE7" w14:textId="77777777" w:rsidR="003B27F0" w:rsidRDefault="003B27F0" w:rsidP="00096385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52C79938" w14:textId="77777777" w:rsidR="003B27F0" w:rsidRDefault="003B27F0" w:rsidP="00096385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</w:tcPr>
          <w:p w14:paraId="4E4DE95C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FE5D78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</w:tr>
      <w:tr w:rsidR="003B27F0" w14:paraId="5F5FEA89" w14:textId="77777777" w:rsidTr="00096385">
        <w:tc>
          <w:tcPr>
            <w:tcW w:w="879" w:type="dxa"/>
          </w:tcPr>
          <w:p w14:paraId="3EA8CF8A" w14:textId="77777777" w:rsidR="003B27F0" w:rsidRDefault="003B27F0" w:rsidP="00096385">
            <w:r>
              <w:rPr>
                <w:sz w:val="16"/>
                <w:szCs w:val="16"/>
              </w:rPr>
              <w:t>36.579-7</w:t>
            </w:r>
          </w:p>
        </w:tc>
        <w:tc>
          <w:tcPr>
            <w:tcW w:w="637" w:type="dxa"/>
          </w:tcPr>
          <w:p w14:paraId="6D2EA64A" w14:textId="77777777" w:rsidR="003B27F0" w:rsidRDefault="003B27F0" w:rsidP="00096385">
            <w:r>
              <w:rPr>
                <w:sz w:val="16"/>
                <w:szCs w:val="16"/>
              </w:rPr>
              <w:t>0043</w:t>
            </w:r>
          </w:p>
        </w:tc>
        <w:tc>
          <w:tcPr>
            <w:tcW w:w="517" w:type="dxa"/>
          </w:tcPr>
          <w:p w14:paraId="31AE57D3" w14:textId="77777777" w:rsidR="003B27F0" w:rsidRDefault="003B27F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86C05B5" w14:textId="77777777" w:rsidR="003B27F0" w:rsidRDefault="003B27F0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323B23E" w14:textId="77777777" w:rsidR="003B27F0" w:rsidRDefault="003B27F0" w:rsidP="00096385">
            <w:r>
              <w:rPr>
                <w:sz w:val="16"/>
                <w:szCs w:val="16"/>
              </w:rPr>
              <w:t>Addition of new test case  6.1.17 Standalone SDS group Pre-established Session CO</w:t>
            </w:r>
          </w:p>
        </w:tc>
        <w:tc>
          <w:tcPr>
            <w:tcW w:w="517" w:type="dxa"/>
          </w:tcPr>
          <w:p w14:paraId="7B79C4EB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8467C1" w14:textId="77777777" w:rsidR="003B27F0" w:rsidRDefault="003B27F0" w:rsidP="0009638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14:paraId="378D1EAC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BDE71DE" w14:textId="77777777" w:rsidR="003B27F0" w:rsidRDefault="003B27F0" w:rsidP="00096385">
            <w:r>
              <w:rPr>
                <w:sz w:val="16"/>
                <w:szCs w:val="16"/>
              </w:rPr>
              <w:t>R5-235409</w:t>
            </w:r>
          </w:p>
        </w:tc>
        <w:tc>
          <w:tcPr>
            <w:tcW w:w="1597" w:type="dxa"/>
          </w:tcPr>
          <w:p w14:paraId="5FC33321" w14:textId="77777777" w:rsidR="003B27F0" w:rsidRDefault="003B27F0" w:rsidP="00096385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5E8D5EE4" w14:textId="77777777" w:rsidR="003B27F0" w:rsidRDefault="003B27F0" w:rsidP="00096385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</w:tcPr>
          <w:p w14:paraId="707E2BDD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65B1BA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</w:tr>
      <w:tr w:rsidR="003B27F0" w14:paraId="0B509EBD" w14:textId="77777777" w:rsidTr="00096385">
        <w:tc>
          <w:tcPr>
            <w:tcW w:w="879" w:type="dxa"/>
          </w:tcPr>
          <w:p w14:paraId="7DB56BEC" w14:textId="77777777" w:rsidR="003B27F0" w:rsidRDefault="003B27F0" w:rsidP="00096385">
            <w:r>
              <w:rPr>
                <w:sz w:val="16"/>
                <w:szCs w:val="16"/>
              </w:rPr>
              <w:t>36.579-7</w:t>
            </w:r>
          </w:p>
        </w:tc>
        <w:tc>
          <w:tcPr>
            <w:tcW w:w="637" w:type="dxa"/>
          </w:tcPr>
          <w:p w14:paraId="33FA3AFD" w14:textId="77777777" w:rsidR="003B27F0" w:rsidRDefault="003B27F0" w:rsidP="00096385">
            <w:r>
              <w:rPr>
                <w:sz w:val="16"/>
                <w:szCs w:val="16"/>
              </w:rPr>
              <w:t>0044</w:t>
            </w:r>
          </w:p>
        </w:tc>
        <w:tc>
          <w:tcPr>
            <w:tcW w:w="517" w:type="dxa"/>
          </w:tcPr>
          <w:p w14:paraId="21B5D84D" w14:textId="77777777" w:rsidR="003B27F0" w:rsidRDefault="003B27F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837B406" w14:textId="77777777" w:rsidR="003B27F0" w:rsidRDefault="003B27F0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C0230E7" w14:textId="77777777" w:rsidR="003B27F0" w:rsidRDefault="003B27F0" w:rsidP="00096385">
            <w:r>
              <w:rPr>
                <w:sz w:val="16"/>
                <w:szCs w:val="16"/>
              </w:rPr>
              <w:t>Addition of new test case  6.1.18 Standalone SDS group Pre-established Session CT</w:t>
            </w:r>
          </w:p>
        </w:tc>
        <w:tc>
          <w:tcPr>
            <w:tcW w:w="517" w:type="dxa"/>
          </w:tcPr>
          <w:p w14:paraId="2B1B0F3F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24AB25" w14:textId="77777777" w:rsidR="003B27F0" w:rsidRDefault="003B27F0" w:rsidP="0009638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14:paraId="41C67A51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64F4107" w14:textId="77777777" w:rsidR="003B27F0" w:rsidRDefault="003B27F0" w:rsidP="00096385">
            <w:r>
              <w:rPr>
                <w:sz w:val="16"/>
                <w:szCs w:val="16"/>
              </w:rPr>
              <w:t>R5-235410</w:t>
            </w:r>
          </w:p>
        </w:tc>
        <w:tc>
          <w:tcPr>
            <w:tcW w:w="1597" w:type="dxa"/>
          </w:tcPr>
          <w:p w14:paraId="597E8DF2" w14:textId="77777777" w:rsidR="003B27F0" w:rsidRDefault="003B27F0" w:rsidP="00096385">
            <w:r>
              <w:rPr>
                <w:sz w:val="16"/>
                <w:szCs w:val="16"/>
              </w:rPr>
              <w:t>NIST, MCC TF160</w:t>
            </w:r>
          </w:p>
        </w:tc>
        <w:tc>
          <w:tcPr>
            <w:tcW w:w="1122" w:type="dxa"/>
          </w:tcPr>
          <w:p w14:paraId="67186609" w14:textId="77777777" w:rsidR="003B27F0" w:rsidRDefault="003B27F0" w:rsidP="00096385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</w:tcPr>
          <w:p w14:paraId="2E0F6167" w14:textId="77777777" w:rsidR="003B27F0" w:rsidRDefault="003B27F0" w:rsidP="00096385">
            <w:r>
              <w:rPr>
                <w:sz w:val="16"/>
                <w:szCs w:val="16"/>
              </w:rPr>
              <w:t>6.1.18</w:t>
            </w:r>
          </w:p>
        </w:tc>
        <w:tc>
          <w:tcPr>
            <w:tcW w:w="998" w:type="dxa"/>
          </w:tcPr>
          <w:p w14:paraId="1F18891B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B27F0" w14:paraId="3E3EA3B4" w14:textId="77777777" w:rsidTr="00096385">
        <w:tc>
          <w:tcPr>
            <w:tcW w:w="879" w:type="dxa"/>
          </w:tcPr>
          <w:p w14:paraId="2EE6688A" w14:textId="77777777" w:rsidR="003B27F0" w:rsidRDefault="003B27F0" w:rsidP="00096385">
            <w:r>
              <w:rPr>
                <w:sz w:val="16"/>
                <w:szCs w:val="16"/>
              </w:rPr>
              <w:t>36.579-7</w:t>
            </w:r>
          </w:p>
        </w:tc>
        <w:tc>
          <w:tcPr>
            <w:tcW w:w="637" w:type="dxa"/>
          </w:tcPr>
          <w:p w14:paraId="58455298" w14:textId="77777777" w:rsidR="003B27F0" w:rsidRDefault="003B27F0" w:rsidP="00096385">
            <w:r>
              <w:rPr>
                <w:sz w:val="16"/>
                <w:szCs w:val="16"/>
              </w:rPr>
              <w:t>0045</w:t>
            </w:r>
          </w:p>
        </w:tc>
        <w:tc>
          <w:tcPr>
            <w:tcW w:w="517" w:type="dxa"/>
          </w:tcPr>
          <w:p w14:paraId="767E7099" w14:textId="77777777" w:rsidR="003B27F0" w:rsidRDefault="003B27F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BB2A68C" w14:textId="77777777" w:rsidR="003B27F0" w:rsidRDefault="003B27F0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FAC4A90" w14:textId="77777777" w:rsidR="003B27F0" w:rsidRDefault="003B27F0" w:rsidP="00096385">
            <w:r>
              <w:rPr>
                <w:sz w:val="16"/>
                <w:szCs w:val="16"/>
              </w:rPr>
              <w:t>Addition of new test case  6.1.19 Session SDS group Pre-established Session CO</w:t>
            </w:r>
          </w:p>
        </w:tc>
        <w:tc>
          <w:tcPr>
            <w:tcW w:w="517" w:type="dxa"/>
          </w:tcPr>
          <w:p w14:paraId="4FB539F9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7DE01E" w14:textId="77777777" w:rsidR="003B27F0" w:rsidRDefault="003B27F0" w:rsidP="0009638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14:paraId="560BD6DC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F3E886C" w14:textId="77777777" w:rsidR="003B27F0" w:rsidRDefault="003B27F0" w:rsidP="00096385">
            <w:r>
              <w:rPr>
                <w:sz w:val="16"/>
                <w:szCs w:val="16"/>
              </w:rPr>
              <w:t>R5-235411</w:t>
            </w:r>
          </w:p>
        </w:tc>
        <w:tc>
          <w:tcPr>
            <w:tcW w:w="1597" w:type="dxa"/>
          </w:tcPr>
          <w:p w14:paraId="3D044A30" w14:textId="77777777" w:rsidR="003B27F0" w:rsidRDefault="003B27F0" w:rsidP="00096385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689EDAB1" w14:textId="77777777" w:rsidR="003B27F0" w:rsidRDefault="003B27F0" w:rsidP="00096385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</w:tcPr>
          <w:p w14:paraId="3138AE8A" w14:textId="77777777" w:rsidR="003B27F0" w:rsidRDefault="003B27F0" w:rsidP="00096385">
            <w:r>
              <w:rPr>
                <w:sz w:val="16"/>
                <w:szCs w:val="16"/>
              </w:rPr>
              <w:t>6.1.19</w:t>
            </w:r>
          </w:p>
        </w:tc>
        <w:tc>
          <w:tcPr>
            <w:tcW w:w="998" w:type="dxa"/>
          </w:tcPr>
          <w:p w14:paraId="668CAFBC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B27F0" w14:paraId="445A826B" w14:textId="77777777" w:rsidTr="00096385">
        <w:tc>
          <w:tcPr>
            <w:tcW w:w="879" w:type="dxa"/>
          </w:tcPr>
          <w:p w14:paraId="041AF328" w14:textId="77777777" w:rsidR="003B27F0" w:rsidRDefault="003B27F0" w:rsidP="00096385">
            <w:r>
              <w:rPr>
                <w:sz w:val="16"/>
                <w:szCs w:val="16"/>
              </w:rPr>
              <w:t>36.579-7</w:t>
            </w:r>
          </w:p>
        </w:tc>
        <w:tc>
          <w:tcPr>
            <w:tcW w:w="637" w:type="dxa"/>
          </w:tcPr>
          <w:p w14:paraId="18EEF2F1" w14:textId="77777777" w:rsidR="003B27F0" w:rsidRDefault="003B27F0" w:rsidP="00096385">
            <w:r>
              <w:rPr>
                <w:sz w:val="16"/>
                <w:szCs w:val="16"/>
              </w:rPr>
              <w:t>0046</w:t>
            </w:r>
          </w:p>
        </w:tc>
        <w:tc>
          <w:tcPr>
            <w:tcW w:w="517" w:type="dxa"/>
          </w:tcPr>
          <w:p w14:paraId="21EABDE0" w14:textId="77777777" w:rsidR="003B27F0" w:rsidRDefault="003B27F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83084D" w14:textId="77777777" w:rsidR="003B27F0" w:rsidRDefault="003B27F0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EE24837" w14:textId="77777777" w:rsidR="003B27F0" w:rsidRDefault="003B27F0" w:rsidP="00096385">
            <w:r>
              <w:rPr>
                <w:sz w:val="16"/>
                <w:szCs w:val="16"/>
              </w:rPr>
              <w:t>Addition of new test case  6.1.20 Session SDS group Pre-established Session CT</w:t>
            </w:r>
          </w:p>
        </w:tc>
        <w:tc>
          <w:tcPr>
            <w:tcW w:w="517" w:type="dxa"/>
          </w:tcPr>
          <w:p w14:paraId="59F94271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76C86F" w14:textId="77777777" w:rsidR="003B27F0" w:rsidRDefault="003B27F0" w:rsidP="0009638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14:paraId="49F42CEE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76C81CD" w14:textId="77777777" w:rsidR="003B27F0" w:rsidRDefault="003B27F0" w:rsidP="00096385">
            <w:r>
              <w:rPr>
                <w:sz w:val="16"/>
                <w:szCs w:val="16"/>
              </w:rPr>
              <w:t>R5-235412</w:t>
            </w:r>
          </w:p>
        </w:tc>
        <w:tc>
          <w:tcPr>
            <w:tcW w:w="1597" w:type="dxa"/>
          </w:tcPr>
          <w:p w14:paraId="58BC590F" w14:textId="77777777" w:rsidR="003B27F0" w:rsidRDefault="003B27F0" w:rsidP="00096385">
            <w:r>
              <w:rPr>
                <w:sz w:val="16"/>
                <w:szCs w:val="16"/>
              </w:rPr>
              <w:t>NIST, MCC TF160</w:t>
            </w:r>
          </w:p>
        </w:tc>
        <w:tc>
          <w:tcPr>
            <w:tcW w:w="1122" w:type="dxa"/>
          </w:tcPr>
          <w:p w14:paraId="4CB16825" w14:textId="77777777" w:rsidR="003B27F0" w:rsidRDefault="003B27F0" w:rsidP="00096385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</w:tcPr>
          <w:p w14:paraId="4CF52929" w14:textId="77777777" w:rsidR="003B27F0" w:rsidRDefault="003B27F0" w:rsidP="00096385">
            <w:r>
              <w:rPr>
                <w:sz w:val="16"/>
                <w:szCs w:val="16"/>
              </w:rPr>
              <w:t>6.1.20</w:t>
            </w:r>
          </w:p>
        </w:tc>
        <w:tc>
          <w:tcPr>
            <w:tcW w:w="998" w:type="dxa"/>
          </w:tcPr>
          <w:p w14:paraId="7438DBF0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B27F0" w14:paraId="05B05155" w14:textId="77777777" w:rsidTr="00096385">
        <w:tc>
          <w:tcPr>
            <w:tcW w:w="879" w:type="dxa"/>
          </w:tcPr>
          <w:p w14:paraId="5F4A2301" w14:textId="77777777" w:rsidR="003B27F0" w:rsidRDefault="003B27F0" w:rsidP="00096385">
            <w:r>
              <w:rPr>
                <w:sz w:val="16"/>
                <w:szCs w:val="16"/>
              </w:rPr>
              <w:t>36.579-7</w:t>
            </w:r>
          </w:p>
        </w:tc>
        <w:tc>
          <w:tcPr>
            <w:tcW w:w="637" w:type="dxa"/>
          </w:tcPr>
          <w:p w14:paraId="3A2DB8ED" w14:textId="77777777" w:rsidR="003B27F0" w:rsidRDefault="003B27F0" w:rsidP="00096385">
            <w:r>
              <w:rPr>
                <w:sz w:val="16"/>
                <w:szCs w:val="16"/>
              </w:rPr>
              <w:t>0047</w:t>
            </w:r>
          </w:p>
        </w:tc>
        <w:tc>
          <w:tcPr>
            <w:tcW w:w="517" w:type="dxa"/>
          </w:tcPr>
          <w:p w14:paraId="071C3497" w14:textId="77777777" w:rsidR="003B27F0" w:rsidRDefault="003B27F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1A4C30" w14:textId="77777777" w:rsidR="003B27F0" w:rsidRDefault="003B27F0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BE9A447" w14:textId="77777777" w:rsidR="003B27F0" w:rsidRDefault="003B27F0" w:rsidP="00096385">
            <w:r>
              <w:rPr>
                <w:sz w:val="16"/>
                <w:szCs w:val="16"/>
              </w:rPr>
              <w:t>Addition of new test case  6.1.21 SDS 1-to-1 Signaling Functional Alias</w:t>
            </w:r>
          </w:p>
        </w:tc>
        <w:tc>
          <w:tcPr>
            <w:tcW w:w="517" w:type="dxa"/>
          </w:tcPr>
          <w:p w14:paraId="7D5025A2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C0C326" w14:textId="77777777" w:rsidR="003B27F0" w:rsidRDefault="003B27F0" w:rsidP="0009638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14:paraId="2C0B2FB2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4317D8E" w14:textId="77777777" w:rsidR="003B27F0" w:rsidRDefault="003B27F0" w:rsidP="00096385">
            <w:r>
              <w:rPr>
                <w:sz w:val="16"/>
                <w:szCs w:val="16"/>
              </w:rPr>
              <w:t>R5-234583</w:t>
            </w:r>
          </w:p>
        </w:tc>
        <w:tc>
          <w:tcPr>
            <w:tcW w:w="1597" w:type="dxa"/>
          </w:tcPr>
          <w:p w14:paraId="39AA8BC6" w14:textId="77777777" w:rsidR="003B27F0" w:rsidRDefault="003B27F0" w:rsidP="00096385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5EC106F1" w14:textId="77777777" w:rsidR="003B27F0" w:rsidRDefault="003B27F0" w:rsidP="00096385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</w:tcPr>
          <w:p w14:paraId="2E34277D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DBBB62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</w:tr>
      <w:tr w:rsidR="003B27F0" w14:paraId="5316C94E" w14:textId="77777777" w:rsidTr="00096385">
        <w:tc>
          <w:tcPr>
            <w:tcW w:w="879" w:type="dxa"/>
          </w:tcPr>
          <w:p w14:paraId="582CDC3B" w14:textId="77777777" w:rsidR="003B27F0" w:rsidRDefault="003B27F0" w:rsidP="00096385">
            <w:r>
              <w:rPr>
                <w:sz w:val="16"/>
                <w:szCs w:val="16"/>
              </w:rPr>
              <w:t>36.579-7</w:t>
            </w:r>
          </w:p>
        </w:tc>
        <w:tc>
          <w:tcPr>
            <w:tcW w:w="637" w:type="dxa"/>
          </w:tcPr>
          <w:p w14:paraId="4C099FAB" w14:textId="77777777" w:rsidR="003B27F0" w:rsidRDefault="003B27F0" w:rsidP="00096385">
            <w:r>
              <w:rPr>
                <w:sz w:val="16"/>
                <w:szCs w:val="16"/>
              </w:rPr>
              <w:t>0048</w:t>
            </w:r>
          </w:p>
        </w:tc>
        <w:tc>
          <w:tcPr>
            <w:tcW w:w="517" w:type="dxa"/>
          </w:tcPr>
          <w:p w14:paraId="283F53F7" w14:textId="77777777" w:rsidR="003B27F0" w:rsidRDefault="003B27F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084F357" w14:textId="77777777" w:rsidR="003B27F0" w:rsidRDefault="003B27F0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7780475" w14:textId="77777777" w:rsidR="003B27F0" w:rsidRDefault="003B27F0" w:rsidP="00096385">
            <w:r>
              <w:rPr>
                <w:sz w:val="16"/>
                <w:szCs w:val="16"/>
              </w:rPr>
              <w:t>Addition of new test case  6.1.22 SDS 1-to-1 Media Functional Alias</w:t>
            </w:r>
          </w:p>
        </w:tc>
        <w:tc>
          <w:tcPr>
            <w:tcW w:w="517" w:type="dxa"/>
          </w:tcPr>
          <w:p w14:paraId="424FCAA8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1E53D2" w14:textId="77777777" w:rsidR="003B27F0" w:rsidRDefault="003B27F0" w:rsidP="00096385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14:paraId="48824906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9384BB0" w14:textId="77777777" w:rsidR="003B27F0" w:rsidRDefault="003B27F0" w:rsidP="00096385">
            <w:r>
              <w:rPr>
                <w:sz w:val="16"/>
                <w:szCs w:val="16"/>
              </w:rPr>
              <w:t>R5-235413</w:t>
            </w:r>
          </w:p>
        </w:tc>
        <w:tc>
          <w:tcPr>
            <w:tcW w:w="1597" w:type="dxa"/>
          </w:tcPr>
          <w:p w14:paraId="0FBC76FB" w14:textId="77777777" w:rsidR="003B27F0" w:rsidRDefault="003B27F0" w:rsidP="00096385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4C2D3F11" w14:textId="77777777" w:rsidR="003B27F0" w:rsidRDefault="003B27F0" w:rsidP="00096385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</w:tcPr>
          <w:p w14:paraId="7ED95EBE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148A9E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</w:tr>
    </w:tbl>
    <w:p w14:paraId="2C35A38F" w14:textId="77777777" w:rsidR="003B27F0" w:rsidRDefault="003B27F0" w:rsidP="003B27F0"/>
    <w:p w14:paraId="160EC29E" w14:textId="77777777" w:rsidR="002B22BD" w:rsidRDefault="002B22BD" w:rsidP="002B22BD"/>
    <w:p w14:paraId="4F4CD57B" w14:textId="1DE4BB41" w:rsidR="002B22BD" w:rsidRPr="004F572C" w:rsidRDefault="002B22BD" w:rsidP="002B22BD">
      <w:pPr>
        <w:pStyle w:val="Heading1"/>
        <w:rPr>
          <w:lang w:val="en-US"/>
        </w:rPr>
      </w:pPr>
      <w:r w:rsidRPr="004F572C">
        <w:rPr>
          <w:lang w:val="en-US"/>
        </w:rPr>
        <w:t>13.</w:t>
      </w:r>
      <w:r>
        <w:rPr>
          <w:lang w:val="en-US"/>
        </w:rPr>
        <w:t>3</w:t>
      </w:r>
      <w:r w:rsidR="00644D7B">
        <w:rPr>
          <w:lang w:val="en-US"/>
        </w:rPr>
        <w:tab/>
      </w:r>
      <w:r w:rsidRPr="004F572C">
        <w:rPr>
          <w:lang w:val="en-US"/>
        </w:rPr>
        <w:t>Open Rel-1</w:t>
      </w:r>
      <w:r>
        <w:rPr>
          <w:lang w:val="en-US"/>
        </w:rPr>
        <w:t>7 W</w:t>
      </w:r>
      <w:r w:rsidRPr="004F572C">
        <w:rPr>
          <w:lang w:val="en-US"/>
        </w:rPr>
        <w:t>Is</w:t>
      </w:r>
    </w:p>
    <w:p w14:paraId="20D05FD8" w14:textId="77777777" w:rsidR="003B27F0" w:rsidRDefault="003B27F0" w:rsidP="003B27F0"/>
    <w:p w14:paraId="2F2D6374" w14:textId="77777777" w:rsidR="003B27F0" w:rsidRPr="00917427" w:rsidRDefault="003B27F0" w:rsidP="003B27F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RP-231644</w:t>
      </w:r>
      <w:r>
        <w:rPr>
          <w:b/>
          <w:i/>
          <w:noProof/>
          <w:sz w:val="28"/>
        </w:rPr>
        <w:fldChar w:fldCharType="end"/>
      </w:r>
    </w:p>
    <w:p w14:paraId="7B4D2065" w14:textId="77777777" w:rsidR="003B27F0" w:rsidRPr="00784730" w:rsidRDefault="003B27F0" w:rsidP="003B27F0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58E0B8ED" w14:textId="77777777" w:rsidR="003B27F0" w:rsidRPr="00050554" w:rsidRDefault="003B27F0" w:rsidP="003B27F0">
      <w:pPr>
        <w:rPr>
          <w:rFonts w:ascii="Arial" w:hAnsi="Arial" w:cs="Arial"/>
          <w:b/>
          <w:bCs/>
          <w:lang w:val="en-US"/>
        </w:rPr>
      </w:pPr>
    </w:p>
    <w:p w14:paraId="40234E37" w14:textId="77777777" w:rsidR="003B27F0" w:rsidRDefault="003B27F0" w:rsidP="003B27F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257C5FF6" w14:textId="77777777" w:rsidR="003B27F0" w:rsidRPr="00E145B1" w:rsidRDefault="003B27F0" w:rsidP="003B27F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Rel-17 NR CA and DC; and NR and LTE DC Configurations (NR_CADC_NR_LTE_DC_R17-UEConTest)</w:t>
      </w:r>
      <w:r>
        <w:rPr>
          <w:rFonts w:ascii="Arial" w:hAnsi="Arial" w:cs="Arial"/>
          <w:b/>
          <w:bCs/>
        </w:rPr>
        <w:fldChar w:fldCharType="end"/>
      </w:r>
    </w:p>
    <w:p w14:paraId="2F7A1AE3" w14:textId="77777777" w:rsidR="003B27F0" w:rsidRDefault="003B27F0" w:rsidP="003B27F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</w:t>
      </w:r>
      <w:r>
        <w:rPr>
          <w:rFonts w:ascii="Arial" w:hAnsi="Arial" w:cs="Arial"/>
          <w:b/>
          <w:bCs/>
        </w:rPr>
        <w:fldChar w:fldCharType="end"/>
      </w:r>
    </w:p>
    <w:p w14:paraId="7A664AFB" w14:textId="77777777" w:rsidR="003B27F0" w:rsidRDefault="003B27F0" w:rsidP="003B27F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1577B31" w14:textId="77777777" w:rsidR="003B27F0" w:rsidRDefault="003B27F0" w:rsidP="003B27F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41DD1F4" w14:textId="77777777" w:rsidR="003B27F0" w:rsidRPr="004E535C" w:rsidRDefault="003B27F0" w:rsidP="003B27F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B27F0" w:rsidRPr="004E535C" w14:paraId="462E9D06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70C5E9A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095EF12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3015710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575CC45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32A232C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29419FD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6B5D1EF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8437B30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FD9D793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32FF4E6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1D2F4DE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508D645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F10E503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B27F0" w14:paraId="7BBE2D25" w14:textId="77777777" w:rsidTr="00096385">
        <w:tc>
          <w:tcPr>
            <w:tcW w:w="879" w:type="dxa"/>
          </w:tcPr>
          <w:p w14:paraId="054ACF9E" w14:textId="77777777" w:rsidR="003B27F0" w:rsidRDefault="003B27F0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20B8B1C" w14:textId="77777777" w:rsidR="003B27F0" w:rsidRDefault="003B27F0" w:rsidP="00096385">
            <w:r>
              <w:rPr>
                <w:sz w:val="16"/>
                <w:szCs w:val="16"/>
              </w:rPr>
              <w:t>2836</w:t>
            </w:r>
          </w:p>
        </w:tc>
        <w:tc>
          <w:tcPr>
            <w:tcW w:w="517" w:type="dxa"/>
          </w:tcPr>
          <w:p w14:paraId="2FE4792E" w14:textId="77777777" w:rsidR="003B27F0" w:rsidRDefault="003B27F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B09A28A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BAD7740" w14:textId="77777777" w:rsidR="003B27F0" w:rsidRDefault="003B27F0" w:rsidP="00096385">
            <w:r>
              <w:rPr>
                <w:sz w:val="16"/>
                <w:szCs w:val="16"/>
              </w:rPr>
              <w:t>Update inter-band NR CA 3DL configurations with additional band combos</w:t>
            </w:r>
          </w:p>
        </w:tc>
        <w:tc>
          <w:tcPr>
            <w:tcW w:w="517" w:type="dxa"/>
          </w:tcPr>
          <w:p w14:paraId="78C4BA79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32A746" w14:textId="77777777" w:rsidR="003B27F0" w:rsidRDefault="003B27F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847F0E2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AF100BE" w14:textId="77777777" w:rsidR="003B27F0" w:rsidRDefault="003B27F0" w:rsidP="00096385">
            <w:r>
              <w:rPr>
                <w:sz w:val="16"/>
                <w:szCs w:val="16"/>
              </w:rPr>
              <w:t>R5-235602</w:t>
            </w:r>
          </w:p>
        </w:tc>
        <w:tc>
          <w:tcPr>
            <w:tcW w:w="1597" w:type="dxa"/>
          </w:tcPr>
          <w:p w14:paraId="7AB64F6A" w14:textId="77777777" w:rsidR="003B27F0" w:rsidRDefault="003B27F0" w:rsidP="00096385">
            <w:r>
              <w:rPr>
                <w:sz w:val="16"/>
                <w:szCs w:val="16"/>
              </w:rPr>
              <w:t>Verizon</w:t>
            </w:r>
          </w:p>
        </w:tc>
        <w:tc>
          <w:tcPr>
            <w:tcW w:w="1122" w:type="dxa"/>
          </w:tcPr>
          <w:p w14:paraId="3F117FE8" w14:textId="77777777" w:rsidR="003B27F0" w:rsidRDefault="003B27F0" w:rsidP="00096385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1D64BE6D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EA1897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</w:tr>
      <w:tr w:rsidR="003B27F0" w14:paraId="12B78EE8" w14:textId="77777777" w:rsidTr="00096385">
        <w:tc>
          <w:tcPr>
            <w:tcW w:w="879" w:type="dxa"/>
          </w:tcPr>
          <w:p w14:paraId="49D6F1E8" w14:textId="77777777" w:rsidR="003B27F0" w:rsidRDefault="003B27F0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560B28B9" w14:textId="77777777" w:rsidR="003B27F0" w:rsidRDefault="003B27F0" w:rsidP="00096385">
            <w:r>
              <w:rPr>
                <w:sz w:val="16"/>
                <w:szCs w:val="16"/>
              </w:rPr>
              <w:t>2849</w:t>
            </w:r>
          </w:p>
        </w:tc>
        <w:tc>
          <w:tcPr>
            <w:tcW w:w="517" w:type="dxa"/>
          </w:tcPr>
          <w:p w14:paraId="05261A13" w14:textId="77777777" w:rsidR="003B27F0" w:rsidRDefault="003B27F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C30EB7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31844B7" w14:textId="77777777" w:rsidR="003B27F0" w:rsidRDefault="003B27F0" w:rsidP="00096385">
            <w:r>
              <w:rPr>
                <w:sz w:val="16"/>
                <w:szCs w:val="16"/>
              </w:rPr>
              <w:t>Addition of several NR CA combination to inter-band configurations table</w:t>
            </w:r>
          </w:p>
        </w:tc>
        <w:tc>
          <w:tcPr>
            <w:tcW w:w="517" w:type="dxa"/>
          </w:tcPr>
          <w:p w14:paraId="65111032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A747B2" w14:textId="77777777" w:rsidR="003B27F0" w:rsidRDefault="003B27F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E766954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FB3AA68" w14:textId="77777777" w:rsidR="003B27F0" w:rsidRDefault="003B27F0" w:rsidP="00096385">
            <w:r>
              <w:rPr>
                <w:sz w:val="16"/>
                <w:szCs w:val="16"/>
              </w:rPr>
              <w:t>R5-234447</w:t>
            </w:r>
          </w:p>
        </w:tc>
        <w:tc>
          <w:tcPr>
            <w:tcW w:w="1597" w:type="dxa"/>
          </w:tcPr>
          <w:p w14:paraId="2A9D5164" w14:textId="77777777" w:rsidR="003B27F0" w:rsidRDefault="003B27F0" w:rsidP="00096385">
            <w:r>
              <w:rPr>
                <w:sz w:val="16"/>
                <w:szCs w:val="16"/>
              </w:rPr>
              <w:t>WE Certification Oy, AT&amp;T</w:t>
            </w:r>
          </w:p>
        </w:tc>
        <w:tc>
          <w:tcPr>
            <w:tcW w:w="1122" w:type="dxa"/>
          </w:tcPr>
          <w:p w14:paraId="70483BAC" w14:textId="77777777" w:rsidR="003B27F0" w:rsidRDefault="003B27F0" w:rsidP="00096385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1E26273A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BBABB8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</w:tr>
      <w:tr w:rsidR="003B27F0" w14:paraId="31CFD373" w14:textId="77777777" w:rsidTr="00096385">
        <w:tc>
          <w:tcPr>
            <w:tcW w:w="879" w:type="dxa"/>
          </w:tcPr>
          <w:p w14:paraId="26F224B0" w14:textId="77777777" w:rsidR="003B27F0" w:rsidRDefault="003B27F0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2763593" w14:textId="77777777" w:rsidR="003B27F0" w:rsidRDefault="003B27F0" w:rsidP="00096385">
            <w:r>
              <w:rPr>
                <w:sz w:val="16"/>
                <w:szCs w:val="16"/>
              </w:rPr>
              <w:t>2885</w:t>
            </w:r>
          </w:p>
        </w:tc>
        <w:tc>
          <w:tcPr>
            <w:tcW w:w="517" w:type="dxa"/>
          </w:tcPr>
          <w:p w14:paraId="7BF226BC" w14:textId="77777777" w:rsidR="003B27F0" w:rsidRDefault="003B27F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C4EE70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4FC0726" w14:textId="77777777" w:rsidR="003B27F0" w:rsidRDefault="003B27F0" w:rsidP="00096385">
            <w:r>
              <w:rPr>
                <w:sz w:val="16"/>
                <w:szCs w:val="16"/>
              </w:rPr>
              <w:t>Introduction of test frequency of CA_n28A-n41A-n79A</w:t>
            </w:r>
          </w:p>
        </w:tc>
        <w:tc>
          <w:tcPr>
            <w:tcW w:w="517" w:type="dxa"/>
          </w:tcPr>
          <w:p w14:paraId="53AAE2B8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C8833C" w14:textId="77777777" w:rsidR="003B27F0" w:rsidRDefault="003B27F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05F7F31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A9F784F" w14:textId="77777777" w:rsidR="003B27F0" w:rsidRDefault="003B27F0" w:rsidP="00096385">
            <w:r>
              <w:rPr>
                <w:sz w:val="16"/>
                <w:szCs w:val="16"/>
              </w:rPr>
              <w:t>R5-234731</w:t>
            </w:r>
          </w:p>
        </w:tc>
        <w:tc>
          <w:tcPr>
            <w:tcW w:w="1597" w:type="dxa"/>
          </w:tcPr>
          <w:p w14:paraId="72D72BC3" w14:textId="77777777" w:rsidR="003B27F0" w:rsidRDefault="003B27F0" w:rsidP="00096385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43B6D977" w14:textId="77777777" w:rsidR="003B27F0" w:rsidRDefault="003B27F0" w:rsidP="00096385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58C18D5C" w14:textId="77777777" w:rsidR="003B27F0" w:rsidRDefault="003B27F0" w:rsidP="00096385">
            <w:r>
              <w:rPr>
                <w:sz w:val="16"/>
                <w:szCs w:val="16"/>
              </w:rPr>
              <w:t>4.3.1</w:t>
            </w:r>
          </w:p>
        </w:tc>
        <w:tc>
          <w:tcPr>
            <w:tcW w:w="998" w:type="dxa"/>
          </w:tcPr>
          <w:p w14:paraId="1458E82D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B27F0" w14:paraId="74503B67" w14:textId="77777777" w:rsidTr="00096385">
        <w:tc>
          <w:tcPr>
            <w:tcW w:w="879" w:type="dxa"/>
          </w:tcPr>
          <w:p w14:paraId="0CEFB919" w14:textId="77777777" w:rsidR="003B27F0" w:rsidRDefault="003B27F0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639CB126" w14:textId="77777777" w:rsidR="003B27F0" w:rsidRDefault="003B27F0" w:rsidP="00096385">
            <w:r>
              <w:rPr>
                <w:sz w:val="16"/>
                <w:szCs w:val="16"/>
              </w:rPr>
              <w:t>2921</w:t>
            </w:r>
          </w:p>
        </w:tc>
        <w:tc>
          <w:tcPr>
            <w:tcW w:w="517" w:type="dxa"/>
          </w:tcPr>
          <w:p w14:paraId="0D44DA12" w14:textId="77777777" w:rsidR="003B27F0" w:rsidRDefault="003B27F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56EA128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295359" w14:textId="77777777" w:rsidR="003B27F0" w:rsidRDefault="003B27F0" w:rsidP="00096385">
            <w:r>
              <w:rPr>
                <w:sz w:val="16"/>
                <w:szCs w:val="16"/>
              </w:rPr>
              <w:t>Addition of CA_n2(2A)-n66A frequency</w:t>
            </w:r>
          </w:p>
        </w:tc>
        <w:tc>
          <w:tcPr>
            <w:tcW w:w="517" w:type="dxa"/>
          </w:tcPr>
          <w:p w14:paraId="6C6F52AC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C38C6B" w14:textId="77777777" w:rsidR="003B27F0" w:rsidRDefault="003B27F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9EEA922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3DB430A" w14:textId="77777777" w:rsidR="003B27F0" w:rsidRDefault="003B27F0" w:rsidP="00096385">
            <w:r>
              <w:rPr>
                <w:sz w:val="16"/>
                <w:szCs w:val="16"/>
              </w:rPr>
              <w:t>R5-235603</w:t>
            </w:r>
          </w:p>
        </w:tc>
        <w:tc>
          <w:tcPr>
            <w:tcW w:w="1597" w:type="dxa"/>
          </w:tcPr>
          <w:p w14:paraId="5DA78743" w14:textId="77777777" w:rsidR="003B27F0" w:rsidRDefault="003B27F0" w:rsidP="00096385">
            <w:r>
              <w:rPr>
                <w:sz w:val="16"/>
                <w:szCs w:val="16"/>
              </w:rPr>
              <w:t>Apple Benelux B.V.</w:t>
            </w:r>
          </w:p>
        </w:tc>
        <w:tc>
          <w:tcPr>
            <w:tcW w:w="1122" w:type="dxa"/>
          </w:tcPr>
          <w:p w14:paraId="7EFCEAC1" w14:textId="77777777" w:rsidR="003B27F0" w:rsidRDefault="003B27F0" w:rsidP="00096385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47C6F103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18E685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</w:tr>
      <w:tr w:rsidR="003B27F0" w14:paraId="68842A2E" w14:textId="77777777" w:rsidTr="00096385">
        <w:tc>
          <w:tcPr>
            <w:tcW w:w="879" w:type="dxa"/>
          </w:tcPr>
          <w:p w14:paraId="4503DC5F" w14:textId="77777777" w:rsidR="003B27F0" w:rsidRDefault="003B27F0" w:rsidP="00096385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402A0F63" w14:textId="77777777" w:rsidR="003B27F0" w:rsidRDefault="003B27F0" w:rsidP="00096385">
            <w:r>
              <w:rPr>
                <w:sz w:val="16"/>
                <w:szCs w:val="16"/>
              </w:rPr>
              <w:t>0495</w:t>
            </w:r>
          </w:p>
        </w:tc>
        <w:tc>
          <w:tcPr>
            <w:tcW w:w="517" w:type="dxa"/>
          </w:tcPr>
          <w:p w14:paraId="289D31DE" w14:textId="77777777" w:rsidR="003B27F0" w:rsidRDefault="003B27F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8ED084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EE21AA4" w14:textId="77777777" w:rsidR="003B27F0" w:rsidRDefault="003B27F0" w:rsidP="00096385">
            <w:r>
              <w:rPr>
                <w:sz w:val="16"/>
                <w:szCs w:val="16"/>
              </w:rPr>
              <w:t>Update for inter-band NR CA_n2A-n66A</w:t>
            </w:r>
          </w:p>
        </w:tc>
        <w:tc>
          <w:tcPr>
            <w:tcW w:w="517" w:type="dxa"/>
          </w:tcPr>
          <w:p w14:paraId="5324D261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A7B40C" w14:textId="77777777" w:rsidR="003B27F0" w:rsidRDefault="003B27F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AB2FDE9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FC3AD69" w14:textId="77777777" w:rsidR="003B27F0" w:rsidRDefault="003B27F0" w:rsidP="00096385">
            <w:r>
              <w:rPr>
                <w:sz w:val="16"/>
                <w:szCs w:val="16"/>
              </w:rPr>
              <w:t>R5-234193</w:t>
            </w:r>
          </w:p>
        </w:tc>
        <w:tc>
          <w:tcPr>
            <w:tcW w:w="1597" w:type="dxa"/>
          </w:tcPr>
          <w:p w14:paraId="00E05FDA" w14:textId="77777777" w:rsidR="003B27F0" w:rsidRDefault="003B27F0" w:rsidP="00096385">
            <w:r>
              <w:rPr>
                <w:sz w:val="16"/>
                <w:szCs w:val="16"/>
              </w:rPr>
              <w:t>Verizon</w:t>
            </w:r>
          </w:p>
        </w:tc>
        <w:tc>
          <w:tcPr>
            <w:tcW w:w="1122" w:type="dxa"/>
          </w:tcPr>
          <w:p w14:paraId="3AC9E558" w14:textId="77777777" w:rsidR="003B27F0" w:rsidRDefault="003B27F0" w:rsidP="00096385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6E702ED1" w14:textId="77777777" w:rsidR="003B27F0" w:rsidRDefault="003B27F0" w:rsidP="00096385">
            <w:r>
              <w:rPr>
                <w:sz w:val="16"/>
                <w:szCs w:val="16"/>
              </w:rPr>
              <w:t>A.4.3</w:t>
            </w:r>
          </w:p>
        </w:tc>
        <w:tc>
          <w:tcPr>
            <w:tcW w:w="998" w:type="dxa"/>
          </w:tcPr>
          <w:p w14:paraId="60C10907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B27F0" w14:paraId="18DDEB51" w14:textId="77777777" w:rsidTr="00096385">
        <w:tc>
          <w:tcPr>
            <w:tcW w:w="879" w:type="dxa"/>
          </w:tcPr>
          <w:p w14:paraId="31532258" w14:textId="77777777" w:rsidR="003B27F0" w:rsidRDefault="003B27F0" w:rsidP="00096385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5D595891" w14:textId="77777777" w:rsidR="003B27F0" w:rsidRDefault="003B27F0" w:rsidP="00096385">
            <w:r>
              <w:rPr>
                <w:sz w:val="16"/>
                <w:szCs w:val="16"/>
              </w:rPr>
              <w:t>0496</w:t>
            </w:r>
          </w:p>
        </w:tc>
        <w:tc>
          <w:tcPr>
            <w:tcW w:w="517" w:type="dxa"/>
          </w:tcPr>
          <w:p w14:paraId="47A7A145" w14:textId="77777777" w:rsidR="003B27F0" w:rsidRDefault="003B27F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E2B1CE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CBE83B" w14:textId="77777777" w:rsidR="003B27F0" w:rsidRDefault="003B27F0" w:rsidP="00096385">
            <w:r>
              <w:rPr>
                <w:sz w:val="16"/>
                <w:szCs w:val="16"/>
              </w:rPr>
              <w:t>Update inter-band NR CA 3DL configurations with additional band combos</w:t>
            </w:r>
          </w:p>
        </w:tc>
        <w:tc>
          <w:tcPr>
            <w:tcW w:w="517" w:type="dxa"/>
          </w:tcPr>
          <w:p w14:paraId="3498E258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302BAC" w14:textId="77777777" w:rsidR="003B27F0" w:rsidRDefault="003B27F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B08604B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B62EBEC" w14:textId="77777777" w:rsidR="003B27F0" w:rsidRDefault="003B27F0" w:rsidP="00096385">
            <w:r>
              <w:rPr>
                <w:sz w:val="16"/>
                <w:szCs w:val="16"/>
              </w:rPr>
              <w:t>R5-234195</w:t>
            </w:r>
          </w:p>
        </w:tc>
        <w:tc>
          <w:tcPr>
            <w:tcW w:w="1597" w:type="dxa"/>
          </w:tcPr>
          <w:p w14:paraId="0D018BF0" w14:textId="77777777" w:rsidR="003B27F0" w:rsidRDefault="003B27F0" w:rsidP="00096385">
            <w:r>
              <w:rPr>
                <w:sz w:val="16"/>
                <w:szCs w:val="16"/>
              </w:rPr>
              <w:t>Verizon</w:t>
            </w:r>
          </w:p>
        </w:tc>
        <w:tc>
          <w:tcPr>
            <w:tcW w:w="1122" w:type="dxa"/>
          </w:tcPr>
          <w:p w14:paraId="0F622971" w14:textId="77777777" w:rsidR="003B27F0" w:rsidRDefault="003B27F0" w:rsidP="00096385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43DC90D1" w14:textId="77777777" w:rsidR="003B27F0" w:rsidRDefault="003B27F0" w:rsidP="00096385">
            <w:r>
              <w:rPr>
                <w:sz w:val="16"/>
                <w:szCs w:val="16"/>
              </w:rPr>
              <w:t>A.4.3</w:t>
            </w:r>
          </w:p>
        </w:tc>
        <w:tc>
          <w:tcPr>
            <w:tcW w:w="998" w:type="dxa"/>
          </w:tcPr>
          <w:p w14:paraId="7FAC87AD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B27F0" w14:paraId="12AC75D0" w14:textId="77777777" w:rsidTr="00096385">
        <w:tc>
          <w:tcPr>
            <w:tcW w:w="879" w:type="dxa"/>
          </w:tcPr>
          <w:p w14:paraId="14993275" w14:textId="77777777" w:rsidR="003B27F0" w:rsidRDefault="003B27F0" w:rsidP="00096385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5431768A" w14:textId="77777777" w:rsidR="003B27F0" w:rsidRDefault="003B27F0" w:rsidP="00096385">
            <w:r>
              <w:rPr>
                <w:sz w:val="16"/>
                <w:szCs w:val="16"/>
              </w:rPr>
              <w:t>0506</w:t>
            </w:r>
          </w:p>
        </w:tc>
        <w:tc>
          <w:tcPr>
            <w:tcW w:w="517" w:type="dxa"/>
          </w:tcPr>
          <w:p w14:paraId="089D6347" w14:textId="77777777" w:rsidR="003B27F0" w:rsidRDefault="003B27F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F657CA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D928E50" w14:textId="77777777" w:rsidR="003B27F0" w:rsidRDefault="003B27F0" w:rsidP="00096385">
            <w:r>
              <w:rPr>
                <w:sz w:val="16"/>
                <w:szCs w:val="16"/>
              </w:rPr>
              <w:t>Addition of several NR CA combos to supported configurations tables</w:t>
            </w:r>
          </w:p>
        </w:tc>
        <w:tc>
          <w:tcPr>
            <w:tcW w:w="517" w:type="dxa"/>
          </w:tcPr>
          <w:p w14:paraId="3A6A7A2A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DD74B4" w14:textId="77777777" w:rsidR="003B27F0" w:rsidRDefault="003B27F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7D2CFE4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D7E4800" w14:textId="77777777" w:rsidR="003B27F0" w:rsidRDefault="003B27F0" w:rsidP="00096385">
            <w:r>
              <w:rPr>
                <w:sz w:val="16"/>
                <w:szCs w:val="16"/>
              </w:rPr>
              <w:t>R5-234448</w:t>
            </w:r>
          </w:p>
        </w:tc>
        <w:tc>
          <w:tcPr>
            <w:tcW w:w="1597" w:type="dxa"/>
          </w:tcPr>
          <w:p w14:paraId="709D1099" w14:textId="77777777" w:rsidR="003B27F0" w:rsidRDefault="003B27F0" w:rsidP="00096385">
            <w:r>
              <w:rPr>
                <w:sz w:val="16"/>
                <w:szCs w:val="16"/>
              </w:rPr>
              <w:t>WE Certification Oy, AT&amp;T</w:t>
            </w:r>
          </w:p>
        </w:tc>
        <w:tc>
          <w:tcPr>
            <w:tcW w:w="1122" w:type="dxa"/>
          </w:tcPr>
          <w:p w14:paraId="5492AD4D" w14:textId="77777777" w:rsidR="003B27F0" w:rsidRDefault="003B27F0" w:rsidP="00096385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1A0F3638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49FD49D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</w:tr>
      <w:tr w:rsidR="003B27F0" w14:paraId="29B76290" w14:textId="77777777" w:rsidTr="00096385">
        <w:tc>
          <w:tcPr>
            <w:tcW w:w="879" w:type="dxa"/>
          </w:tcPr>
          <w:p w14:paraId="7D3059D1" w14:textId="77777777" w:rsidR="003B27F0" w:rsidRDefault="003B27F0" w:rsidP="00096385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42F29C0A" w14:textId="77777777" w:rsidR="003B27F0" w:rsidRDefault="003B27F0" w:rsidP="00096385">
            <w:r>
              <w:rPr>
                <w:sz w:val="16"/>
                <w:szCs w:val="16"/>
              </w:rPr>
              <w:t>0525</w:t>
            </w:r>
          </w:p>
        </w:tc>
        <w:tc>
          <w:tcPr>
            <w:tcW w:w="517" w:type="dxa"/>
          </w:tcPr>
          <w:p w14:paraId="705901DF" w14:textId="77777777" w:rsidR="003B27F0" w:rsidRDefault="003B27F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1A9CAD7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9D75348" w14:textId="77777777" w:rsidR="003B27F0" w:rsidRDefault="003B27F0" w:rsidP="00096385">
            <w:r>
              <w:rPr>
                <w:sz w:val="16"/>
                <w:szCs w:val="16"/>
              </w:rPr>
              <w:t>Corrections on notation for SUL Physical Layer Baseline Implementation Capabilities</w:t>
            </w:r>
          </w:p>
        </w:tc>
        <w:tc>
          <w:tcPr>
            <w:tcW w:w="517" w:type="dxa"/>
          </w:tcPr>
          <w:p w14:paraId="24A294F9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39E78E" w14:textId="77777777" w:rsidR="003B27F0" w:rsidRDefault="003B27F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474F6EC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6318863" w14:textId="77777777" w:rsidR="003B27F0" w:rsidRDefault="003B27F0" w:rsidP="00096385">
            <w:r>
              <w:rPr>
                <w:sz w:val="16"/>
                <w:szCs w:val="16"/>
              </w:rPr>
              <w:t>R5-235609</w:t>
            </w:r>
          </w:p>
        </w:tc>
        <w:tc>
          <w:tcPr>
            <w:tcW w:w="1597" w:type="dxa"/>
          </w:tcPr>
          <w:p w14:paraId="254A10D6" w14:textId="77777777" w:rsidR="003B27F0" w:rsidRDefault="003B27F0" w:rsidP="0009638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2574B789" w14:textId="77777777" w:rsidR="003B27F0" w:rsidRDefault="003B27F0" w:rsidP="00096385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09B1DBCA" w14:textId="77777777" w:rsidR="003B27F0" w:rsidRDefault="003B27F0" w:rsidP="00096385">
            <w:r>
              <w:rPr>
                <w:sz w:val="16"/>
                <w:szCs w:val="16"/>
              </w:rPr>
              <w:t>A.4.3.2C.3</w:t>
            </w:r>
          </w:p>
        </w:tc>
        <w:tc>
          <w:tcPr>
            <w:tcW w:w="998" w:type="dxa"/>
          </w:tcPr>
          <w:p w14:paraId="07497FC5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B27F0" w14:paraId="385B9730" w14:textId="77777777" w:rsidTr="00096385">
        <w:tc>
          <w:tcPr>
            <w:tcW w:w="879" w:type="dxa"/>
          </w:tcPr>
          <w:p w14:paraId="7B4CF86A" w14:textId="77777777" w:rsidR="003B27F0" w:rsidRDefault="003B27F0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2E2ECFF" w14:textId="77777777" w:rsidR="003B27F0" w:rsidRDefault="003B27F0" w:rsidP="00096385">
            <w:r>
              <w:rPr>
                <w:sz w:val="16"/>
                <w:szCs w:val="16"/>
              </w:rPr>
              <w:t>2334</w:t>
            </w:r>
          </w:p>
        </w:tc>
        <w:tc>
          <w:tcPr>
            <w:tcW w:w="517" w:type="dxa"/>
          </w:tcPr>
          <w:p w14:paraId="66AAE174" w14:textId="77777777" w:rsidR="003B27F0" w:rsidRDefault="003B27F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49811C8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8EEFC0D" w14:textId="77777777" w:rsidR="003B27F0" w:rsidRDefault="003B27F0" w:rsidP="00096385">
            <w:r>
              <w:rPr>
                <w:sz w:val="16"/>
                <w:szCs w:val="16"/>
              </w:rPr>
              <w:t>General updates of TS 38.521-1 clause 5 for R17 CA configurations</w:t>
            </w:r>
          </w:p>
        </w:tc>
        <w:tc>
          <w:tcPr>
            <w:tcW w:w="517" w:type="dxa"/>
          </w:tcPr>
          <w:p w14:paraId="234842C2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35E39F" w14:textId="77777777" w:rsidR="003B27F0" w:rsidRDefault="003B27F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C6A07C0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AB84B69" w14:textId="77777777" w:rsidR="003B27F0" w:rsidRDefault="003B27F0" w:rsidP="00096385">
            <w:r>
              <w:rPr>
                <w:sz w:val="16"/>
                <w:szCs w:val="16"/>
              </w:rPr>
              <w:t>R5-235663</w:t>
            </w:r>
          </w:p>
        </w:tc>
        <w:tc>
          <w:tcPr>
            <w:tcW w:w="1597" w:type="dxa"/>
          </w:tcPr>
          <w:p w14:paraId="5B31BBF5" w14:textId="77777777" w:rsidR="003B27F0" w:rsidRDefault="003B27F0" w:rsidP="00096385">
            <w:r>
              <w:rPr>
                <w:sz w:val="16"/>
                <w:szCs w:val="16"/>
              </w:rPr>
              <w:t>Apple Benelux B.V.</w:t>
            </w:r>
          </w:p>
        </w:tc>
        <w:tc>
          <w:tcPr>
            <w:tcW w:w="1122" w:type="dxa"/>
          </w:tcPr>
          <w:p w14:paraId="1E04846A" w14:textId="77777777" w:rsidR="003B27F0" w:rsidRDefault="003B27F0" w:rsidP="00096385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2E58AB41" w14:textId="77777777" w:rsidR="003B27F0" w:rsidRDefault="003B27F0" w:rsidP="00096385">
            <w:r>
              <w:rPr>
                <w:sz w:val="16"/>
                <w:szCs w:val="16"/>
              </w:rPr>
              <w:t>5.2A.1  5.2A.2.1  5.2A.2.2  5.5A.2  5.5A.3.1  5.5A.3.2</w:t>
            </w:r>
          </w:p>
        </w:tc>
        <w:tc>
          <w:tcPr>
            <w:tcW w:w="998" w:type="dxa"/>
          </w:tcPr>
          <w:p w14:paraId="1AAEA0CD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B27F0" w14:paraId="5AAF8A47" w14:textId="77777777" w:rsidTr="00096385">
        <w:tc>
          <w:tcPr>
            <w:tcW w:w="879" w:type="dxa"/>
          </w:tcPr>
          <w:p w14:paraId="2CC3E78D" w14:textId="77777777" w:rsidR="003B27F0" w:rsidRDefault="003B27F0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296E143" w14:textId="77777777" w:rsidR="003B27F0" w:rsidRDefault="003B27F0" w:rsidP="00096385">
            <w:r>
              <w:rPr>
                <w:sz w:val="16"/>
                <w:szCs w:val="16"/>
              </w:rPr>
              <w:t>2337</w:t>
            </w:r>
          </w:p>
        </w:tc>
        <w:tc>
          <w:tcPr>
            <w:tcW w:w="517" w:type="dxa"/>
          </w:tcPr>
          <w:p w14:paraId="214CCDC3" w14:textId="77777777" w:rsidR="003B27F0" w:rsidRDefault="003B27F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7E8696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FDECAE" w14:textId="77777777" w:rsidR="003B27F0" w:rsidRDefault="003B27F0" w:rsidP="00096385">
            <w:r>
              <w:rPr>
                <w:sz w:val="16"/>
                <w:szCs w:val="16"/>
              </w:rPr>
              <w:t>CA n48A-n77A PCC frequency correction for n77 in 7.8A.2.1</w:t>
            </w:r>
          </w:p>
        </w:tc>
        <w:tc>
          <w:tcPr>
            <w:tcW w:w="517" w:type="dxa"/>
          </w:tcPr>
          <w:p w14:paraId="626D8DED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EA9837" w14:textId="77777777" w:rsidR="003B27F0" w:rsidRDefault="003B27F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5DE3BAB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9A3BFC0" w14:textId="77777777" w:rsidR="003B27F0" w:rsidRDefault="003B27F0" w:rsidP="00096385">
            <w:r>
              <w:rPr>
                <w:sz w:val="16"/>
                <w:szCs w:val="16"/>
              </w:rPr>
              <w:t>R5-234164</w:t>
            </w:r>
          </w:p>
        </w:tc>
        <w:tc>
          <w:tcPr>
            <w:tcW w:w="1597" w:type="dxa"/>
          </w:tcPr>
          <w:p w14:paraId="59FFFE2B" w14:textId="77777777" w:rsidR="003B27F0" w:rsidRDefault="003B27F0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4CC69428" w14:textId="77777777" w:rsidR="003B27F0" w:rsidRDefault="003B27F0" w:rsidP="00096385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792EA8E1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11C497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</w:tr>
      <w:tr w:rsidR="003B27F0" w14:paraId="1A8D79EE" w14:textId="77777777" w:rsidTr="00096385">
        <w:tc>
          <w:tcPr>
            <w:tcW w:w="879" w:type="dxa"/>
          </w:tcPr>
          <w:p w14:paraId="1B58B331" w14:textId="77777777" w:rsidR="003B27F0" w:rsidRDefault="003B27F0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4DF19C5" w14:textId="77777777" w:rsidR="003B27F0" w:rsidRDefault="003B27F0" w:rsidP="00096385">
            <w:r>
              <w:rPr>
                <w:sz w:val="16"/>
                <w:szCs w:val="16"/>
              </w:rPr>
              <w:t>2338</w:t>
            </w:r>
          </w:p>
        </w:tc>
        <w:tc>
          <w:tcPr>
            <w:tcW w:w="517" w:type="dxa"/>
          </w:tcPr>
          <w:p w14:paraId="6DEC7288" w14:textId="77777777" w:rsidR="003B27F0" w:rsidRDefault="003B27F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F2AEB0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3246356" w14:textId="77777777" w:rsidR="003B27F0" w:rsidRDefault="003B27F0" w:rsidP="00096385">
            <w:r>
              <w:rPr>
                <w:sz w:val="16"/>
                <w:szCs w:val="16"/>
              </w:rPr>
              <w:t>FR1 ACS and IBB 2DL CA - Corrections for n48-n77 case</w:t>
            </w:r>
          </w:p>
        </w:tc>
        <w:tc>
          <w:tcPr>
            <w:tcW w:w="517" w:type="dxa"/>
          </w:tcPr>
          <w:p w14:paraId="3603CC6F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C69145" w14:textId="77777777" w:rsidR="003B27F0" w:rsidRDefault="003B27F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EBFE0D4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220F9E8" w14:textId="77777777" w:rsidR="003B27F0" w:rsidRDefault="003B27F0" w:rsidP="00096385">
            <w:r>
              <w:rPr>
                <w:sz w:val="16"/>
                <w:szCs w:val="16"/>
              </w:rPr>
              <w:t>R5-234165</w:t>
            </w:r>
          </w:p>
        </w:tc>
        <w:tc>
          <w:tcPr>
            <w:tcW w:w="1597" w:type="dxa"/>
          </w:tcPr>
          <w:p w14:paraId="262031C5" w14:textId="77777777" w:rsidR="003B27F0" w:rsidRDefault="003B27F0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3C22090A" w14:textId="77777777" w:rsidR="003B27F0" w:rsidRDefault="003B27F0" w:rsidP="00096385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00C1A080" w14:textId="77777777" w:rsidR="003B27F0" w:rsidRDefault="003B27F0" w:rsidP="00096385">
            <w:r>
              <w:rPr>
                <w:sz w:val="16"/>
                <w:szCs w:val="16"/>
              </w:rPr>
              <w:t xml:space="preserve"> 7.5A.1, 7.6A.2.1</w:t>
            </w:r>
          </w:p>
        </w:tc>
        <w:tc>
          <w:tcPr>
            <w:tcW w:w="998" w:type="dxa"/>
          </w:tcPr>
          <w:p w14:paraId="1F36F624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B27F0" w14:paraId="3DCCD1AE" w14:textId="77777777" w:rsidTr="00096385">
        <w:tc>
          <w:tcPr>
            <w:tcW w:w="879" w:type="dxa"/>
          </w:tcPr>
          <w:p w14:paraId="408B5CF1" w14:textId="77777777" w:rsidR="003B27F0" w:rsidRDefault="003B27F0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D795198" w14:textId="77777777" w:rsidR="003B27F0" w:rsidRDefault="003B27F0" w:rsidP="00096385">
            <w:r>
              <w:rPr>
                <w:sz w:val="16"/>
                <w:szCs w:val="16"/>
              </w:rPr>
              <w:t>2339</w:t>
            </w:r>
          </w:p>
        </w:tc>
        <w:tc>
          <w:tcPr>
            <w:tcW w:w="517" w:type="dxa"/>
          </w:tcPr>
          <w:p w14:paraId="723C13AD" w14:textId="77777777" w:rsidR="003B27F0" w:rsidRDefault="003B27F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CBBD6D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42EAF86" w14:textId="77777777" w:rsidR="003B27F0" w:rsidRDefault="003B27F0" w:rsidP="00096385">
            <w:r>
              <w:rPr>
                <w:sz w:val="16"/>
                <w:szCs w:val="16"/>
              </w:rPr>
              <w:t>n66 4Rx requirements missing for certain combos in 7.3A.1_1</w:t>
            </w:r>
          </w:p>
        </w:tc>
        <w:tc>
          <w:tcPr>
            <w:tcW w:w="517" w:type="dxa"/>
          </w:tcPr>
          <w:p w14:paraId="3E1098F9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C95483" w14:textId="77777777" w:rsidR="003B27F0" w:rsidRDefault="003B27F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FBBE714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69CBAA9" w14:textId="77777777" w:rsidR="003B27F0" w:rsidRDefault="003B27F0" w:rsidP="00096385">
            <w:r>
              <w:rPr>
                <w:sz w:val="16"/>
                <w:szCs w:val="16"/>
              </w:rPr>
              <w:t>R5-235662</w:t>
            </w:r>
          </w:p>
        </w:tc>
        <w:tc>
          <w:tcPr>
            <w:tcW w:w="1597" w:type="dxa"/>
          </w:tcPr>
          <w:p w14:paraId="75B1E1C6" w14:textId="77777777" w:rsidR="003B27F0" w:rsidRDefault="003B27F0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442F56D9" w14:textId="77777777" w:rsidR="003B27F0" w:rsidRDefault="003B27F0" w:rsidP="00096385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6723AEA7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EF0251E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</w:tr>
      <w:tr w:rsidR="003B27F0" w14:paraId="7BE1CF9F" w14:textId="77777777" w:rsidTr="00096385">
        <w:tc>
          <w:tcPr>
            <w:tcW w:w="879" w:type="dxa"/>
          </w:tcPr>
          <w:p w14:paraId="7594DB9F" w14:textId="77777777" w:rsidR="003B27F0" w:rsidRDefault="003B27F0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ABA53AD" w14:textId="77777777" w:rsidR="003B27F0" w:rsidRDefault="003B27F0" w:rsidP="00096385">
            <w:r>
              <w:rPr>
                <w:sz w:val="16"/>
                <w:szCs w:val="16"/>
              </w:rPr>
              <w:t>2341</w:t>
            </w:r>
          </w:p>
        </w:tc>
        <w:tc>
          <w:tcPr>
            <w:tcW w:w="517" w:type="dxa"/>
          </w:tcPr>
          <w:p w14:paraId="092909DD" w14:textId="77777777" w:rsidR="003B27F0" w:rsidRDefault="003B27F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6C19FD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C2DA2F3" w14:textId="77777777" w:rsidR="003B27F0" w:rsidRDefault="003B27F0" w:rsidP="00096385">
            <w:r>
              <w:rPr>
                <w:sz w:val="16"/>
                <w:szCs w:val="16"/>
              </w:rPr>
              <w:t>n5 asymmetric band declaration missing in section 5.3.6</w:t>
            </w:r>
          </w:p>
        </w:tc>
        <w:tc>
          <w:tcPr>
            <w:tcW w:w="517" w:type="dxa"/>
          </w:tcPr>
          <w:p w14:paraId="7DD12C46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9C7E20" w14:textId="77777777" w:rsidR="003B27F0" w:rsidRDefault="003B27F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A9F85D6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4DE5861" w14:textId="77777777" w:rsidR="003B27F0" w:rsidRDefault="003B27F0" w:rsidP="00096385">
            <w:r>
              <w:rPr>
                <w:sz w:val="16"/>
                <w:szCs w:val="16"/>
              </w:rPr>
              <w:t>R5-234168</w:t>
            </w:r>
          </w:p>
        </w:tc>
        <w:tc>
          <w:tcPr>
            <w:tcW w:w="1597" w:type="dxa"/>
          </w:tcPr>
          <w:p w14:paraId="70F161F8" w14:textId="77777777" w:rsidR="003B27F0" w:rsidRDefault="003B27F0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77485409" w14:textId="77777777" w:rsidR="003B27F0" w:rsidRDefault="003B27F0" w:rsidP="00096385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2CCCE1AB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FA3576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</w:tr>
      <w:tr w:rsidR="003B27F0" w14:paraId="3C743FA7" w14:textId="77777777" w:rsidTr="00096385">
        <w:tc>
          <w:tcPr>
            <w:tcW w:w="879" w:type="dxa"/>
          </w:tcPr>
          <w:p w14:paraId="20E70C36" w14:textId="77777777" w:rsidR="003B27F0" w:rsidRDefault="003B27F0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ACC3A6C" w14:textId="77777777" w:rsidR="003B27F0" w:rsidRDefault="003B27F0" w:rsidP="00096385">
            <w:r>
              <w:rPr>
                <w:sz w:val="16"/>
                <w:szCs w:val="16"/>
              </w:rPr>
              <w:t>2352</w:t>
            </w:r>
          </w:p>
        </w:tc>
        <w:tc>
          <w:tcPr>
            <w:tcW w:w="517" w:type="dxa"/>
          </w:tcPr>
          <w:p w14:paraId="67EA3406" w14:textId="77777777" w:rsidR="003B27F0" w:rsidRDefault="003B27F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EDAAE83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6659362" w14:textId="77777777" w:rsidR="003B27F0" w:rsidRDefault="003B27F0" w:rsidP="00096385">
            <w:r>
              <w:rPr>
                <w:sz w:val="16"/>
                <w:szCs w:val="16"/>
              </w:rPr>
              <w:t>Update delta TIB,c for CA_n2A-n66A</w:t>
            </w:r>
          </w:p>
        </w:tc>
        <w:tc>
          <w:tcPr>
            <w:tcW w:w="517" w:type="dxa"/>
          </w:tcPr>
          <w:p w14:paraId="41D3EE7E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713415" w14:textId="77777777" w:rsidR="003B27F0" w:rsidRDefault="003B27F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3E80170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68C109C" w14:textId="77777777" w:rsidR="003B27F0" w:rsidRDefault="003B27F0" w:rsidP="00096385">
            <w:r>
              <w:rPr>
                <w:sz w:val="16"/>
                <w:szCs w:val="16"/>
              </w:rPr>
              <w:t>R5-235660</w:t>
            </w:r>
          </w:p>
        </w:tc>
        <w:tc>
          <w:tcPr>
            <w:tcW w:w="1597" w:type="dxa"/>
          </w:tcPr>
          <w:p w14:paraId="5666123A" w14:textId="77777777" w:rsidR="003B27F0" w:rsidRDefault="003B27F0" w:rsidP="00096385">
            <w:r>
              <w:rPr>
                <w:sz w:val="16"/>
                <w:szCs w:val="16"/>
              </w:rPr>
              <w:t>Verizon</w:t>
            </w:r>
          </w:p>
        </w:tc>
        <w:tc>
          <w:tcPr>
            <w:tcW w:w="1122" w:type="dxa"/>
          </w:tcPr>
          <w:p w14:paraId="24D627F1" w14:textId="77777777" w:rsidR="003B27F0" w:rsidRDefault="003B27F0" w:rsidP="00096385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46C71F78" w14:textId="77777777" w:rsidR="003B27F0" w:rsidRDefault="003B27F0" w:rsidP="00096385">
            <w:r>
              <w:rPr>
                <w:sz w:val="16"/>
                <w:szCs w:val="16"/>
              </w:rPr>
              <w:t>6.2A.4</w:t>
            </w:r>
          </w:p>
        </w:tc>
        <w:tc>
          <w:tcPr>
            <w:tcW w:w="998" w:type="dxa"/>
          </w:tcPr>
          <w:p w14:paraId="600F0D0B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B27F0" w14:paraId="47789C6D" w14:textId="77777777" w:rsidTr="00096385">
        <w:tc>
          <w:tcPr>
            <w:tcW w:w="879" w:type="dxa"/>
          </w:tcPr>
          <w:p w14:paraId="52BACFA5" w14:textId="77777777" w:rsidR="003B27F0" w:rsidRDefault="003B27F0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3BCCEF2" w14:textId="77777777" w:rsidR="003B27F0" w:rsidRDefault="003B27F0" w:rsidP="00096385">
            <w:r>
              <w:rPr>
                <w:sz w:val="16"/>
                <w:szCs w:val="16"/>
              </w:rPr>
              <w:t>2353</w:t>
            </w:r>
          </w:p>
        </w:tc>
        <w:tc>
          <w:tcPr>
            <w:tcW w:w="517" w:type="dxa"/>
          </w:tcPr>
          <w:p w14:paraId="5D5C0A3B" w14:textId="77777777" w:rsidR="003B27F0" w:rsidRDefault="003B27F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015DFD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27F839B" w14:textId="77777777" w:rsidR="003B27F0" w:rsidRDefault="003B27F0" w:rsidP="00096385">
            <w:r>
              <w:rPr>
                <w:sz w:val="16"/>
                <w:szCs w:val="16"/>
              </w:rPr>
              <w:t>Update Clause 6 common requirements for additional 3DL inter-band NR CA configurations</w:t>
            </w:r>
          </w:p>
        </w:tc>
        <w:tc>
          <w:tcPr>
            <w:tcW w:w="517" w:type="dxa"/>
          </w:tcPr>
          <w:p w14:paraId="50E8C333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9558F7" w14:textId="77777777" w:rsidR="003B27F0" w:rsidRDefault="003B27F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882C29D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B70D46F" w14:textId="77777777" w:rsidR="003B27F0" w:rsidRDefault="003B27F0" w:rsidP="00096385">
            <w:r>
              <w:rPr>
                <w:sz w:val="16"/>
                <w:szCs w:val="16"/>
              </w:rPr>
              <w:t>R5-234197</w:t>
            </w:r>
          </w:p>
        </w:tc>
        <w:tc>
          <w:tcPr>
            <w:tcW w:w="1597" w:type="dxa"/>
          </w:tcPr>
          <w:p w14:paraId="2292602C" w14:textId="77777777" w:rsidR="003B27F0" w:rsidRDefault="003B27F0" w:rsidP="00096385">
            <w:r>
              <w:rPr>
                <w:sz w:val="16"/>
                <w:szCs w:val="16"/>
              </w:rPr>
              <w:t>Verizon</w:t>
            </w:r>
          </w:p>
        </w:tc>
        <w:tc>
          <w:tcPr>
            <w:tcW w:w="1122" w:type="dxa"/>
          </w:tcPr>
          <w:p w14:paraId="64803426" w14:textId="77777777" w:rsidR="003B27F0" w:rsidRDefault="003B27F0" w:rsidP="00096385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255D908A" w14:textId="77777777" w:rsidR="003B27F0" w:rsidRDefault="003B27F0" w:rsidP="00096385">
            <w:r>
              <w:rPr>
                <w:sz w:val="16"/>
                <w:szCs w:val="16"/>
              </w:rPr>
              <w:t>6.2A.4</w:t>
            </w:r>
          </w:p>
        </w:tc>
        <w:tc>
          <w:tcPr>
            <w:tcW w:w="998" w:type="dxa"/>
          </w:tcPr>
          <w:p w14:paraId="117EC5D8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B27F0" w14:paraId="6ED9A7F6" w14:textId="77777777" w:rsidTr="00096385">
        <w:tc>
          <w:tcPr>
            <w:tcW w:w="879" w:type="dxa"/>
          </w:tcPr>
          <w:p w14:paraId="7915DAD6" w14:textId="77777777" w:rsidR="003B27F0" w:rsidRDefault="003B27F0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6792A65" w14:textId="77777777" w:rsidR="003B27F0" w:rsidRDefault="003B27F0" w:rsidP="00096385">
            <w:r>
              <w:rPr>
                <w:sz w:val="16"/>
                <w:szCs w:val="16"/>
              </w:rPr>
              <w:t>2354</w:t>
            </w:r>
          </w:p>
        </w:tc>
        <w:tc>
          <w:tcPr>
            <w:tcW w:w="517" w:type="dxa"/>
          </w:tcPr>
          <w:p w14:paraId="015C38D7" w14:textId="77777777" w:rsidR="003B27F0" w:rsidRDefault="003B27F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9FD42E8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3FC9DF8" w14:textId="77777777" w:rsidR="003B27F0" w:rsidRDefault="003B27F0" w:rsidP="00096385">
            <w:r>
              <w:rPr>
                <w:sz w:val="16"/>
                <w:szCs w:val="16"/>
              </w:rPr>
              <w:t>Update Clause 7 common requirements for additional 3DL inter-band NR CA configurations</w:t>
            </w:r>
          </w:p>
        </w:tc>
        <w:tc>
          <w:tcPr>
            <w:tcW w:w="517" w:type="dxa"/>
          </w:tcPr>
          <w:p w14:paraId="5D44F04F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C3EFE6" w14:textId="77777777" w:rsidR="003B27F0" w:rsidRDefault="003B27F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FD7254B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BBE86D1" w14:textId="77777777" w:rsidR="003B27F0" w:rsidRDefault="003B27F0" w:rsidP="00096385">
            <w:r>
              <w:rPr>
                <w:sz w:val="16"/>
                <w:szCs w:val="16"/>
              </w:rPr>
              <w:t>R5-235661</w:t>
            </w:r>
          </w:p>
        </w:tc>
        <w:tc>
          <w:tcPr>
            <w:tcW w:w="1597" w:type="dxa"/>
          </w:tcPr>
          <w:p w14:paraId="2746A7DD" w14:textId="77777777" w:rsidR="003B27F0" w:rsidRDefault="003B27F0" w:rsidP="00096385">
            <w:r>
              <w:rPr>
                <w:sz w:val="16"/>
                <w:szCs w:val="16"/>
              </w:rPr>
              <w:t>Verizon</w:t>
            </w:r>
          </w:p>
        </w:tc>
        <w:tc>
          <w:tcPr>
            <w:tcW w:w="1122" w:type="dxa"/>
          </w:tcPr>
          <w:p w14:paraId="5CA29C01" w14:textId="77777777" w:rsidR="003B27F0" w:rsidRDefault="003B27F0" w:rsidP="00096385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6547C095" w14:textId="77777777" w:rsidR="003B27F0" w:rsidRDefault="003B27F0" w:rsidP="00096385">
            <w:r>
              <w:rPr>
                <w:sz w:val="16"/>
                <w:szCs w:val="16"/>
              </w:rPr>
              <w:t>7.3A.0</w:t>
            </w:r>
          </w:p>
        </w:tc>
        <w:tc>
          <w:tcPr>
            <w:tcW w:w="998" w:type="dxa"/>
          </w:tcPr>
          <w:p w14:paraId="0CB3F564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B27F0" w14:paraId="2694D58F" w14:textId="77777777" w:rsidTr="00096385">
        <w:tc>
          <w:tcPr>
            <w:tcW w:w="879" w:type="dxa"/>
          </w:tcPr>
          <w:p w14:paraId="2F0D6FC5" w14:textId="77777777" w:rsidR="003B27F0" w:rsidRDefault="003B27F0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185A585" w14:textId="77777777" w:rsidR="003B27F0" w:rsidRDefault="003B27F0" w:rsidP="00096385">
            <w:r>
              <w:rPr>
                <w:sz w:val="16"/>
                <w:szCs w:val="16"/>
              </w:rPr>
              <w:t>2355</w:t>
            </w:r>
          </w:p>
        </w:tc>
        <w:tc>
          <w:tcPr>
            <w:tcW w:w="517" w:type="dxa"/>
          </w:tcPr>
          <w:p w14:paraId="6F2BA7B2" w14:textId="77777777" w:rsidR="003B27F0" w:rsidRDefault="003B27F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CD4355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59D14D4" w14:textId="77777777" w:rsidR="003B27F0" w:rsidRDefault="003B27F0" w:rsidP="00096385">
            <w:r>
              <w:rPr>
                <w:sz w:val="16"/>
                <w:szCs w:val="16"/>
              </w:rPr>
              <w:t>Update test configurations and test requirements for interband reference sensitivity of additional three band configurations</w:t>
            </w:r>
          </w:p>
        </w:tc>
        <w:tc>
          <w:tcPr>
            <w:tcW w:w="517" w:type="dxa"/>
          </w:tcPr>
          <w:p w14:paraId="2634FA16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6AD537" w14:textId="77777777" w:rsidR="003B27F0" w:rsidRDefault="003B27F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28273CC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1A14AA1" w14:textId="77777777" w:rsidR="003B27F0" w:rsidRDefault="003B27F0" w:rsidP="00096385">
            <w:r>
              <w:rPr>
                <w:sz w:val="16"/>
                <w:szCs w:val="16"/>
              </w:rPr>
              <w:t>R5-234199</w:t>
            </w:r>
          </w:p>
        </w:tc>
        <w:tc>
          <w:tcPr>
            <w:tcW w:w="1597" w:type="dxa"/>
          </w:tcPr>
          <w:p w14:paraId="73B8BD28" w14:textId="77777777" w:rsidR="003B27F0" w:rsidRDefault="003B27F0" w:rsidP="00096385">
            <w:r>
              <w:rPr>
                <w:sz w:val="16"/>
                <w:szCs w:val="16"/>
              </w:rPr>
              <w:t>Verizon Spain, Qualcomm, Ericsson</w:t>
            </w:r>
          </w:p>
        </w:tc>
        <w:tc>
          <w:tcPr>
            <w:tcW w:w="1122" w:type="dxa"/>
          </w:tcPr>
          <w:p w14:paraId="113D89FD" w14:textId="77777777" w:rsidR="003B27F0" w:rsidRDefault="003B27F0" w:rsidP="00096385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00E37C77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22A94A2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</w:tr>
      <w:tr w:rsidR="003B27F0" w14:paraId="27C0BB9A" w14:textId="77777777" w:rsidTr="00096385">
        <w:tc>
          <w:tcPr>
            <w:tcW w:w="879" w:type="dxa"/>
          </w:tcPr>
          <w:p w14:paraId="36D19199" w14:textId="77777777" w:rsidR="003B27F0" w:rsidRDefault="003B27F0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0CB7715" w14:textId="77777777" w:rsidR="003B27F0" w:rsidRDefault="003B27F0" w:rsidP="00096385">
            <w:r>
              <w:rPr>
                <w:sz w:val="16"/>
                <w:szCs w:val="16"/>
              </w:rPr>
              <w:t>2362</w:t>
            </w:r>
          </w:p>
        </w:tc>
        <w:tc>
          <w:tcPr>
            <w:tcW w:w="517" w:type="dxa"/>
          </w:tcPr>
          <w:p w14:paraId="38A4305A" w14:textId="77777777" w:rsidR="003B27F0" w:rsidRDefault="003B27F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DDFD0BA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5735DA" w14:textId="77777777" w:rsidR="003B27F0" w:rsidRDefault="003B27F0" w:rsidP="00096385">
            <w:r>
              <w:rPr>
                <w:sz w:val="16"/>
                <w:szCs w:val="16"/>
              </w:rPr>
              <w:t>Addition of several NR CA combos to reference sensitivity cases</w:t>
            </w:r>
          </w:p>
        </w:tc>
        <w:tc>
          <w:tcPr>
            <w:tcW w:w="517" w:type="dxa"/>
          </w:tcPr>
          <w:p w14:paraId="52B9D492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1CBFDA" w14:textId="77777777" w:rsidR="003B27F0" w:rsidRDefault="003B27F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FF8EDBA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BC4E91D" w14:textId="77777777" w:rsidR="003B27F0" w:rsidRDefault="003B27F0" w:rsidP="00096385">
            <w:r>
              <w:rPr>
                <w:sz w:val="16"/>
                <w:szCs w:val="16"/>
              </w:rPr>
              <w:t>R5-235624</w:t>
            </w:r>
          </w:p>
        </w:tc>
        <w:tc>
          <w:tcPr>
            <w:tcW w:w="1597" w:type="dxa"/>
          </w:tcPr>
          <w:p w14:paraId="0C2FD0C9" w14:textId="77777777" w:rsidR="003B27F0" w:rsidRDefault="003B27F0" w:rsidP="00096385">
            <w:r>
              <w:rPr>
                <w:sz w:val="16"/>
                <w:szCs w:val="16"/>
              </w:rPr>
              <w:t>WE Certification Oy, AT&amp;T</w:t>
            </w:r>
          </w:p>
        </w:tc>
        <w:tc>
          <w:tcPr>
            <w:tcW w:w="1122" w:type="dxa"/>
          </w:tcPr>
          <w:p w14:paraId="21695AEE" w14:textId="77777777" w:rsidR="003B27F0" w:rsidRDefault="003B27F0" w:rsidP="00096385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61D220DE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43DEA1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</w:tr>
      <w:tr w:rsidR="003B27F0" w14:paraId="15BA4A75" w14:textId="77777777" w:rsidTr="00096385">
        <w:tc>
          <w:tcPr>
            <w:tcW w:w="879" w:type="dxa"/>
          </w:tcPr>
          <w:p w14:paraId="27E9D91D" w14:textId="77777777" w:rsidR="003B27F0" w:rsidRDefault="003B27F0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13B0307" w14:textId="77777777" w:rsidR="003B27F0" w:rsidRDefault="003B27F0" w:rsidP="00096385">
            <w:r>
              <w:rPr>
                <w:sz w:val="16"/>
                <w:szCs w:val="16"/>
              </w:rPr>
              <w:t>2407</w:t>
            </w:r>
          </w:p>
        </w:tc>
        <w:tc>
          <w:tcPr>
            <w:tcW w:w="517" w:type="dxa"/>
          </w:tcPr>
          <w:p w14:paraId="5FF0070C" w14:textId="77777777" w:rsidR="003B27F0" w:rsidRDefault="003B27F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4B3998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ED34B7" w14:textId="77777777" w:rsidR="003B27F0" w:rsidRDefault="003B27F0" w:rsidP="00096385">
            <w:r>
              <w:rPr>
                <w:sz w:val="16"/>
                <w:szCs w:val="16"/>
              </w:rPr>
              <w:t>Addition of AMPR for CA_n28-n79</w:t>
            </w:r>
          </w:p>
        </w:tc>
        <w:tc>
          <w:tcPr>
            <w:tcW w:w="517" w:type="dxa"/>
          </w:tcPr>
          <w:p w14:paraId="4D0C28AC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81204E" w14:textId="77777777" w:rsidR="003B27F0" w:rsidRDefault="003B27F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2C137AB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9813ABE" w14:textId="77777777" w:rsidR="003B27F0" w:rsidRDefault="003B27F0" w:rsidP="00096385">
            <w:r>
              <w:rPr>
                <w:sz w:val="16"/>
                <w:szCs w:val="16"/>
              </w:rPr>
              <w:t>R5-234843</w:t>
            </w:r>
          </w:p>
        </w:tc>
        <w:tc>
          <w:tcPr>
            <w:tcW w:w="1597" w:type="dxa"/>
          </w:tcPr>
          <w:p w14:paraId="7DB75786" w14:textId="77777777" w:rsidR="003B27F0" w:rsidRDefault="003B27F0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DA5B1FA" w14:textId="77777777" w:rsidR="003B27F0" w:rsidRDefault="003B27F0" w:rsidP="00096385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58A9BF3A" w14:textId="77777777" w:rsidR="003B27F0" w:rsidRDefault="003B27F0" w:rsidP="00096385">
            <w:r>
              <w:rPr>
                <w:sz w:val="16"/>
                <w:szCs w:val="16"/>
              </w:rPr>
              <w:t>6.2A.3.0.3, 6.2A.3.1</w:t>
            </w:r>
          </w:p>
        </w:tc>
        <w:tc>
          <w:tcPr>
            <w:tcW w:w="998" w:type="dxa"/>
          </w:tcPr>
          <w:p w14:paraId="0319F435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B27F0" w14:paraId="6186FDE4" w14:textId="77777777" w:rsidTr="00096385">
        <w:tc>
          <w:tcPr>
            <w:tcW w:w="879" w:type="dxa"/>
          </w:tcPr>
          <w:p w14:paraId="26C71CA3" w14:textId="77777777" w:rsidR="003B27F0" w:rsidRDefault="003B27F0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FA25130" w14:textId="77777777" w:rsidR="003B27F0" w:rsidRDefault="003B27F0" w:rsidP="00096385">
            <w:r>
              <w:rPr>
                <w:sz w:val="16"/>
                <w:szCs w:val="16"/>
              </w:rPr>
              <w:t>2408</w:t>
            </w:r>
          </w:p>
        </w:tc>
        <w:tc>
          <w:tcPr>
            <w:tcW w:w="517" w:type="dxa"/>
          </w:tcPr>
          <w:p w14:paraId="51116C36" w14:textId="77777777" w:rsidR="003B27F0" w:rsidRDefault="003B27F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71424A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808CF3A" w14:textId="77777777" w:rsidR="003B27F0" w:rsidRDefault="003B27F0" w:rsidP="00096385">
            <w:r>
              <w:rPr>
                <w:sz w:val="16"/>
                <w:szCs w:val="16"/>
              </w:rPr>
              <w:t>Adding DeltaTIB for CA_n28-n79</w:t>
            </w:r>
          </w:p>
        </w:tc>
        <w:tc>
          <w:tcPr>
            <w:tcW w:w="517" w:type="dxa"/>
          </w:tcPr>
          <w:p w14:paraId="75029C57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349F42" w14:textId="77777777" w:rsidR="003B27F0" w:rsidRDefault="003B27F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DCE5EF2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11D5E0D" w14:textId="77777777" w:rsidR="003B27F0" w:rsidRDefault="003B27F0" w:rsidP="00096385">
            <w:r>
              <w:rPr>
                <w:sz w:val="16"/>
                <w:szCs w:val="16"/>
              </w:rPr>
              <w:t>R5-234844</w:t>
            </w:r>
          </w:p>
        </w:tc>
        <w:tc>
          <w:tcPr>
            <w:tcW w:w="1597" w:type="dxa"/>
          </w:tcPr>
          <w:p w14:paraId="0EAE15C8" w14:textId="77777777" w:rsidR="003B27F0" w:rsidRDefault="003B27F0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7865347" w14:textId="77777777" w:rsidR="003B27F0" w:rsidRDefault="003B27F0" w:rsidP="00096385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0735986C" w14:textId="77777777" w:rsidR="003B27F0" w:rsidRDefault="003B27F0" w:rsidP="00096385">
            <w:r>
              <w:rPr>
                <w:sz w:val="16"/>
                <w:szCs w:val="16"/>
              </w:rPr>
              <w:t>6.2A.4.0.2.3</w:t>
            </w:r>
          </w:p>
        </w:tc>
        <w:tc>
          <w:tcPr>
            <w:tcW w:w="998" w:type="dxa"/>
          </w:tcPr>
          <w:p w14:paraId="2E25219B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B27F0" w14:paraId="019D5946" w14:textId="77777777" w:rsidTr="00096385">
        <w:tc>
          <w:tcPr>
            <w:tcW w:w="879" w:type="dxa"/>
          </w:tcPr>
          <w:p w14:paraId="12C6F1B7" w14:textId="77777777" w:rsidR="003B27F0" w:rsidRDefault="003B27F0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533C3CE" w14:textId="77777777" w:rsidR="003B27F0" w:rsidRDefault="003B27F0" w:rsidP="00096385">
            <w:r>
              <w:rPr>
                <w:sz w:val="16"/>
                <w:szCs w:val="16"/>
              </w:rPr>
              <w:t>2409</w:t>
            </w:r>
          </w:p>
        </w:tc>
        <w:tc>
          <w:tcPr>
            <w:tcW w:w="517" w:type="dxa"/>
          </w:tcPr>
          <w:p w14:paraId="5DEBBD3B" w14:textId="77777777" w:rsidR="003B27F0" w:rsidRDefault="003B27F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C762F7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2C7219" w14:textId="77777777" w:rsidR="003B27F0" w:rsidRDefault="003B27F0" w:rsidP="00096385">
            <w:r>
              <w:rPr>
                <w:sz w:val="16"/>
                <w:szCs w:val="16"/>
              </w:rPr>
              <w:t>Addition of spurious emission co-existence for CA_n28-n79</w:t>
            </w:r>
          </w:p>
        </w:tc>
        <w:tc>
          <w:tcPr>
            <w:tcW w:w="517" w:type="dxa"/>
          </w:tcPr>
          <w:p w14:paraId="7F221726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DF0690" w14:textId="77777777" w:rsidR="003B27F0" w:rsidRDefault="003B27F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C0BA298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5698AB8" w14:textId="77777777" w:rsidR="003B27F0" w:rsidRDefault="003B27F0" w:rsidP="00096385">
            <w:r>
              <w:rPr>
                <w:sz w:val="16"/>
                <w:szCs w:val="16"/>
              </w:rPr>
              <w:t>R5-234845</w:t>
            </w:r>
          </w:p>
        </w:tc>
        <w:tc>
          <w:tcPr>
            <w:tcW w:w="1597" w:type="dxa"/>
          </w:tcPr>
          <w:p w14:paraId="7CFB8517" w14:textId="77777777" w:rsidR="003B27F0" w:rsidRDefault="003B27F0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82DB1CC" w14:textId="77777777" w:rsidR="003B27F0" w:rsidRDefault="003B27F0" w:rsidP="00096385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6C0AD56B" w14:textId="77777777" w:rsidR="003B27F0" w:rsidRDefault="003B27F0" w:rsidP="00096385">
            <w:r>
              <w:rPr>
                <w:sz w:val="16"/>
                <w:szCs w:val="16"/>
              </w:rPr>
              <w:t>6.5A.3.1.1, 6.5A.3.2.0.3, 6.5A.3.2.1</w:t>
            </w:r>
          </w:p>
        </w:tc>
        <w:tc>
          <w:tcPr>
            <w:tcW w:w="998" w:type="dxa"/>
          </w:tcPr>
          <w:p w14:paraId="76AA62CD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B27F0" w14:paraId="4898A37F" w14:textId="77777777" w:rsidTr="00096385">
        <w:tc>
          <w:tcPr>
            <w:tcW w:w="879" w:type="dxa"/>
          </w:tcPr>
          <w:p w14:paraId="0C767D38" w14:textId="77777777" w:rsidR="003B27F0" w:rsidRDefault="003B27F0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8AE75F5" w14:textId="77777777" w:rsidR="003B27F0" w:rsidRDefault="003B27F0" w:rsidP="00096385">
            <w:r>
              <w:rPr>
                <w:sz w:val="16"/>
                <w:szCs w:val="16"/>
              </w:rPr>
              <w:t>2430</w:t>
            </w:r>
          </w:p>
        </w:tc>
        <w:tc>
          <w:tcPr>
            <w:tcW w:w="517" w:type="dxa"/>
          </w:tcPr>
          <w:p w14:paraId="17F00838" w14:textId="77777777" w:rsidR="003B27F0" w:rsidRDefault="003B27F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E77FDCB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C505075" w14:textId="77777777" w:rsidR="003B27F0" w:rsidRDefault="003B27F0" w:rsidP="00096385">
            <w:r>
              <w:rPr>
                <w:sz w:val="16"/>
                <w:szCs w:val="16"/>
              </w:rPr>
              <w:t>Updating REFSENS for CA testing for CA_n28A-n41A-n79A</w:t>
            </w:r>
          </w:p>
        </w:tc>
        <w:tc>
          <w:tcPr>
            <w:tcW w:w="517" w:type="dxa"/>
          </w:tcPr>
          <w:p w14:paraId="002B47CA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6DB51A" w14:textId="77777777" w:rsidR="003B27F0" w:rsidRDefault="003B27F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6C95A12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5915284" w14:textId="77777777" w:rsidR="003B27F0" w:rsidRDefault="003B27F0" w:rsidP="00096385">
            <w:r>
              <w:rPr>
                <w:sz w:val="16"/>
                <w:szCs w:val="16"/>
              </w:rPr>
              <w:t>R5-235625</w:t>
            </w:r>
          </w:p>
        </w:tc>
        <w:tc>
          <w:tcPr>
            <w:tcW w:w="1597" w:type="dxa"/>
          </w:tcPr>
          <w:p w14:paraId="4317662C" w14:textId="77777777" w:rsidR="003B27F0" w:rsidRDefault="003B27F0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3B7861D" w14:textId="77777777" w:rsidR="003B27F0" w:rsidRDefault="003B27F0" w:rsidP="00096385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62A10876" w14:textId="77777777" w:rsidR="003B27F0" w:rsidRDefault="003B27F0" w:rsidP="00096385">
            <w:r>
              <w:rPr>
                <w:sz w:val="16"/>
                <w:szCs w:val="16"/>
              </w:rPr>
              <w:t>7.3A.2, 7.3A.2_1</w:t>
            </w:r>
          </w:p>
        </w:tc>
        <w:tc>
          <w:tcPr>
            <w:tcW w:w="998" w:type="dxa"/>
          </w:tcPr>
          <w:p w14:paraId="56CE6F82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TR 38.905 CR 0801; TS/TR ... CR ... </w:t>
            </w:r>
          </w:p>
        </w:tc>
      </w:tr>
      <w:tr w:rsidR="003B27F0" w14:paraId="1CE6CEE7" w14:textId="77777777" w:rsidTr="00096385">
        <w:tc>
          <w:tcPr>
            <w:tcW w:w="879" w:type="dxa"/>
          </w:tcPr>
          <w:p w14:paraId="22C50DBD" w14:textId="77777777" w:rsidR="003B27F0" w:rsidRDefault="003B27F0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CACD3E3" w14:textId="77777777" w:rsidR="003B27F0" w:rsidRDefault="003B27F0" w:rsidP="00096385">
            <w:r>
              <w:rPr>
                <w:sz w:val="16"/>
                <w:szCs w:val="16"/>
              </w:rPr>
              <w:t>2433</w:t>
            </w:r>
          </w:p>
        </w:tc>
        <w:tc>
          <w:tcPr>
            <w:tcW w:w="517" w:type="dxa"/>
          </w:tcPr>
          <w:p w14:paraId="0D49AF91" w14:textId="77777777" w:rsidR="003B27F0" w:rsidRDefault="003B27F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EE10A24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A4EF751" w14:textId="77777777" w:rsidR="003B27F0" w:rsidRDefault="003B27F0" w:rsidP="00096385">
            <w:r>
              <w:rPr>
                <w:sz w:val="16"/>
                <w:szCs w:val="16"/>
              </w:rPr>
              <w:t>Removal of the delta RIB values for configuration CA_n26-n66-n70</w:t>
            </w:r>
          </w:p>
        </w:tc>
        <w:tc>
          <w:tcPr>
            <w:tcW w:w="517" w:type="dxa"/>
          </w:tcPr>
          <w:p w14:paraId="4272E260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6351C5" w14:textId="77777777" w:rsidR="003B27F0" w:rsidRDefault="003B27F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944C4B1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E3A70C5" w14:textId="77777777" w:rsidR="003B27F0" w:rsidRDefault="003B27F0" w:rsidP="00096385">
            <w:r>
              <w:rPr>
                <w:sz w:val="16"/>
                <w:szCs w:val="16"/>
              </w:rPr>
              <w:t>R5-235957</w:t>
            </w:r>
          </w:p>
        </w:tc>
        <w:tc>
          <w:tcPr>
            <w:tcW w:w="1597" w:type="dxa"/>
          </w:tcPr>
          <w:p w14:paraId="230537CB" w14:textId="77777777" w:rsidR="003B27F0" w:rsidRDefault="003B27F0" w:rsidP="0009638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1A3A34E6" w14:textId="77777777" w:rsidR="003B27F0" w:rsidRDefault="003B27F0" w:rsidP="00096385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460C2057" w14:textId="77777777" w:rsidR="003B27F0" w:rsidRDefault="003B27F0" w:rsidP="00096385">
            <w:r>
              <w:rPr>
                <w:sz w:val="16"/>
                <w:szCs w:val="16"/>
              </w:rPr>
              <w:t>7.3A.0.3.2.3</w:t>
            </w:r>
          </w:p>
        </w:tc>
        <w:tc>
          <w:tcPr>
            <w:tcW w:w="998" w:type="dxa"/>
          </w:tcPr>
          <w:p w14:paraId="5A4179B4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B27F0" w14:paraId="507E60DA" w14:textId="77777777" w:rsidTr="00096385">
        <w:tc>
          <w:tcPr>
            <w:tcW w:w="879" w:type="dxa"/>
          </w:tcPr>
          <w:p w14:paraId="5D9C2598" w14:textId="77777777" w:rsidR="003B27F0" w:rsidRDefault="003B27F0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A5B2277" w14:textId="77777777" w:rsidR="003B27F0" w:rsidRDefault="003B27F0" w:rsidP="00096385">
            <w:r>
              <w:rPr>
                <w:sz w:val="16"/>
                <w:szCs w:val="16"/>
              </w:rPr>
              <w:t>2434</w:t>
            </w:r>
          </w:p>
        </w:tc>
        <w:tc>
          <w:tcPr>
            <w:tcW w:w="517" w:type="dxa"/>
          </w:tcPr>
          <w:p w14:paraId="25461ECD" w14:textId="77777777" w:rsidR="003B27F0" w:rsidRDefault="003B27F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E1863B6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8B5EA4C" w14:textId="77777777" w:rsidR="003B27F0" w:rsidRDefault="003B27F0" w:rsidP="00096385">
            <w:r>
              <w:rPr>
                <w:sz w:val="16"/>
                <w:szCs w:val="16"/>
              </w:rPr>
              <w:t>Corrections on notation for SUL CA configuration for transmitter power</w:t>
            </w:r>
          </w:p>
        </w:tc>
        <w:tc>
          <w:tcPr>
            <w:tcW w:w="517" w:type="dxa"/>
          </w:tcPr>
          <w:p w14:paraId="55EA53C1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9BED68" w14:textId="77777777" w:rsidR="003B27F0" w:rsidRDefault="003B27F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DEF5D8A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2E437CC" w14:textId="77777777" w:rsidR="003B27F0" w:rsidRDefault="003B27F0" w:rsidP="00096385">
            <w:r>
              <w:rPr>
                <w:sz w:val="16"/>
                <w:szCs w:val="16"/>
              </w:rPr>
              <w:t>R5-235652</w:t>
            </w:r>
          </w:p>
        </w:tc>
        <w:tc>
          <w:tcPr>
            <w:tcW w:w="1597" w:type="dxa"/>
          </w:tcPr>
          <w:p w14:paraId="783D5D94" w14:textId="77777777" w:rsidR="003B27F0" w:rsidRDefault="003B27F0" w:rsidP="0009638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653BFA1D" w14:textId="77777777" w:rsidR="003B27F0" w:rsidRDefault="003B27F0" w:rsidP="00096385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48F71469" w14:textId="77777777" w:rsidR="003B27F0" w:rsidRDefault="003B27F0" w:rsidP="00096385">
            <w:r>
              <w:rPr>
                <w:sz w:val="16"/>
                <w:szCs w:val="16"/>
              </w:rPr>
              <w:t>6.2C.2</w:t>
            </w:r>
          </w:p>
        </w:tc>
        <w:tc>
          <w:tcPr>
            <w:tcW w:w="998" w:type="dxa"/>
          </w:tcPr>
          <w:p w14:paraId="49D6CCDF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B27F0" w14:paraId="3D8B1AAA" w14:textId="77777777" w:rsidTr="00096385">
        <w:tc>
          <w:tcPr>
            <w:tcW w:w="879" w:type="dxa"/>
          </w:tcPr>
          <w:p w14:paraId="1B565CDF" w14:textId="77777777" w:rsidR="003B27F0" w:rsidRDefault="003B27F0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B358A09" w14:textId="77777777" w:rsidR="003B27F0" w:rsidRDefault="003B27F0" w:rsidP="00096385">
            <w:r>
              <w:rPr>
                <w:sz w:val="16"/>
                <w:szCs w:val="16"/>
              </w:rPr>
              <w:t>2435</w:t>
            </w:r>
          </w:p>
        </w:tc>
        <w:tc>
          <w:tcPr>
            <w:tcW w:w="517" w:type="dxa"/>
          </w:tcPr>
          <w:p w14:paraId="2FFD6FDC" w14:textId="77777777" w:rsidR="003B27F0" w:rsidRDefault="003B27F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8B916AD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A7B6D3" w14:textId="77777777" w:rsidR="003B27F0" w:rsidRDefault="003B27F0" w:rsidP="00096385">
            <w:r>
              <w:rPr>
                <w:sz w:val="16"/>
                <w:szCs w:val="16"/>
              </w:rPr>
              <w:t>Corrections on notation for SUL CA configuration for reference sensitivity</w:t>
            </w:r>
          </w:p>
        </w:tc>
        <w:tc>
          <w:tcPr>
            <w:tcW w:w="517" w:type="dxa"/>
          </w:tcPr>
          <w:p w14:paraId="401D9D89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31654A" w14:textId="77777777" w:rsidR="003B27F0" w:rsidRDefault="003B27F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1079D87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C330F1F" w14:textId="77777777" w:rsidR="003B27F0" w:rsidRDefault="003B27F0" w:rsidP="00096385">
            <w:r>
              <w:rPr>
                <w:sz w:val="16"/>
                <w:szCs w:val="16"/>
              </w:rPr>
              <w:t>R5-235654</w:t>
            </w:r>
          </w:p>
        </w:tc>
        <w:tc>
          <w:tcPr>
            <w:tcW w:w="1597" w:type="dxa"/>
          </w:tcPr>
          <w:p w14:paraId="2DD7F241" w14:textId="77777777" w:rsidR="003B27F0" w:rsidRDefault="003B27F0" w:rsidP="0009638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07560DC" w14:textId="77777777" w:rsidR="003B27F0" w:rsidRDefault="003B27F0" w:rsidP="00096385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4211A912" w14:textId="77777777" w:rsidR="003B27F0" w:rsidRDefault="003B27F0" w:rsidP="00096385">
            <w:r>
              <w:rPr>
                <w:sz w:val="16"/>
                <w:szCs w:val="16"/>
              </w:rPr>
              <w:t>7.3C.0.3, 7.3C.0.3.2.1, 7.3C.0.3.2.2, 7.3C.3.4</w:t>
            </w:r>
          </w:p>
        </w:tc>
        <w:tc>
          <w:tcPr>
            <w:tcW w:w="998" w:type="dxa"/>
          </w:tcPr>
          <w:p w14:paraId="3A8FE684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B27F0" w14:paraId="2959E606" w14:textId="77777777" w:rsidTr="00096385">
        <w:tc>
          <w:tcPr>
            <w:tcW w:w="879" w:type="dxa"/>
          </w:tcPr>
          <w:p w14:paraId="1C8AB4E4" w14:textId="77777777" w:rsidR="003B27F0" w:rsidRDefault="003B27F0" w:rsidP="00096385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104A4D19" w14:textId="77777777" w:rsidR="003B27F0" w:rsidRDefault="003B27F0" w:rsidP="00096385">
            <w:r>
              <w:rPr>
                <w:sz w:val="16"/>
                <w:szCs w:val="16"/>
              </w:rPr>
              <w:t>1629</w:t>
            </w:r>
          </w:p>
        </w:tc>
        <w:tc>
          <w:tcPr>
            <w:tcW w:w="517" w:type="dxa"/>
          </w:tcPr>
          <w:p w14:paraId="0D7C6963" w14:textId="77777777" w:rsidR="003B27F0" w:rsidRDefault="003B27F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E3C25E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4A49452" w14:textId="77777777" w:rsidR="003B27F0" w:rsidRDefault="003B27F0" w:rsidP="00096385">
            <w:r>
              <w:rPr>
                <w:sz w:val="16"/>
                <w:szCs w:val="16"/>
              </w:rPr>
              <w:t>Correction to ref sense configuration for DC_71A_n2A</w:t>
            </w:r>
          </w:p>
        </w:tc>
        <w:tc>
          <w:tcPr>
            <w:tcW w:w="517" w:type="dxa"/>
          </w:tcPr>
          <w:p w14:paraId="48DAF783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5641BF" w14:textId="77777777" w:rsidR="003B27F0" w:rsidRDefault="003B27F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F24F81A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84EF4BA" w14:textId="77777777" w:rsidR="003B27F0" w:rsidRDefault="003B27F0" w:rsidP="00096385">
            <w:r>
              <w:rPr>
                <w:sz w:val="16"/>
                <w:szCs w:val="16"/>
              </w:rPr>
              <w:t>R5-234040</w:t>
            </w:r>
          </w:p>
        </w:tc>
        <w:tc>
          <w:tcPr>
            <w:tcW w:w="1597" w:type="dxa"/>
          </w:tcPr>
          <w:p w14:paraId="080F8A5F" w14:textId="77777777" w:rsidR="003B27F0" w:rsidRDefault="003B27F0" w:rsidP="00096385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573C094B" w14:textId="77777777" w:rsidR="003B27F0" w:rsidRDefault="003B27F0" w:rsidP="00096385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353D7796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217A34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</w:tr>
      <w:tr w:rsidR="003B27F0" w14:paraId="005D5319" w14:textId="77777777" w:rsidTr="00096385">
        <w:tc>
          <w:tcPr>
            <w:tcW w:w="879" w:type="dxa"/>
          </w:tcPr>
          <w:p w14:paraId="78DA3271" w14:textId="77777777" w:rsidR="003B27F0" w:rsidRDefault="003B27F0" w:rsidP="00096385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65CE1714" w14:textId="77777777" w:rsidR="003B27F0" w:rsidRDefault="003B27F0" w:rsidP="00096385">
            <w:r>
              <w:rPr>
                <w:sz w:val="16"/>
                <w:szCs w:val="16"/>
              </w:rPr>
              <w:t>1643</w:t>
            </w:r>
          </w:p>
        </w:tc>
        <w:tc>
          <w:tcPr>
            <w:tcW w:w="517" w:type="dxa"/>
          </w:tcPr>
          <w:p w14:paraId="2E584830" w14:textId="77777777" w:rsidR="003B27F0" w:rsidRDefault="003B27F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BD61ED3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0693FC6" w14:textId="77777777" w:rsidR="003B27F0" w:rsidRDefault="003B27F0" w:rsidP="00096385">
            <w:r>
              <w:rPr>
                <w:sz w:val="16"/>
                <w:szCs w:val="16"/>
              </w:rPr>
              <w:t>Correction for NSA band combo DC_14A_n77A in 7.3B.2.3</w:t>
            </w:r>
          </w:p>
        </w:tc>
        <w:tc>
          <w:tcPr>
            <w:tcW w:w="517" w:type="dxa"/>
          </w:tcPr>
          <w:p w14:paraId="50C04E78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8F2CA1" w14:textId="77777777" w:rsidR="003B27F0" w:rsidRDefault="003B27F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BB010EE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C86386D" w14:textId="77777777" w:rsidR="003B27F0" w:rsidRDefault="003B27F0" w:rsidP="00096385">
            <w:r>
              <w:rPr>
                <w:sz w:val="16"/>
                <w:szCs w:val="16"/>
              </w:rPr>
              <w:t>R5-235672</w:t>
            </w:r>
          </w:p>
        </w:tc>
        <w:tc>
          <w:tcPr>
            <w:tcW w:w="1597" w:type="dxa"/>
          </w:tcPr>
          <w:p w14:paraId="542F8FC1" w14:textId="77777777" w:rsidR="003B27F0" w:rsidRDefault="003B27F0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3FAAB701" w14:textId="77777777" w:rsidR="003B27F0" w:rsidRDefault="003B27F0" w:rsidP="00096385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133B7DAE" w14:textId="77777777" w:rsidR="003B27F0" w:rsidRDefault="003B27F0" w:rsidP="00096385">
            <w:r>
              <w:rPr>
                <w:sz w:val="16"/>
                <w:szCs w:val="16"/>
              </w:rPr>
              <w:t>7.3B.2.0.3</w:t>
            </w:r>
          </w:p>
        </w:tc>
        <w:tc>
          <w:tcPr>
            <w:tcW w:w="998" w:type="dxa"/>
          </w:tcPr>
          <w:p w14:paraId="6C51274B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B27F0" w14:paraId="009D138B" w14:textId="77777777" w:rsidTr="00096385">
        <w:tc>
          <w:tcPr>
            <w:tcW w:w="879" w:type="dxa"/>
          </w:tcPr>
          <w:p w14:paraId="17499A76" w14:textId="77777777" w:rsidR="003B27F0" w:rsidRDefault="003B27F0" w:rsidP="00096385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7DB75311" w14:textId="77777777" w:rsidR="003B27F0" w:rsidRDefault="003B27F0" w:rsidP="00096385">
            <w:r>
              <w:rPr>
                <w:sz w:val="16"/>
                <w:szCs w:val="16"/>
              </w:rPr>
              <w:t>0322</w:t>
            </w:r>
          </w:p>
        </w:tc>
        <w:tc>
          <w:tcPr>
            <w:tcW w:w="517" w:type="dxa"/>
          </w:tcPr>
          <w:p w14:paraId="7CFAB634" w14:textId="77777777" w:rsidR="003B27F0" w:rsidRDefault="003B27F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2CE50C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5BD674" w14:textId="77777777" w:rsidR="003B27F0" w:rsidRDefault="003B27F0" w:rsidP="00096385">
            <w:r>
              <w:rPr>
                <w:sz w:val="16"/>
                <w:szCs w:val="16"/>
              </w:rPr>
              <w:t>Update to R17 NR CADC configuration test cases applicability</w:t>
            </w:r>
          </w:p>
        </w:tc>
        <w:tc>
          <w:tcPr>
            <w:tcW w:w="517" w:type="dxa"/>
          </w:tcPr>
          <w:p w14:paraId="003ED27F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1E0804" w14:textId="77777777" w:rsidR="003B27F0" w:rsidRDefault="003B27F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C262591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E7C2905" w14:textId="77777777" w:rsidR="003B27F0" w:rsidRDefault="003B27F0" w:rsidP="00096385">
            <w:r>
              <w:rPr>
                <w:sz w:val="16"/>
                <w:szCs w:val="16"/>
              </w:rPr>
              <w:t>R5-234735</w:t>
            </w:r>
          </w:p>
        </w:tc>
        <w:tc>
          <w:tcPr>
            <w:tcW w:w="1597" w:type="dxa"/>
          </w:tcPr>
          <w:p w14:paraId="4C3E6362" w14:textId="77777777" w:rsidR="003B27F0" w:rsidRDefault="003B27F0" w:rsidP="00096385">
            <w:r>
              <w:rPr>
                <w:sz w:val="16"/>
                <w:szCs w:val="16"/>
              </w:rPr>
              <w:t>CMCC, Nokia, Nokia Shanghai Bell</w:t>
            </w:r>
          </w:p>
        </w:tc>
        <w:tc>
          <w:tcPr>
            <w:tcW w:w="1122" w:type="dxa"/>
          </w:tcPr>
          <w:p w14:paraId="107773C8" w14:textId="77777777" w:rsidR="003B27F0" w:rsidRDefault="003B27F0" w:rsidP="00096385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51A17694" w14:textId="77777777" w:rsidR="003B27F0" w:rsidRDefault="003B27F0" w:rsidP="00096385"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 w14:paraId="3A4EEB13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B27F0" w14:paraId="10B69D9C" w14:textId="77777777" w:rsidTr="00096385">
        <w:tc>
          <w:tcPr>
            <w:tcW w:w="879" w:type="dxa"/>
          </w:tcPr>
          <w:p w14:paraId="25037498" w14:textId="77777777" w:rsidR="003B27F0" w:rsidRDefault="003B27F0" w:rsidP="00096385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109CAE6F" w14:textId="77777777" w:rsidR="003B27F0" w:rsidRDefault="003B27F0" w:rsidP="00096385">
            <w:r>
              <w:rPr>
                <w:sz w:val="16"/>
                <w:szCs w:val="16"/>
              </w:rPr>
              <w:t>0789</w:t>
            </w:r>
          </w:p>
        </w:tc>
        <w:tc>
          <w:tcPr>
            <w:tcW w:w="517" w:type="dxa"/>
          </w:tcPr>
          <w:p w14:paraId="65DC94AD" w14:textId="77777777" w:rsidR="003B27F0" w:rsidRDefault="003B27F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40A9D1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BFADE9" w14:textId="77777777" w:rsidR="003B27F0" w:rsidRDefault="003B27F0" w:rsidP="00096385">
            <w:r>
              <w:rPr>
                <w:sz w:val="16"/>
                <w:szCs w:val="16"/>
              </w:rPr>
              <w:t>Update reference sensitivity test cases for additional three bands configurations</w:t>
            </w:r>
          </w:p>
        </w:tc>
        <w:tc>
          <w:tcPr>
            <w:tcW w:w="517" w:type="dxa"/>
          </w:tcPr>
          <w:p w14:paraId="3D7FAE91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58D24E" w14:textId="77777777" w:rsidR="003B27F0" w:rsidRDefault="003B27F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888EE2C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8260725" w14:textId="77777777" w:rsidR="003B27F0" w:rsidRDefault="003B27F0" w:rsidP="00096385">
            <w:r>
              <w:rPr>
                <w:sz w:val="16"/>
                <w:szCs w:val="16"/>
              </w:rPr>
              <w:t>R5-234200</w:t>
            </w:r>
          </w:p>
        </w:tc>
        <w:tc>
          <w:tcPr>
            <w:tcW w:w="1597" w:type="dxa"/>
          </w:tcPr>
          <w:p w14:paraId="25ECE558" w14:textId="77777777" w:rsidR="003B27F0" w:rsidRDefault="003B27F0" w:rsidP="00096385">
            <w:r>
              <w:rPr>
                <w:sz w:val="16"/>
                <w:szCs w:val="16"/>
              </w:rPr>
              <w:t>Verizon, Qualcomm, Ericsson</w:t>
            </w:r>
          </w:p>
        </w:tc>
        <w:tc>
          <w:tcPr>
            <w:tcW w:w="1122" w:type="dxa"/>
          </w:tcPr>
          <w:p w14:paraId="0C271EB7" w14:textId="77777777" w:rsidR="003B27F0" w:rsidRDefault="003B27F0" w:rsidP="00096385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53D1F95E" w14:textId="77777777" w:rsidR="003B27F0" w:rsidRDefault="003B27F0" w:rsidP="00096385">
            <w:r>
              <w:rPr>
                <w:sz w:val="16"/>
                <w:szCs w:val="16"/>
              </w:rPr>
              <w:t>4.1.3</w:t>
            </w:r>
          </w:p>
        </w:tc>
        <w:tc>
          <w:tcPr>
            <w:tcW w:w="998" w:type="dxa"/>
          </w:tcPr>
          <w:p w14:paraId="39586F67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TS 38.521-1 CR 2355; TS/TR ... CR ... </w:t>
            </w:r>
          </w:p>
        </w:tc>
      </w:tr>
      <w:tr w:rsidR="003B27F0" w14:paraId="1C032F32" w14:textId="77777777" w:rsidTr="00096385">
        <w:tc>
          <w:tcPr>
            <w:tcW w:w="879" w:type="dxa"/>
          </w:tcPr>
          <w:p w14:paraId="48C91F52" w14:textId="77777777" w:rsidR="003B27F0" w:rsidRDefault="003B27F0" w:rsidP="00096385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66C368B9" w14:textId="77777777" w:rsidR="003B27F0" w:rsidRDefault="003B27F0" w:rsidP="00096385">
            <w:r>
              <w:rPr>
                <w:sz w:val="16"/>
                <w:szCs w:val="16"/>
              </w:rPr>
              <w:t>0792</w:t>
            </w:r>
          </w:p>
        </w:tc>
        <w:tc>
          <w:tcPr>
            <w:tcW w:w="517" w:type="dxa"/>
          </w:tcPr>
          <w:p w14:paraId="71957C89" w14:textId="77777777" w:rsidR="003B27F0" w:rsidRDefault="003B27F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D7933A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F37CA7E" w14:textId="77777777" w:rsidR="003B27F0" w:rsidRDefault="003B27F0" w:rsidP="00096385">
            <w:r>
              <w:rPr>
                <w:sz w:val="16"/>
                <w:szCs w:val="16"/>
              </w:rPr>
              <w:t>Test point analysis for reference sensitivity for several NR CA combos</w:t>
            </w:r>
          </w:p>
        </w:tc>
        <w:tc>
          <w:tcPr>
            <w:tcW w:w="517" w:type="dxa"/>
          </w:tcPr>
          <w:p w14:paraId="1A604D58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83EF53" w14:textId="77777777" w:rsidR="003B27F0" w:rsidRDefault="003B27F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F813280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A7B08FA" w14:textId="77777777" w:rsidR="003B27F0" w:rsidRDefault="003B27F0" w:rsidP="00096385">
            <w:r>
              <w:rPr>
                <w:sz w:val="16"/>
                <w:szCs w:val="16"/>
              </w:rPr>
              <w:t>R5-234450</w:t>
            </w:r>
          </w:p>
        </w:tc>
        <w:tc>
          <w:tcPr>
            <w:tcW w:w="1597" w:type="dxa"/>
          </w:tcPr>
          <w:p w14:paraId="0D144CAB" w14:textId="77777777" w:rsidR="003B27F0" w:rsidRDefault="003B27F0" w:rsidP="00096385">
            <w:r>
              <w:rPr>
                <w:sz w:val="16"/>
                <w:szCs w:val="16"/>
              </w:rPr>
              <w:t>WE Certification Oy, AT&amp;T</w:t>
            </w:r>
          </w:p>
        </w:tc>
        <w:tc>
          <w:tcPr>
            <w:tcW w:w="1122" w:type="dxa"/>
          </w:tcPr>
          <w:p w14:paraId="5ECDFA89" w14:textId="77777777" w:rsidR="003B27F0" w:rsidRDefault="003B27F0" w:rsidP="00096385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1F113F60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B90509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</w:tr>
      <w:tr w:rsidR="003B27F0" w14:paraId="32F12198" w14:textId="77777777" w:rsidTr="00096385">
        <w:tc>
          <w:tcPr>
            <w:tcW w:w="879" w:type="dxa"/>
          </w:tcPr>
          <w:p w14:paraId="41364DA2" w14:textId="77777777" w:rsidR="003B27F0" w:rsidRDefault="003B27F0" w:rsidP="00096385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5B4D09BB" w14:textId="77777777" w:rsidR="003B27F0" w:rsidRDefault="003B27F0" w:rsidP="00096385">
            <w:r>
              <w:rPr>
                <w:sz w:val="16"/>
                <w:szCs w:val="16"/>
              </w:rPr>
              <w:t>0801</w:t>
            </w:r>
          </w:p>
        </w:tc>
        <w:tc>
          <w:tcPr>
            <w:tcW w:w="517" w:type="dxa"/>
          </w:tcPr>
          <w:p w14:paraId="357B2885" w14:textId="77777777" w:rsidR="003B27F0" w:rsidRDefault="003B27F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CE4B22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2548DF" w14:textId="77777777" w:rsidR="003B27F0" w:rsidRDefault="003B27F0" w:rsidP="00096385">
            <w:r>
              <w:rPr>
                <w:sz w:val="16"/>
                <w:szCs w:val="16"/>
              </w:rPr>
              <w:t>Introduction of TP analysis of CA_n28A-n41A-n79A Ref Sense exception</w:t>
            </w:r>
          </w:p>
        </w:tc>
        <w:tc>
          <w:tcPr>
            <w:tcW w:w="517" w:type="dxa"/>
          </w:tcPr>
          <w:p w14:paraId="52694D9B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D30ECC" w14:textId="77777777" w:rsidR="003B27F0" w:rsidRDefault="003B27F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7EB79A2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FA6074E" w14:textId="77777777" w:rsidR="003B27F0" w:rsidRDefault="003B27F0" w:rsidP="00096385">
            <w:r>
              <w:rPr>
                <w:sz w:val="16"/>
                <w:szCs w:val="16"/>
              </w:rPr>
              <w:t>R5-234730</w:t>
            </w:r>
          </w:p>
        </w:tc>
        <w:tc>
          <w:tcPr>
            <w:tcW w:w="1597" w:type="dxa"/>
          </w:tcPr>
          <w:p w14:paraId="7F7311CD" w14:textId="77777777" w:rsidR="003B27F0" w:rsidRDefault="003B27F0" w:rsidP="00096385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7C7ED6D6" w14:textId="77777777" w:rsidR="003B27F0" w:rsidRDefault="003B27F0" w:rsidP="00096385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2904C934" w14:textId="77777777" w:rsidR="003B27F0" w:rsidRDefault="003B27F0" w:rsidP="00096385">
            <w:r>
              <w:rPr>
                <w:sz w:val="16"/>
                <w:szCs w:val="16"/>
              </w:rPr>
              <w:t>4.1.3.1</w:t>
            </w:r>
          </w:p>
        </w:tc>
        <w:tc>
          <w:tcPr>
            <w:tcW w:w="998" w:type="dxa"/>
          </w:tcPr>
          <w:p w14:paraId="37A7944D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B27F0" w14:paraId="6A8BCAC5" w14:textId="77777777" w:rsidTr="00096385">
        <w:tc>
          <w:tcPr>
            <w:tcW w:w="879" w:type="dxa"/>
          </w:tcPr>
          <w:p w14:paraId="67A292F7" w14:textId="77777777" w:rsidR="003B27F0" w:rsidRDefault="003B27F0" w:rsidP="00096385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62ED0A42" w14:textId="77777777" w:rsidR="003B27F0" w:rsidRDefault="003B27F0" w:rsidP="00096385">
            <w:r>
              <w:rPr>
                <w:sz w:val="16"/>
                <w:szCs w:val="16"/>
              </w:rPr>
              <w:t>0804</w:t>
            </w:r>
          </w:p>
        </w:tc>
        <w:tc>
          <w:tcPr>
            <w:tcW w:w="517" w:type="dxa"/>
          </w:tcPr>
          <w:p w14:paraId="3AAF81D5" w14:textId="77777777" w:rsidR="003B27F0" w:rsidRDefault="003B27F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14ABE1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612DF56" w14:textId="77777777" w:rsidR="003B27F0" w:rsidRDefault="003B27F0" w:rsidP="00096385">
            <w:r>
              <w:rPr>
                <w:sz w:val="16"/>
                <w:szCs w:val="16"/>
              </w:rPr>
              <w:t>Addition of TP analysis of spurious emission co-existence for CA_n28-n79</w:t>
            </w:r>
          </w:p>
        </w:tc>
        <w:tc>
          <w:tcPr>
            <w:tcW w:w="517" w:type="dxa"/>
          </w:tcPr>
          <w:p w14:paraId="1D0E9ED1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EF70B8" w14:textId="77777777" w:rsidR="003B27F0" w:rsidRDefault="003B27F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0C436E9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27B49FC" w14:textId="77777777" w:rsidR="003B27F0" w:rsidRDefault="003B27F0" w:rsidP="00096385">
            <w:r>
              <w:rPr>
                <w:sz w:val="16"/>
                <w:szCs w:val="16"/>
              </w:rPr>
              <w:t>R5-234846</w:t>
            </w:r>
          </w:p>
        </w:tc>
        <w:tc>
          <w:tcPr>
            <w:tcW w:w="1597" w:type="dxa"/>
          </w:tcPr>
          <w:p w14:paraId="4ED20B02" w14:textId="77777777" w:rsidR="003B27F0" w:rsidRDefault="003B27F0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AFD357C" w14:textId="77777777" w:rsidR="003B27F0" w:rsidRDefault="003B27F0" w:rsidP="00096385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0EF9BAE7" w14:textId="77777777" w:rsidR="003B27F0" w:rsidRDefault="003B27F0" w:rsidP="00096385">
            <w:r>
              <w:rPr>
                <w:sz w:val="16"/>
                <w:szCs w:val="16"/>
              </w:rPr>
              <w:t>4.1.3.2</w:t>
            </w:r>
          </w:p>
        </w:tc>
        <w:tc>
          <w:tcPr>
            <w:tcW w:w="998" w:type="dxa"/>
          </w:tcPr>
          <w:p w14:paraId="1D83F647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14:paraId="0FEEE4A0" w14:textId="77777777" w:rsidR="003B27F0" w:rsidRDefault="003B27F0" w:rsidP="003B27F0"/>
    <w:p w14:paraId="5AC587AB" w14:textId="77777777" w:rsidR="003B27F0" w:rsidRDefault="003B27F0" w:rsidP="003B27F0"/>
    <w:p w14:paraId="47E66E5F" w14:textId="77777777" w:rsidR="003B27F0" w:rsidRPr="00917427" w:rsidRDefault="003B27F0" w:rsidP="003B27F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RP-231645</w:t>
      </w:r>
      <w:r>
        <w:rPr>
          <w:b/>
          <w:i/>
          <w:noProof/>
          <w:sz w:val="28"/>
        </w:rPr>
        <w:fldChar w:fldCharType="end"/>
      </w:r>
    </w:p>
    <w:p w14:paraId="6E250262" w14:textId="77777777" w:rsidR="003B27F0" w:rsidRPr="00784730" w:rsidRDefault="003B27F0" w:rsidP="003B27F0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1CD95B92" w14:textId="77777777" w:rsidR="003B27F0" w:rsidRPr="00050554" w:rsidRDefault="003B27F0" w:rsidP="003B27F0">
      <w:pPr>
        <w:rPr>
          <w:rFonts w:ascii="Arial" w:hAnsi="Arial" w:cs="Arial"/>
          <w:b/>
          <w:bCs/>
          <w:lang w:val="en-US"/>
        </w:rPr>
      </w:pPr>
    </w:p>
    <w:p w14:paraId="599AAE27" w14:textId="77777777" w:rsidR="003B27F0" w:rsidRDefault="003B27F0" w:rsidP="003B27F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1E17FE43" w14:textId="77777777" w:rsidR="003B27F0" w:rsidRPr="00E145B1" w:rsidRDefault="003B27F0" w:rsidP="003B27F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Rel-17 High power UE for NR inter-band Carrier Aggregation with 2 bands downlink and x bands uplink (x=1,2) (NR_PC2_CA_R17_2BDL_2BUL-UEConTest)</w:t>
      </w:r>
      <w:r>
        <w:rPr>
          <w:rFonts w:ascii="Arial" w:hAnsi="Arial" w:cs="Arial"/>
          <w:b/>
          <w:bCs/>
        </w:rPr>
        <w:fldChar w:fldCharType="end"/>
      </w:r>
    </w:p>
    <w:p w14:paraId="19821FFE" w14:textId="77777777" w:rsidR="003B27F0" w:rsidRDefault="003B27F0" w:rsidP="003B27F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</w:t>
      </w:r>
      <w:r>
        <w:rPr>
          <w:rFonts w:ascii="Arial" w:hAnsi="Arial" w:cs="Arial"/>
          <w:b/>
          <w:bCs/>
        </w:rPr>
        <w:fldChar w:fldCharType="end"/>
      </w:r>
    </w:p>
    <w:p w14:paraId="301209F9" w14:textId="77777777" w:rsidR="003B27F0" w:rsidRDefault="003B27F0" w:rsidP="003B27F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F155FDC" w14:textId="77777777" w:rsidR="003B27F0" w:rsidRDefault="003B27F0" w:rsidP="003B27F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20B62EC" w14:textId="77777777" w:rsidR="003B27F0" w:rsidRPr="004E535C" w:rsidRDefault="003B27F0" w:rsidP="003B27F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B27F0" w:rsidRPr="004E535C" w14:paraId="0CFCEC95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9DED611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4C73E50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AAE71E2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153B774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3B1BA80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44CA6C8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BA6F7E3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F807FE8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FB7A2DA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2EF482E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0B0F564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FC2A749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99890EF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B27F0" w14:paraId="2E0C7A37" w14:textId="77777777" w:rsidTr="00096385">
        <w:tc>
          <w:tcPr>
            <w:tcW w:w="879" w:type="dxa"/>
          </w:tcPr>
          <w:p w14:paraId="5E0CB5BE" w14:textId="77777777" w:rsidR="003B27F0" w:rsidRDefault="003B27F0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8A51AE8" w14:textId="77777777" w:rsidR="003B27F0" w:rsidRDefault="003B27F0" w:rsidP="00096385">
            <w:r>
              <w:rPr>
                <w:sz w:val="16"/>
                <w:szCs w:val="16"/>
              </w:rPr>
              <w:t>2323</w:t>
            </w:r>
          </w:p>
        </w:tc>
        <w:tc>
          <w:tcPr>
            <w:tcW w:w="517" w:type="dxa"/>
          </w:tcPr>
          <w:p w14:paraId="61060ACC" w14:textId="77777777" w:rsidR="003B27F0" w:rsidRDefault="003B27F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FD9301E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17B9FB" w14:textId="77777777" w:rsidR="003B27F0" w:rsidRDefault="003B27F0" w:rsidP="00096385">
            <w:r>
              <w:rPr>
                <w:sz w:val="16"/>
                <w:szCs w:val="16"/>
              </w:rPr>
              <w:t>Adding REFSENS exception requirements for CA_n3A-n78A PC2</w:t>
            </w:r>
          </w:p>
        </w:tc>
        <w:tc>
          <w:tcPr>
            <w:tcW w:w="517" w:type="dxa"/>
          </w:tcPr>
          <w:p w14:paraId="4B4685CF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8835CE" w14:textId="77777777" w:rsidR="003B27F0" w:rsidRDefault="003B27F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3851758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3DD8063" w14:textId="77777777" w:rsidR="003B27F0" w:rsidRDefault="003B27F0" w:rsidP="00096385">
            <w:r>
              <w:rPr>
                <w:sz w:val="16"/>
                <w:szCs w:val="16"/>
              </w:rPr>
              <w:t>R5-235639</w:t>
            </w:r>
          </w:p>
        </w:tc>
        <w:tc>
          <w:tcPr>
            <w:tcW w:w="1597" w:type="dxa"/>
          </w:tcPr>
          <w:p w14:paraId="6392FB47" w14:textId="77777777" w:rsidR="003B27F0" w:rsidRDefault="003B27F0" w:rsidP="00096385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18BEBE2B" w14:textId="77777777" w:rsidR="003B27F0" w:rsidRDefault="003B27F0" w:rsidP="00096385">
            <w:r>
              <w:rPr>
                <w:sz w:val="16"/>
                <w:szCs w:val="16"/>
              </w:rPr>
              <w:t>NR_PC2_CA_R17_2BDL_2BUL-UEConTest</w:t>
            </w:r>
          </w:p>
        </w:tc>
        <w:tc>
          <w:tcPr>
            <w:tcW w:w="2323" w:type="dxa"/>
          </w:tcPr>
          <w:p w14:paraId="68923642" w14:textId="77777777" w:rsidR="003B27F0" w:rsidRDefault="003B27F0" w:rsidP="00096385">
            <w:r>
              <w:rPr>
                <w:sz w:val="16"/>
                <w:szCs w:val="16"/>
              </w:rPr>
              <w:t>7.3A.0.47.3A.1_1</w:t>
            </w:r>
          </w:p>
        </w:tc>
        <w:tc>
          <w:tcPr>
            <w:tcW w:w="998" w:type="dxa"/>
          </w:tcPr>
          <w:p w14:paraId="4C387C7C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B27F0" w14:paraId="62193547" w14:textId="77777777" w:rsidTr="00096385">
        <w:tc>
          <w:tcPr>
            <w:tcW w:w="879" w:type="dxa"/>
          </w:tcPr>
          <w:p w14:paraId="2FB9494D" w14:textId="77777777" w:rsidR="003B27F0" w:rsidRDefault="003B27F0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23DE716" w14:textId="77777777" w:rsidR="003B27F0" w:rsidRDefault="003B27F0" w:rsidP="00096385">
            <w:r>
              <w:rPr>
                <w:sz w:val="16"/>
                <w:szCs w:val="16"/>
              </w:rPr>
              <w:t>2356</w:t>
            </w:r>
          </w:p>
        </w:tc>
        <w:tc>
          <w:tcPr>
            <w:tcW w:w="517" w:type="dxa"/>
          </w:tcPr>
          <w:p w14:paraId="4BD72835" w14:textId="77777777" w:rsidR="003B27F0" w:rsidRDefault="003B27F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2E64C7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6DCF2DF" w14:textId="77777777" w:rsidR="003B27F0" w:rsidRDefault="003B27F0" w:rsidP="00096385">
            <w:r>
              <w:rPr>
                <w:sz w:val="16"/>
                <w:szCs w:val="16"/>
              </w:rPr>
              <w:t>Update common clause requirements for high power support for some inter-band NR CA configurations</w:t>
            </w:r>
          </w:p>
        </w:tc>
        <w:tc>
          <w:tcPr>
            <w:tcW w:w="517" w:type="dxa"/>
          </w:tcPr>
          <w:p w14:paraId="255E20EB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218AEC" w14:textId="77777777" w:rsidR="003B27F0" w:rsidRDefault="003B27F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CDB5860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5DA3025" w14:textId="77777777" w:rsidR="003B27F0" w:rsidRDefault="003B27F0" w:rsidP="00096385">
            <w:r>
              <w:rPr>
                <w:sz w:val="16"/>
                <w:szCs w:val="16"/>
              </w:rPr>
              <w:t>R5-234201</w:t>
            </w:r>
          </w:p>
        </w:tc>
        <w:tc>
          <w:tcPr>
            <w:tcW w:w="1597" w:type="dxa"/>
          </w:tcPr>
          <w:p w14:paraId="6E75CA0A" w14:textId="77777777" w:rsidR="003B27F0" w:rsidRDefault="003B27F0" w:rsidP="00096385">
            <w:r>
              <w:rPr>
                <w:sz w:val="16"/>
                <w:szCs w:val="16"/>
              </w:rPr>
              <w:t>Verizon</w:t>
            </w:r>
          </w:p>
        </w:tc>
        <w:tc>
          <w:tcPr>
            <w:tcW w:w="1122" w:type="dxa"/>
          </w:tcPr>
          <w:p w14:paraId="37D4D03A" w14:textId="77777777" w:rsidR="003B27F0" w:rsidRDefault="003B27F0" w:rsidP="00096385">
            <w:r>
              <w:rPr>
                <w:sz w:val="16"/>
                <w:szCs w:val="16"/>
              </w:rPr>
              <w:t>NR_PC2_CA_R17_2BDL_2BUL-UEConTest</w:t>
            </w:r>
          </w:p>
        </w:tc>
        <w:tc>
          <w:tcPr>
            <w:tcW w:w="2323" w:type="dxa"/>
          </w:tcPr>
          <w:p w14:paraId="7A451ECD" w14:textId="77777777" w:rsidR="003B27F0" w:rsidRDefault="003B27F0" w:rsidP="00096385">
            <w:r>
              <w:rPr>
                <w:sz w:val="16"/>
                <w:szCs w:val="16"/>
              </w:rPr>
              <w:t>5.5A.3</w:t>
            </w:r>
          </w:p>
        </w:tc>
        <w:tc>
          <w:tcPr>
            <w:tcW w:w="998" w:type="dxa"/>
          </w:tcPr>
          <w:p w14:paraId="48BBA797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B27F0" w14:paraId="7D595754" w14:textId="77777777" w:rsidTr="00096385">
        <w:tc>
          <w:tcPr>
            <w:tcW w:w="879" w:type="dxa"/>
          </w:tcPr>
          <w:p w14:paraId="7C1DD46F" w14:textId="77777777" w:rsidR="003B27F0" w:rsidRDefault="003B27F0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F6B98E4" w14:textId="77777777" w:rsidR="003B27F0" w:rsidRDefault="003B27F0" w:rsidP="00096385">
            <w:r>
              <w:rPr>
                <w:sz w:val="16"/>
                <w:szCs w:val="16"/>
              </w:rPr>
              <w:t>2378</w:t>
            </w:r>
          </w:p>
        </w:tc>
        <w:tc>
          <w:tcPr>
            <w:tcW w:w="517" w:type="dxa"/>
          </w:tcPr>
          <w:p w14:paraId="7DD53253" w14:textId="77777777" w:rsidR="003B27F0" w:rsidRDefault="003B27F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F88FA3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8AB593A" w14:textId="77777777" w:rsidR="003B27F0" w:rsidRDefault="003B27F0" w:rsidP="00096385">
            <w:r>
              <w:rPr>
                <w:sz w:val="16"/>
                <w:szCs w:val="16"/>
              </w:rPr>
              <w:t>Addition of MPR test requrements for inter-band CA Power Class 2</w:t>
            </w:r>
          </w:p>
        </w:tc>
        <w:tc>
          <w:tcPr>
            <w:tcW w:w="517" w:type="dxa"/>
          </w:tcPr>
          <w:p w14:paraId="208AC709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026A42" w14:textId="77777777" w:rsidR="003B27F0" w:rsidRDefault="003B27F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2B30C1E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9E49FD6" w14:textId="77777777" w:rsidR="003B27F0" w:rsidRDefault="003B27F0" w:rsidP="00096385">
            <w:r>
              <w:rPr>
                <w:sz w:val="16"/>
                <w:szCs w:val="16"/>
              </w:rPr>
              <w:t>R5-234708</w:t>
            </w:r>
          </w:p>
        </w:tc>
        <w:tc>
          <w:tcPr>
            <w:tcW w:w="1597" w:type="dxa"/>
          </w:tcPr>
          <w:p w14:paraId="42D48C6B" w14:textId="77777777" w:rsidR="003B27F0" w:rsidRDefault="003B27F0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F1BADC6" w14:textId="77777777" w:rsidR="003B27F0" w:rsidRDefault="003B27F0" w:rsidP="00096385">
            <w:r>
              <w:rPr>
                <w:sz w:val="16"/>
                <w:szCs w:val="16"/>
              </w:rPr>
              <w:t>NR_PC2_CA_R17_2BDL_2BUL-UEConTest</w:t>
            </w:r>
          </w:p>
        </w:tc>
        <w:tc>
          <w:tcPr>
            <w:tcW w:w="2323" w:type="dxa"/>
          </w:tcPr>
          <w:p w14:paraId="13E67B05" w14:textId="77777777" w:rsidR="003B27F0" w:rsidRDefault="003B27F0" w:rsidP="00096385">
            <w:r>
              <w:rPr>
                <w:sz w:val="16"/>
                <w:szCs w:val="16"/>
              </w:rPr>
              <w:t>6.2A.2.1</w:t>
            </w:r>
          </w:p>
        </w:tc>
        <w:tc>
          <w:tcPr>
            <w:tcW w:w="998" w:type="dxa"/>
          </w:tcPr>
          <w:p w14:paraId="0C0A2C7C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B27F0" w14:paraId="42F725CE" w14:textId="77777777" w:rsidTr="00096385">
        <w:tc>
          <w:tcPr>
            <w:tcW w:w="879" w:type="dxa"/>
          </w:tcPr>
          <w:p w14:paraId="677819E3" w14:textId="77777777" w:rsidR="003B27F0" w:rsidRDefault="003B27F0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5861AB8" w14:textId="77777777" w:rsidR="003B27F0" w:rsidRDefault="003B27F0" w:rsidP="00096385">
            <w:r>
              <w:rPr>
                <w:sz w:val="16"/>
                <w:szCs w:val="16"/>
              </w:rPr>
              <w:t>2379</w:t>
            </w:r>
          </w:p>
        </w:tc>
        <w:tc>
          <w:tcPr>
            <w:tcW w:w="517" w:type="dxa"/>
          </w:tcPr>
          <w:p w14:paraId="04BBC4FC" w14:textId="77777777" w:rsidR="003B27F0" w:rsidRDefault="003B27F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80BD9B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FF6B6C8" w14:textId="77777777" w:rsidR="003B27F0" w:rsidRDefault="003B27F0" w:rsidP="00096385">
            <w:r>
              <w:rPr>
                <w:sz w:val="16"/>
                <w:szCs w:val="16"/>
              </w:rPr>
              <w:t>Addition of A-MPR test requrements for inter-band CA Power Class 2</w:t>
            </w:r>
          </w:p>
        </w:tc>
        <w:tc>
          <w:tcPr>
            <w:tcW w:w="517" w:type="dxa"/>
          </w:tcPr>
          <w:p w14:paraId="06CED779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2CF501" w14:textId="77777777" w:rsidR="003B27F0" w:rsidRDefault="003B27F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FBFFC1B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337825C" w14:textId="77777777" w:rsidR="003B27F0" w:rsidRDefault="003B27F0" w:rsidP="00096385">
            <w:r>
              <w:rPr>
                <w:sz w:val="16"/>
                <w:szCs w:val="16"/>
              </w:rPr>
              <w:t>R5-234709</w:t>
            </w:r>
          </w:p>
        </w:tc>
        <w:tc>
          <w:tcPr>
            <w:tcW w:w="1597" w:type="dxa"/>
          </w:tcPr>
          <w:p w14:paraId="0390C24A" w14:textId="77777777" w:rsidR="003B27F0" w:rsidRDefault="003B27F0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37A5392" w14:textId="77777777" w:rsidR="003B27F0" w:rsidRDefault="003B27F0" w:rsidP="00096385">
            <w:r>
              <w:rPr>
                <w:sz w:val="16"/>
                <w:szCs w:val="16"/>
              </w:rPr>
              <w:t>NR_PC2_CA_R17_2BDL_2BUL-UEConTest</w:t>
            </w:r>
          </w:p>
        </w:tc>
        <w:tc>
          <w:tcPr>
            <w:tcW w:w="2323" w:type="dxa"/>
          </w:tcPr>
          <w:p w14:paraId="66E4EBD5" w14:textId="77777777" w:rsidR="003B27F0" w:rsidRDefault="003B27F0" w:rsidP="00096385">
            <w:r>
              <w:rPr>
                <w:sz w:val="16"/>
                <w:szCs w:val="16"/>
              </w:rPr>
              <w:t>6.2A.3.1</w:t>
            </w:r>
          </w:p>
        </w:tc>
        <w:tc>
          <w:tcPr>
            <w:tcW w:w="998" w:type="dxa"/>
          </w:tcPr>
          <w:p w14:paraId="77383932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B27F0" w14:paraId="019E50F2" w14:textId="77777777" w:rsidTr="00096385">
        <w:tc>
          <w:tcPr>
            <w:tcW w:w="879" w:type="dxa"/>
          </w:tcPr>
          <w:p w14:paraId="1E722661" w14:textId="77777777" w:rsidR="003B27F0" w:rsidRDefault="003B27F0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C372936" w14:textId="77777777" w:rsidR="003B27F0" w:rsidRDefault="003B27F0" w:rsidP="00096385">
            <w:r>
              <w:rPr>
                <w:sz w:val="16"/>
                <w:szCs w:val="16"/>
              </w:rPr>
              <w:t>2380</w:t>
            </w:r>
          </w:p>
        </w:tc>
        <w:tc>
          <w:tcPr>
            <w:tcW w:w="517" w:type="dxa"/>
          </w:tcPr>
          <w:p w14:paraId="0B34CB85" w14:textId="77777777" w:rsidR="003B27F0" w:rsidRDefault="003B27F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706B10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C7EBB4" w14:textId="77777777" w:rsidR="003B27F0" w:rsidRDefault="003B27F0" w:rsidP="00096385">
            <w:r>
              <w:rPr>
                <w:sz w:val="16"/>
                <w:szCs w:val="16"/>
              </w:rPr>
              <w:t>Update of IE p-Max value for SEM for inter-band CA Power Class 2</w:t>
            </w:r>
          </w:p>
        </w:tc>
        <w:tc>
          <w:tcPr>
            <w:tcW w:w="517" w:type="dxa"/>
          </w:tcPr>
          <w:p w14:paraId="32AA1648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25A358" w14:textId="77777777" w:rsidR="003B27F0" w:rsidRDefault="003B27F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8F842FB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72E731F" w14:textId="77777777" w:rsidR="003B27F0" w:rsidRDefault="003B27F0" w:rsidP="00096385">
            <w:r>
              <w:rPr>
                <w:sz w:val="16"/>
                <w:szCs w:val="16"/>
              </w:rPr>
              <w:t>R5-234710</w:t>
            </w:r>
          </w:p>
        </w:tc>
        <w:tc>
          <w:tcPr>
            <w:tcW w:w="1597" w:type="dxa"/>
          </w:tcPr>
          <w:p w14:paraId="3C03413B" w14:textId="77777777" w:rsidR="003B27F0" w:rsidRDefault="003B27F0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3EA4D85" w14:textId="77777777" w:rsidR="003B27F0" w:rsidRDefault="003B27F0" w:rsidP="00096385">
            <w:r>
              <w:rPr>
                <w:sz w:val="16"/>
                <w:szCs w:val="16"/>
              </w:rPr>
              <w:t>NR_PC2_CA_R17_2BDL_2BUL-UEConTest</w:t>
            </w:r>
          </w:p>
        </w:tc>
        <w:tc>
          <w:tcPr>
            <w:tcW w:w="2323" w:type="dxa"/>
          </w:tcPr>
          <w:p w14:paraId="2EACE665" w14:textId="77777777" w:rsidR="003B27F0" w:rsidRDefault="003B27F0" w:rsidP="00096385">
            <w:r>
              <w:rPr>
                <w:sz w:val="16"/>
                <w:szCs w:val="16"/>
              </w:rPr>
              <w:t>6.5A.2.2.1</w:t>
            </w:r>
          </w:p>
        </w:tc>
        <w:tc>
          <w:tcPr>
            <w:tcW w:w="998" w:type="dxa"/>
          </w:tcPr>
          <w:p w14:paraId="3A0F8CEE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B27F0" w14:paraId="4FA7D7AD" w14:textId="77777777" w:rsidTr="00096385">
        <w:tc>
          <w:tcPr>
            <w:tcW w:w="879" w:type="dxa"/>
          </w:tcPr>
          <w:p w14:paraId="3193F628" w14:textId="77777777" w:rsidR="003B27F0" w:rsidRDefault="003B27F0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45736C0" w14:textId="77777777" w:rsidR="003B27F0" w:rsidRDefault="003B27F0" w:rsidP="00096385">
            <w:r>
              <w:rPr>
                <w:sz w:val="16"/>
                <w:szCs w:val="16"/>
              </w:rPr>
              <w:t>2410</w:t>
            </w:r>
          </w:p>
        </w:tc>
        <w:tc>
          <w:tcPr>
            <w:tcW w:w="517" w:type="dxa"/>
          </w:tcPr>
          <w:p w14:paraId="70DC1709" w14:textId="77777777" w:rsidR="003B27F0" w:rsidRDefault="003B27F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6CAE11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5E92B9" w14:textId="77777777" w:rsidR="003B27F0" w:rsidRDefault="003B27F0" w:rsidP="00096385">
            <w:r>
              <w:rPr>
                <w:sz w:val="16"/>
                <w:szCs w:val="16"/>
              </w:rPr>
              <w:t>Addition of AMPR for PC2 CA_n28A-n79A</w:t>
            </w:r>
          </w:p>
        </w:tc>
        <w:tc>
          <w:tcPr>
            <w:tcW w:w="517" w:type="dxa"/>
          </w:tcPr>
          <w:p w14:paraId="112FA72A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2CB592" w14:textId="77777777" w:rsidR="003B27F0" w:rsidRDefault="003B27F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A3E8E8A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CEEF836" w14:textId="77777777" w:rsidR="003B27F0" w:rsidRDefault="003B27F0" w:rsidP="00096385">
            <w:r>
              <w:rPr>
                <w:sz w:val="16"/>
                <w:szCs w:val="16"/>
              </w:rPr>
              <w:t>R5-234847</w:t>
            </w:r>
          </w:p>
        </w:tc>
        <w:tc>
          <w:tcPr>
            <w:tcW w:w="1597" w:type="dxa"/>
          </w:tcPr>
          <w:p w14:paraId="16B4EC50" w14:textId="77777777" w:rsidR="003B27F0" w:rsidRDefault="003B27F0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5DA717C" w14:textId="77777777" w:rsidR="003B27F0" w:rsidRDefault="003B27F0" w:rsidP="00096385">
            <w:r>
              <w:rPr>
                <w:sz w:val="16"/>
                <w:szCs w:val="16"/>
              </w:rPr>
              <w:t>NR_PC2_CA_R17_2BDL_2BUL-UEConTest</w:t>
            </w:r>
          </w:p>
        </w:tc>
        <w:tc>
          <w:tcPr>
            <w:tcW w:w="2323" w:type="dxa"/>
          </w:tcPr>
          <w:p w14:paraId="18407346" w14:textId="77777777" w:rsidR="003B27F0" w:rsidRDefault="003B27F0" w:rsidP="00096385">
            <w:r>
              <w:rPr>
                <w:sz w:val="16"/>
                <w:szCs w:val="16"/>
              </w:rPr>
              <w:t>6.2A.3.1</w:t>
            </w:r>
          </w:p>
        </w:tc>
        <w:tc>
          <w:tcPr>
            <w:tcW w:w="998" w:type="dxa"/>
          </w:tcPr>
          <w:p w14:paraId="7B92F401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B27F0" w14:paraId="1653BFD4" w14:textId="77777777" w:rsidTr="00096385">
        <w:tc>
          <w:tcPr>
            <w:tcW w:w="879" w:type="dxa"/>
          </w:tcPr>
          <w:p w14:paraId="7509F7DD" w14:textId="77777777" w:rsidR="003B27F0" w:rsidRDefault="003B27F0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A76C855" w14:textId="77777777" w:rsidR="003B27F0" w:rsidRDefault="003B27F0" w:rsidP="00096385">
            <w:r>
              <w:rPr>
                <w:sz w:val="16"/>
                <w:szCs w:val="16"/>
              </w:rPr>
              <w:t>2431</w:t>
            </w:r>
          </w:p>
        </w:tc>
        <w:tc>
          <w:tcPr>
            <w:tcW w:w="517" w:type="dxa"/>
          </w:tcPr>
          <w:p w14:paraId="59F01FD9" w14:textId="77777777" w:rsidR="003B27F0" w:rsidRDefault="003B27F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C029FCC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BB93864" w14:textId="77777777" w:rsidR="003B27F0" w:rsidRDefault="003B27F0" w:rsidP="00096385">
            <w:r>
              <w:rPr>
                <w:sz w:val="16"/>
                <w:szCs w:val="16"/>
              </w:rPr>
              <w:t>Updating PC2 REFSENS testing for CA configurations</w:t>
            </w:r>
          </w:p>
        </w:tc>
        <w:tc>
          <w:tcPr>
            <w:tcW w:w="517" w:type="dxa"/>
          </w:tcPr>
          <w:p w14:paraId="4BB521BB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DBCEC2" w14:textId="77777777" w:rsidR="003B27F0" w:rsidRDefault="003B27F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197E1C9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ABDB8DB" w14:textId="77777777" w:rsidR="003B27F0" w:rsidRDefault="003B27F0" w:rsidP="00096385">
            <w:r>
              <w:rPr>
                <w:sz w:val="16"/>
                <w:szCs w:val="16"/>
              </w:rPr>
              <w:t>R5-235627</w:t>
            </w:r>
          </w:p>
        </w:tc>
        <w:tc>
          <w:tcPr>
            <w:tcW w:w="1597" w:type="dxa"/>
          </w:tcPr>
          <w:p w14:paraId="6B69856B" w14:textId="77777777" w:rsidR="003B27F0" w:rsidRDefault="003B27F0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A304E3C" w14:textId="77777777" w:rsidR="003B27F0" w:rsidRDefault="003B27F0" w:rsidP="00096385">
            <w:r>
              <w:rPr>
                <w:sz w:val="16"/>
                <w:szCs w:val="16"/>
              </w:rPr>
              <w:t>NR_PC2_CA_R17_2BDL_2BUL-UEConTest</w:t>
            </w:r>
          </w:p>
        </w:tc>
        <w:tc>
          <w:tcPr>
            <w:tcW w:w="2323" w:type="dxa"/>
          </w:tcPr>
          <w:p w14:paraId="3A363115" w14:textId="77777777" w:rsidR="003B27F0" w:rsidRDefault="003B27F0" w:rsidP="00096385">
            <w:r>
              <w:rPr>
                <w:sz w:val="16"/>
                <w:szCs w:val="16"/>
              </w:rPr>
              <w:t>7.3A.1_1</w:t>
            </w:r>
          </w:p>
        </w:tc>
        <w:tc>
          <w:tcPr>
            <w:tcW w:w="998" w:type="dxa"/>
          </w:tcPr>
          <w:p w14:paraId="4C05D1F0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TR 38.905 ... CR 0802; TS/TR ... CR ... </w:t>
            </w:r>
          </w:p>
        </w:tc>
      </w:tr>
      <w:tr w:rsidR="003B27F0" w14:paraId="5403ED82" w14:textId="77777777" w:rsidTr="00096385">
        <w:tc>
          <w:tcPr>
            <w:tcW w:w="879" w:type="dxa"/>
          </w:tcPr>
          <w:p w14:paraId="25F2E11D" w14:textId="77777777" w:rsidR="003B27F0" w:rsidRDefault="003B27F0" w:rsidP="00096385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71B2D8BE" w14:textId="77777777" w:rsidR="003B27F0" w:rsidRDefault="003B27F0" w:rsidP="00096385">
            <w:r>
              <w:rPr>
                <w:sz w:val="16"/>
                <w:szCs w:val="16"/>
              </w:rPr>
              <w:t>0320</w:t>
            </w:r>
          </w:p>
        </w:tc>
        <w:tc>
          <w:tcPr>
            <w:tcW w:w="517" w:type="dxa"/>
          </w:tcPr>
          <w:p w14:paraId="7531EE9A" w14:textId="77777777" w:rsidR="003B27F0" w:rsidRDefault="003B27F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9B7445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1C84B51" w14:textId="77777777" w:rsidR="003B27F0" w:rsidRDefault="003B27F0" w:rsidP="00096385">
            <w:r>
              <w:rPr>
                <w:sz w:val="16"/>
                <w:szCs w:val="16"/>
              </w:rPr>
              <w:t>Update of applicability for inter-band PC2 CA test cases</w:t>
            </w:r>
          </w:p>
        </w:tc>
        <w:tc>
          <w:tcPr>
            <w:tcW w:w="517" w:type="dxa"/>
          </w:tcPr>
          <w:p w14:paraId="3BFE2A82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B18D07" w14:textId="77777777" w:rsidR="003B27F0" w:rsidRDefault="003B27F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67C0A2D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F9F48DF" w14:textId="77777777" w:rsidR="003B27F0" w:rsidRDefault="003B27F0" w:rsidP="00096385">
            <w:r>
              <w:rPr>
                <w:sz w:val="16"/>
                <w:szCs w:val="16"/>
              </w:rPr>
              <w:t>R5-234711</w:t>
            </w:r>
          </w:p>
        </w:tc>
        <w:tc>
          <w:tcPr>
            <w:tcW w:w="1597" w:type="dxa"/>
          </w:tcPr>
          <w:p w14:paraId="4CBB7BC3" w14:textId="77777777" w:rsidR="003B27F0" w:rsidRDefault="003B27F0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F87BF48" w14:textId="77777777" w:rsidR="003B27F0" w:rsidRDefault="003B27F0" w:rsidP="00096385">
            <w:r>
              <w:rPr>
                <w:sz w:val="16"/>
                <w:szCs w:val="16"/>
              </w:rPr>
              <w:t>NR_PC2_CA_R17_2BDL_2BUL-UEConTest</w:t>
            </w:r>
          </w:p>
        </w:tc>
        <w:tc>
          <w:tcPr>
            <w:tcW w:w="2323" w:type="dxa"/>
          </w:tcPr>
          <w:p w14:paraId="25C20606" w14:textId="77777777" w:rsidR="003B27F0" w:rsidRDefault="003B27F0" w:rsidP="00096385">
            <w:r>
              <w:rPr>
                <w:sz w:val="16"/>
                <w:szCs w:val="16"/>
              </w:rPr>
              <w:t>4.1.1</w:t>
            </w:r>
          </w:p>
        </w:tc>
        <w:tc>
          <w:tcPr>
            <w:tcW w:w="998" w:type="dxa"/>
          </w:tcPr>
          <w:p w14:paraId="1F6DD7FE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TS 38.521-1 CR 2378 2379 2380; TS/TR ... CR ... </w:t>
            </w:r>
          </w:p>
        </w:tc>
      </w:tr>
      <w:tr w:rsidR="003B27F0" w14:paraId="3340D198" w14:textId="77777777" w:rsidTr="00096385">
        <w:tc>
          <w:tcPr>
            <w:tcW w:w="879" w:type="dxa"/>
          </w:tcPr>
          <w:p w14:paraId="35BB83F2" w14:textId="77777777" w:rsidR="003B27F0" w:rsidRDefault="003B27F0" w:rsidP="00096385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75C1AE15" w14:textId="77777777" w:rsidR="003B27F0" w:rsidRDefault="003B27F0" w:rsidP="00096385">
            <w:r>
              <w:rPr>
                <w:sz w:val="16"/>
                <w:szCs w:val="16"/>
              </w:rPr>
              <w:t>0802</w:t>
            </w:r>
          </w:p>
        </w:tc>
        <w:tc>
          <w:tcPr>
            <w:tcW w:w="517" w:type="dxa"/>
          </w:tcPr>
          <w:p w14:paraId="22404D4C" w14:textId="77777777" w:rsidR="003B27F0" w:rsidRDefault="003B27F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7E22538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9BA8931" w14:textId="77777777" w:rsidR="003B27F0" w:rsidRDefault="003B27F0" w:rsidP="00096385">
            <w:r>
              <w:rPr>
                <w:sz w:val="16"/>
                <w:szCs w:val="16"/>
              </w:rPr>
              <w:t>Update TP analysis of  Ref sense exception of NR CA PC2 configs</w:t>
            </w:r>
          </w:p>
        </w:tc>
        <w:tc>
          <w:tcPr>
            <w:tcW w:w="517" w:type="dxa"/>
          </w:tcPr>
          <w:p w14:paraId="642E1150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5B1535" w14:textId="77777777" w:rsidR="003B27F0" w:rsidRDefault="003B27F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F4988B6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30EB4FD" w14:textId="77777777" w:rsidR="003B27F0" w:rsidRDefault="003B27F0" w:rsidP="00096385">
            <w:r>
              <w:rPr>
                <w:sz w:val="16"/>
                <w:szCs w:val="16"/>
              </w:rPr>
              <w:t>R5-235626</w:t>
            </w:r>
          </w:p>
        </w:tc>
        <w:tc>
          <w:tcPr>
            <w:tcW w:w="1597" w:type="dxa"/>
          </w:tcPr>
          <w:p w14:paraId="264225F4" w14:textId="77777777" w:rsidR="003B27F0" w:rsidRDefault="003B27F0" w:rsidP="00096385">
            <w:r>
              <w:rPr>
                <w:sz w:val="16"/>
                <w:szCs w:val="16"/>
              </w:rPr>
              <w:t>CMCC, Huawei, Hisilicon</w:t>
            </w:r>
          </w:p>
        </w:tc>
        <w:tc>
          <w:tcPr>
            <w:tcW w:w="1122" w:type="dxa"/>
          </w:tcPr>
          <w:p w14:paraId="52B6C586" w14:textId="77777777" w:rsidR="003B27F0" w:rsidRDefault="003B27F0" w:rsidP="00096385">
            <w:r>
              <w:rPr>
                <w:sz w:val="16"/>
                <w:szCs w:val="16"/>
              </w:rPr>
              <w:t>NR_PC2_CA_R17_2BDL_2BUL-UEConTest</w:t>
            </w:r>
          </w:p>
        </w:tc>
        <w:tc>
          <w:tcPr>
            <w:tcW w:w="2323" w:type="dxa"/>
          </w:tcPr>
          <w:p w14:paraId="48C4953F" w14:textId="77777777" w:rsidR="003B27F0" w:rsidRDefault="003B27F0" w:rsidP="00096385">
            <w:r>
              <w:rPr>
                <w:sz w:val="16"/>
                <w:szCs w:val="16"/>
              </w:rPr>
              <w:t>4.1.3.1</w:t>
            </w:r>
          </w:p>
        </w:tc>
        <w:tc>
          <w:tcPr>
            <w:tcW w:w="998" w:type="dxa"/>
          </w:tcPr>
          <w:p w14:paraId="389E7D7C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TS 38.521-1 CR 2431 ; TS/TR ... CR ... </w:t>
            </w:r>
          </w:p>
        </w:tc>
      </w:tr>
    </w:tbl>
    <w:p w14:paraId="58B57C00" w14:textId="77777777" w:rsidR="003B27F0" w:rsidRDefault="003B27F0" w:rsidP="003B27F0"/>
    <w:p w14:paraId="4562E64A" w14:textId="77777777" w:rsidR="003B27F0" w:rsidRDefault="003B27F0" w:rsidP="003B27F0"/>
    <w:p w14:paraId="55C4C9C1" w14:textId="77777777" w:rsidR="003B27F0" w:rsidRPr="00917427" w:rsidRDefault="003B27F0" w:rsidP="003B27F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RP-231646</w:t>
      </w:r>
      <w:r>
        <w:rPr>
          <w:b/>
          <w:i/>
          <w:noProof/>
          <w:sz w:val="28"/>
        </w:rPr>
        <w:fldChar w:fldCharType="end"/>
      </w:r>
    </w:p>
    <w:p w14:paraId="797CE1A7" w14:textId="77777777" w:rsidR="003B27F0" w:rsidRPr="00784730" w:rsidRDefault="003B27F0" w:rsidP="003B27F0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46E9BD20" w14:textId="77777777" w:rsidR="003B27F0" w:rsidRPr="00050554" w:rsidRDefault="003B27F0" w:rsidP="003B27F0">
      <w:pPr>
        <w:rPr>
          <w:rFonts w:ascii="Arial" w:hAnsi="Arial" w:cs="Arial"/>
          <w:b/>
          <w:bCs/>
          <w:lang w:val="en-US"/>
        </w:rPr>
      </w:pPr>
    </w:p>
    <w:p w14:paraId="10095F67" w14:textId="77777777" w:rsidR="003B27F0" w:rsidRDefault="003B27F0" w:rsidP="003B27F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529D9FAD" w14:textId="77777777" w:rsidR="003B27F0" w:rsidRPr="00E145B1" w:rsidRDefault="003B27F0" w:rsidP="003B27F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Rel-17 Power Class 2 UE for NR inter-band CA/DC with or without SUL configurations with x (6&gt;=x&gt;2) bands DL and y (y=1, 2) bands UL (NR_UE_PC2_R17_CADC_SUL_xBDL_yBUL-UEConTest)</w:t>
      </w:r>
      <w:r>
        <w:rPr>
          <w:rFonts w:ascii="Arial" w:hAnsi="Arial" w:cs="Arial"/>
          <w:b/>
          <w:bCs/>
        </w:rPr>
        <w:fldChar w:fldCharType="end"/>
      </w:r>
    </w:p>
    <w:p w14:paraId="04037E9A" w14:textId="77777777" w:rsidR="003B27F0" w:rsidRDefault="003B27F0" w:rsidP="003B27F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13.3.3</w:t>
      </w:r>
      <w:r>
        <w:rPr>
          <w:rFonts w:ascii="Arial" w:hAnsi="Arial" w:cs="Arial"/>
          <w:b/>
          <w:bCs/>
        </w:rPr>
        <w:fldChar w:fldCharType="end"/>
      </w:r>
    </w:p>
    <w:p w14:paraId="151C89C1" w14:textId="77777777" w:rsidR="003B27F0" w:rsidRDefault="003B27F0" w:rsidP="003B27F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2DD603F" w14:textId="77777777" w:rsidR="003B27F0" w:rsidRDefault="003B27F0" w:rsidP="003B27F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1C20E08" w14:textId="77777777" w:rsidR="003B27F0" w:rsidRPr="004E535C" w:rsidRDefault="003B27F0" w:rsidP="003B27F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B27F0" w:rsidRPr="004E535C" w14:paraId="0CC88FB4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CA104C8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84115CA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3EDADE3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0349409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C1FD1E4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BC3D712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31E8CB3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608B3F2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6EC541C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3638020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B37302E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F402590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AEDB869" w14:textId="77777777" w:rsidR="003B27F0" w:rsidRPr="00BF1EB6" w:rsidRDefault="003B27F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B27F0" w14:paraId="1832F2AB" w14:textId="77777777" w:rsidTr="00096385">
        <w:tc>
          <w:tcPr>
            <w:tcW w:w="879" w:type="dxa"/>
          </w:tcPr>
          <w:p w14:paraId="053DB41A" w14:textId="77777777" w:rsidR="003B27F0" w:rsidRDefault="003B27F0" w:rsidP="00096385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2B32F667" w14:textId="77777777" w:rsidR="003B27F0" w:rsidRDefault="003B27F0" w:rsidP="00096385">
            <w:r>
              <w:rPr>
                <w:sz w:val="16"/>
                <w:szCs w:val="16"/>
              </w:rPr>
              <w:t>0497</w:t>
            </w:r>
          </w:p>
        </w:tc>
        <w:tc>
          <w:tcPr>
            <w:tcW w:w="517" w:type="dxa"/>
          </w:tcPr>
          <w:p w14:paraId="5D23A6A8" w14:textId="77777777" w:rsidR="003B27F0" w:rsidRDefault="003B27F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BD61AF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B594A91" w14:textId="77777777" w:rsidR="003B27F0" w:rsidRDefault="003B27F0" w:rsidP="00096385">
            <w:r>
              <w:rPr>
                <w:sz w:val="16"/>
                <w:szCs w:val="16"/>
              </w:rPr>
              <w:t>Update inter-band NR CA PC2 3DL 2UL configurations</w:t>
            </w:r>
          </w:p>
        </w:tc>
        <w:tc>
          <w:tcPr>
            <w:tcW w:w="517" w:type="dxa"/>
          </w:tcPr>
          <w:p w14:paraId="5B8E8E44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F4AEA2" w14:textId="77777777" w:rsidR="003B27F0" w:rsidRDefault="003B27F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3DC2DDA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0D7FC74" w14:textId="77777777" w:rsidR="003B27F0" w:rsidRDefault="003B27F0" w:rsidP="00096385">
            <w:r>
              <w:rPr>
                <w:sz w:val="16"/>
                <w:szCs w:val="16"/>
              </w:rPr>
              <w:t>R5-234202</w:t>
            </w:r>
          </w:p>
        </w:tc>
        <w:tc>
          <w:tcPr>
            <w:tcW w:w="1597" w:type="dxa"/>
          </w:tcPr>
          <w:p w14:paraId="58FCDC82" w14:textId="77777777" w:rsidR="003B27F0" w:rsidRDefault="003B27F0" w:rsidP="00096385">
            <w:r>
              <w:rPr>
                <w:sz w:val="16"/>
                <w:szCs w:val="16"/>
              </w:rPr>
              <w:t>Verizon</w:t>
            </w:r>
          </w:p>
        </w:tc>
        <w:tc>
          <w:tcPr>
            <w:tcW w:w="1122" w:type="dxa"/>
          </w:tcPr>
          <w:p w14:paraId="77A4566B" w14:textId="77777777" w:rsidR="003B27F0" w:rsidRDefault="003B27F0" w:rsidP="00096385">
            <w:r>
              <w:rPr>
                <w:sz w:val="16"/>
                <w:szCs w:val="16"/>
              </w:rPr>
              <w:t xml:space="preserve">NR_UE_PC2_R17_CADC_SUL_xBDL_yBUL-UEConTest </w:t>
            </w:r>
          </w:p>
        </w:tc>
        <w:tc>
          <w:tcPr>
            <w:tcW w:w="2323" w:type="dxa"/>
          </w:tcPr>
          <w:p w14:paraId="769435FD" w14:textId="77777777" w:rsidR="003B27F0" w:rsidRDefault="003B27F0" w:rsidP="00096385">
            <w:r>
              <w:rPr>
                <w:sz w:val="16"/>
                <w:szCs w:val="16"/>
              </w:rPr>
              <w:t>A.4.3</w:t>
            </w:r>
          </w:p>
        </w:tc>
        <w:tc>
          <w:tcPr>
            <w:tcW w:w="998" w:type="dxa"/>
          </w:tcPr>
          <w:p w14:paraId="2EE81323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B27F0" w14:paraId="6176B0E9" w14:textId="77777777" w:rsidTr="00096385">
        <w:tc>
          <w:tcPr>
            <w:tcW w:w="879" w:type="dxa"/>
          </w:tcPr>
          <w:p w14:paraId="75945280" w14:textId="77777777" w:rsidR="003B27F0" w:rsidRDefault="003B27F0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62DE42C" w14:textId="77777777" w:rsidR="003B27F0" w:rsidRDefault="003B27F0" w:rsidP="00096385">
            <w:r>
              <w:rPr>
                <w:sz w:val="16"/>
                <w:szCs w:val="16"/>
              </w:rPr>
              <w:t>2357</w:t>
            </w:r>
          </w:p>
        </w:tc>
        <w:tc>
          <w:tcPr>
            <w:tcW w:w="517" w:type="dxa"/>
          </w:tcPr>
          <w:p w14:paraId="39974693" w14:textId="77777777" w:rsidR="003B27F0" w:rsidRDefault="003B27F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7B4007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2544973" w14:textId="77777777" w:rsidR="003B27F0" w:rsidRDefault="003B27F0" w:rsidP="00096385">
            <w:r>
              <w:rPr>
                <w:sz w:val="16"/>
                <w:szCs w:val="16"/>
              </w:rPr>
              <w:t>Update inter-band NR CA PC2 reference sensitivity minimum requirements and test cases for a few 3DL band configurations</w:t>
            </w:r>
          </w:p>
        </w:tc>
        <w:tc>
          <w:tcPr>
            <w:tcW w:w="517" w:type="dxa"/>
          </w:tcPr>
          <w:p w14:paraId="369292D3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177E85" w14:textId="77777777" w:rsidR="003B27F0" w:rsidRDefault="003B27F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05D944E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10F1B98" w14:textId="77777777" w:rsidR="003B27F0" w:rsidRDefault="003B27F0" w:rsidP="00096385">
            <w:r>
              <w:rPr>
                <w:sz w:val="16"/>
                <w:szCs w:val="16"/>
              </w:rPr>
              <w:t>R5-234203</w:t>
            </w:r>
          </w:p>
        </w:tc>
        <w:tc>
          <w:tcPr>
            <w:tcW w:w="1597" w:type="dxa"/>
          </w:tcPr>
          <w:p w14:paraId="6BA29D50" w14:textId="77777777" w:rsidR="003B27F0" w:rsidRDefault="003B27F0" w:rsidP="00096385">
            <w:r>
              <w:rPr>
                <w:sz w:val="16"/>
                <w:szCs w:val="16"/>
              </w:rPr>
              <w:t>Verizon, Qualcomm, Ericsson</w:t>
            </w:r>
          </w:p>
        </w:tc>
        <w:tc>
          <w:tcPr>
            <w:tcW w:w="1122" w:type="dxa"/>
          </w:tcPr>
          <w:p w14:paraId="5879F315" w14:textId="77777777" w:rsidR="003B27F0" w:rsidRDefault="003B27F0" w:rsidP="00096385">
            <w:r>
              <w:rPr>
                <w:sz w:val="16"/>
                <w:szCs w:val="16"/>
              </w:rPr>
              <w:t xml:space="preserve">NR_UE_PC2_R17_CADC_SUL_xBDL_yBUL-UEConTest </w:t>
            </w:r>
          </w:p>
        </w:tc>
        <w:tc>
          <w:tcPr>
            <w:tcW w:w="2323" w:type="dxa"/>
          </w:tcPr>
          <w:p w14:paraId="596F518E" w14:textId="77777777" w:rsidR="003B27F0" w:rsidRDefault="003B27F0" w:rsidP="00096385">
            <w:r>
              <w:rPr>
                <w:sz w:val="16"/>
                <w:szCs w:val="16"/>
              </w:rPr>
              <w:t>7.3A.0, 7.3A.2</w:t>
            </w:r>
          </w:p>
        </w:tc>
        <w:tc>
          <w:tcPr>
            <w:tcW w:w="998" w:type="dxa"/>
          </w:tcPr>
          <w:p w14:paraId="1E98A821" w14:textId="77777777" w:rsidR="003B27F0" w:rsidRDefault="003B27F0" w:rsidP="00096385">
            <w:r>
              <w:rPr>
                <w:sz w:val="16"/>
                <w:szCs w:val="16"/>
              </w:rPr>
              <w:t xml:space="preserve">TS/TR ... CR ... ; TR 38.905 CR 0790; TS/TR ... CR ... </w:t>
            </w:r>
          </w:p>
        </w:tc>
      </w:tr>
      <w:tr w:rsidR="003B27F0" w14:paraId="2CE28590" w14:textId="77777777" w:rsidTr="00096385">
        <w:tc>
          <w:tcPr>
            <w:tcW w:w="879" w:type="dxa"/>
          </w:tcPr>
          <w:p w14:paraId="216DB9F5" w14:textId="77777777" w:rsidR="003B27F0" w:rsidRDefault="003B27F0" w:rsidP="00096385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0983A148" w14:textId="77777777" w:rsidR="003B27F0" w:rsidRDefault="003B27F0" w:rsidP="00096385">
            <w:r>
              <w:rPr>
                <w:sz w:val="16"/>
                <w:szCs w:val="16"/>
              </w:rPr>
              <w:t>0790</w:t>
            </w:r>
          </w:p>
        </w:tc>
        <w:tc>
          <w:tcPr>
            <w:tcW w:w="517" w:type="dxa"/>
          </w:tcPr>
          <w:p w14:paraId="19CF0041" w14:textId="77777777" w:rsidR="003B27F0" w:rsidRDefault="003B27F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4980D3" w14:textId="77777777" w:rsidR="003B27F0" w:rsidRDefault="003B27F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DFF5DE" w14:textId="77777777" w:rsidR="003B27F0" w:rsidRDefault="003B27F0" w:rsidP="00096385">
            <w:r>
              <w:rPr>
                <w:sz w:val="16"/>
                <w:szCs w:val="16"/>
              </w:rPr>
              <w:t>Update reference sensitivity test cases for a few PC2 three band configurations</w:t>
            </w:r>
          </w:p>
        </w:tc>
        <w:tc>
          <w:tcPr>
            <w:tcW w:w="517" w:type="dxa"/>
          </w:tcPr>
          <w:p w14:paraId="2DE82FF9" w14:textId="77777777" w:rsidR="003B27F0" w:rsidRDefault="003B27F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8533A1" w14:textId="77777777" w:rsidR="003B27F0" w:rsidRDefault="003B27F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41A8EF6" w14:textId="77777777" w:rsidR="003B27F0" w:rsidRDefault="003B27F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9EB6DA7" w14:textId="77777777" w:rsidR="003B27F0" w:rsidRDefault="003B27F0" w:rsidP="00096385">
            <w:r>
              <w:rPr>
                <w:sz w:val="16"/>
                <w:szCs w:val="16"/>
              </w:rPr>
              <w:t>R5-234204</w:t>
            </w:r>
          </w:p>
        </w:tc>
        <w:tc>
          <w:tcPr>
            <w:tcW w:w="1597" w:type="dxa"/>
          </w:tcPr>
          <w:p w14:paraId="17DA63EE" w14:textId="77777777" w:rsidR="003B27F0" w:rsidRDefault="003B27F0" w:rsidP="00096385">
            <w:r>
              <w:rPr>
                <w:sz w:val="16"/>
                <w:szCs w:val="16"/>
              </w:rPr>
              <w:t>Verizon Spain, Qualcomm, Ericsson</w:t>
            </w:r>
          </w:p>
        </w:tc>
        <w:tc>
          <w:tcPr>
            <w:tcW w:w="1122" w:type="dxa"/>
          </w:tcPr>
          <w:p w14:paraId="30386725" w14:textId="77777777" w:rsidR="003B27F0" w:rsidRDefault="003B27F0" w:rsidP="00096385">
            <w:r>
              <w:rPr>
                <w:sz w:val="16"/>
                <w:szCs w:val="16"/>
              </w:rPr>
              <w:t xml:space="preserve">NR_UE_PC2_R17_CADC_SUL_xBDL_yBUL-UEConTest </w:t>
            </w:r>
          </w:p>
        </w:tc>
        <w:tc>
          <w:tcPr>
            <w:tcW w:w="2323" w:type="dxa"/>
          </w:tcPr>
          <w:p w14:paraId="7ED9CD6E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4AAF0BF" w14:textId="77777777" w:rsidR="003B27F0" w:rsidRDefault="003B27F0" w:rsidP="00096385">
            <w:pPr>
              <w:rPr>
                <w:sz w:val="16"/>
                <w:szCs w:val="16"/>
              </w:rPr>
            </w:pPr>
          </w:p>
        </w:tc>
      </w:tr>
    </w:tbl>
    <w:p w14:paraId="092AA54E" w14:textId="77777777" w:rsidR="003B27F0" w:rsidRDefault="003B27F0" w:rsidP="003B27F0"/>
    <w:p w14:paraId="44145975" w14:textId="77777777" w:rsidR="003B27F0" w:rsidRDefault="003B27F0" w:rsidP="003B27F0"/>
    <w:p w14:paraId="3670CC8D" w14:textId="77777777" w:rsidR="00F548F7" w:rsidRPr="00917427" w:rsidRDefault="00F548F7" w:rsidP="00F548F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RP-231647</w:t>
      </w:r>
      <w:r>
        <w:rPr>
          <w:b/>
          <w:i/>
          <w:noProof/>
          <w:sz w:val="28"/>
        </w:rPr>
        <w:fldChar w:fldCharType="end"/>
      </w:r>
    </w:p>
    <w:p w14:paraId="20641F28" w14:textId="77777777" w:rsidR="00F548F7" w:rsidRPr="00784730" w:rsidRDefault="00F548F7" w:rsidP="00F548F7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3C0C0485" w14:textId="77777777" w:rsidR="00F548F7" w:rsidRPr="00050554" w:rsidRDefault="00F548F7" w:rsidP="00F548F7">
      <w:pPr>
        <w:rPr>
          <w:rFonts w:ascii="Arial" w:hAnsi="Arial" w:cs="Arial"/>
          <w:b/>
          <w:bCs/>
          <w:lang w:val="en-US"/>
        </w:rPr>
      </w:pPr>
    </w:p>
    <w:p w14:paraId="341624A1" w14:textId="77777777" w:rsidR="00F548F7" w:rsidRDefault="00F548F7" w:rsidP="00F548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508804D0" w14:textId="77777777" w:rsidR="00F548F7" w:rsidRPr="00E145B1" w:rsidRDefault="00F548F7" w:rsidP="00F548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High power UE (power class 2) for NR band n39 (NR_UE_PC2_n39-UEConTest)</w:t>
      </w:r>
      <w:r>
        <w:rPr>
          <w:rFonts w:ascii="Arial" w:hAnsi="Arial" w:cs="Arial"/>
          <w:b/>
          <w:bCs/>
        </w:rPr>
        <w:fldChar w:fldCharType="end"/>
      </w:r>
    </w:p>
    <w:p w14:paraId="0D2D6E9E" w14:textId="77777777" w:rsidR="00F548F7" w:rsidRDefault="00F548F7" w:rsidP="00F548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13.3.5</w:t>
      </w:r>
      <w:r>
        <w:rPr>
          <w:rFonts w:ascii="Arial" w:hAnsi="Arial" w:cs="Arial"/>
          <w:b/>
          <w:bCs/>
        </w:rPr>
        <w:fldChar w:fldCharType="end"/>
      </w:r>
    </w:p>
    <w:p w14:paraId="22F948B7" w14:textId="77777777" w:rsidR="00F548F7" w:rsidRDefault="00F548F7" w:rsidP="00F548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067597D" w14:textId="77777777" w:rsidR="00F548F7" w:rsidRDefault="00F548F7" w:rsidP="00F548F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7E0F56A" w14:textId="77777777" w:rsidR="00F548F7" w:rsidRPr="004E535C" w:rsidRDefault="00F548F7" w:rsidP="00F548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548F7" w:rsidRPr="004E535C" w14:paraId="42E0BCD8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C33B7A6" w14:textId="77777777" w:rsidR="00F548F7" w:rsidRPr="00BF1EB6" w:rsidRDefault="00F548F7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7195AD5" w14:textId="77777777" w:rsidR="00F548F7" w:rsidRPr="00BF1EB6" w:rsidRDefault="00F548F7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2BE7D36" w14:textId="77777777" w:rsidR="00F548F7" w:rsidRPr="00BF1EB6" w:rsidRDefault="00F548F7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0D666AB" w14:textId="77777777" w:rsidR="00F548F7" w:rsidRPr="00BF1EB6" w:rsidRDefault="00F548F7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C2D9718" w14:textId="77777777" w:rsidR="00F548F7" w:rsidRPr="00BF1EB6" w:rsidRDefault="00F548F7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C0A5FFE" w14:textId="77777777" w:rsidR="00F548F7" w:rsidRPr="00BF1EB6" w:rsidRDefault="00F548F7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51158E2" w14:textId="77777777" w:rsidR="00F548F7" w:rsidRPr="00BF1EB6" w:rsidRDefault="00F548F7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58BA620" w14:textId="77777777" w:rsidR="00F548F7" w:rsidRPr="00BF1EB6" w:rsidRDefault="00F548F7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970F329" w14:textId="77777777" w:rsidR="00F548F7" w:rsidRPr="00BF1EB6" w:rsidRDefault="00F548F7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D2D6E6B" w14:textId="77777777" w:rsidR="00F548F7" w:rsidRPr="00BF1EB6" w:rsidRDefault="00F548F7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2F1E8E5" w14:textId="77777777" w:rsidR="00F548F7" w:rsidRPr="00BF1EB6" w:rsidRDefault="00F548F7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58073EE" w14:textId="77777777" w:rsidR="00F548F7" w:rsidRPr="00BF1EB6" w:rsidRDefault="00F548F7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BEC4A07" w14:textId="77777777" w:rsidR="00F548F7" w:rsidRPr="00BF1EB6" w:rsidRDefault="00F548F7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548F7" w14:paraId="5D4A7680" w14:textId="77777777" w:rsidTr="00096385">
        <w:tc>
          <w:tcPr>
            <w:tcW w:w="879" w:type="dxa"/>
          </w:tcPr>
          <w:p w14:paraId="42B97D31" w14:textId="77777777" w:rsidR="00F548F7" w:rsidRDefault="00F548F7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10488A8" w14:textId="77777777" w:rsidR="00F548F7" w:rsidRDefault="00F548F7" w:rsidP="00096385">
            <w:r>
              <w:rPr>
                <w:sz w:val="16"/>
                <w:szCs w:val="16"/>
              </w:rPr>
              <w:t>2412</w:t>
            </w:r>
          </w:p>
        </w:tc>
        <w:tc>
          <w:tcPr>
            <w:tcW w:w="517" w:type="dxa"/>
          </w:tcPr>
          <w:p w14:paraId="05FB764B" w14:textId="77777777" w:rsidR="00F548F7" w:rsidRDefault="00F548F7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F5C5E2" w14:textId="77777777" w:rsidR="00F548F7" w:rsidRDefault="00F548F7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B53023" w14:textId="77777777" w:rsidR="00F548F7" w:rsidRDefault="00F548F7" w:rsidP="00096385">
            <w:r>
              <w:rPr>
                <w:sz w:val="16"/>
                <w:szCs w:val="16"/>
              </w:rPr>
              <w:t>Addition of additional test frequencies for AMPR NS_50</w:t>
            </w:r>
          </w:p>
        </w:tc>
        <w:tc>
          <w:tcPr>
            <w:tcW w:w="517" w:type="dxa"/>
          </w:tcPr>
          <w:p w14:paraId="7F04A207" w14:textId="77777777" w:rsidR="00F548F7" w:rsidRDefault="00F548F7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C8D549" w14:textId="77777777" w:rsidR="00F548F7" w:rsidRDefault="00F548F7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6AB3D58" w14:textId="77777777" w:rsidR="00F548F7" w:rsidRDefault="00F548F7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25D1B21" w14:textId="77777777" w:rsidR="00F548F7" w:rsidRDefault="00F548F7" w:rsidP="00096385">
            <w:r>
              <w:rPr>
                <w:sz w:val="16"/>
                <w:szCs w:val="16"/>
              </w:rPr>
              <w:t>R5-234863</w:t>
            </w:r>
          </w:p>
        </w:tc>
        <w:tc>
          <w:tcPr>
            <w:tcW w:w="1597" w:type="dxa"/>
          </w:tcPr>
          <w:p w14:paraId="78E6A9BC" w14:textId="77777777" w:rsidR="00F548F7" w:rsidRDefault="00F548F7" w:rsidP="00096385">
            <w:r>
              <w:rPr>
                <w:sz w:val="16"/>
                <w:szCs w:val="16"/>
              </w:rPr>
              <w:t>Huawei, HiSilicon, CMCC</w:t>
            </w:r>
          </w:p>
        </w:tc>
        <w:tc>
          <w:tcPr>
            <w:tcW w:w="1122" w:type="dxa"/>
          </w:tcPr>
          <w:p w14:paraId="440A8F1A" w14:textId="77777777" w:rsidR="00F548F7" w:rsidRDefault="00F548F7" w:rsidP="00096385">
            <w:r>
              <w:rPr>
                <w:sz w:val="16"/>
                <w:szCs w:val="16"/>
              </w:rPr>
              <w:t>NR_UE_PC2_n39-UEConTest</w:t>
            </w:r>
          </w:p>
        </w:tc>
        <w:tc>
          <w:tcPr>
            <w:tcW w:w="2323" w:type="dxa"/>
          </w:tcPr>
          <w:p w14:paraId="6420B162" w14:textId="77777777" w:rsidR="00F548F7" w:rsidRDefault="00F548F7" w:rsidP="00096385">
            <w:r>
              <w:rPr>
                <w:sz w:val="16"/>
                <w:szCs w:val="16"/>
              </w:rPr>
              <w:t>6.2.3</w:t>
            </w:r>
          </w:p>
        </w:tc>
        <w:tc>
          <w:tcPr>
            <w:tcW w:w="998" w:type="dxa"/>
          </w:tcPr>
          <w:p w14:paraId="5541EDBE" w14:textId="77777777" w:rsidR="00F548F7" w:rsidRDefault="00F548F7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14:paraId="0CB0FC99" w14:textId="77777777" w:rsidR="00F548F7" w:rsidRDefault="00F548F7" w:rsidP="00F548F7"/>
    <w:p w14:paraId="7CD722DD" w14:textId="77777777" w:rsidR="00F548F7" w:rsidRDefault="00F548F7" w:rsidP="00F548F7"/>
    <w:p w14:paraId="72BA824E" w14:textId="77777777" w:rsidR="00F548F7" w:rsidRPr="00917427" w:rsidRDefault="00F548F7" w:rsidP="00F548F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RP-231648</w:t>
      </w:r>
      <w:r>
        <w:rPr>
          <w:b/>
          <w:i/>
          <w:noProof/>
          <w:sz w:val="28"/>
        </w:rPr>
        <w:fldChar w:fldCharType="end"/>
      </w:r>
    </w:p>
    <w:p w14:paraId="7825CD9D" w14:textId="77777777" w:rsidR="00F548F7" w:rsidRPr="00784730" w:rsidRDefault="00F548F7" w:rsidP="00F548F7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5D4DF3CC" w14:textId="77777777" w:rsidR="00F548F7" w:rsidRPr="00050554" w:rsidRDefault="00F548F7" w:rsidP="00F548F7">
      <w:pPr>
        <w:rPr>
          <w:rFonts w:ascii="Arial" w:hAnsi="Arial" w:cs="Arial"/>
          <w:b/>
          <w:bCs/>
          <w:lang w:val="en-US"/>
        </w:rPr>
      </w:pPr>
    </w:p>
    <w:p w14:paraId="128ECB61" w14:textId="77777777" w:rsidR="00F548F7" w:rsidRDefault="00F548F7" w:rsidP="00F548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0B1CFBCB" w14:textId="77777777" w:rsidR="00F548F7" w:rsidRPr="00E145B1" w:rsidRDefault="00F548F7" w:rsidP="00F548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Introduction of FR2 FWA (Fixed Wireless Access) UE with maximum TRP (Total Radiated Power) of 23dBm for band n257 and n258 (NR_FR2_FWA_Bn257_Bn258-UEConTest)</w:t>
      </w:r>
      <w:r>
        <w:rPr>
          <w:rFonts w:ascii="Arial" w:hAnsi="Arial" w:cs="Arial"/>
          <w:b/>
          <w:bCs/>
        </w:rPr>
        <w:fldChar w:fldCharType="end"/>
      </w:r>
    </w:p>
    <w:p w14:paraId="71F44D05" w14:textId="77777777" w:rsidR="00F548F7" w:rsidRDefault="00F548F7" w:rsidP="00F548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13.3.6</w:t>
      </w:r>
      <w:r>
        <w:rPr>
          <w:rFonts w:ascii="Arial" w:hAnsi="Arial" w:cs="Arial"/>
          <w:b/>
          <w:bCs/>
        </w:rPr>
        <w:fldChar w:fldCharType="end"/>
      </w:r>
    </w:p>
    <w:p w14:paraId="443BB473" w14:textId="77777777" w:rsidR="00F548F7" w:rsidRDefault="00F548F7" w:rsidP="00F548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1866E87" w14:textId="77777777" w:rsidR="00F548F7" w:rsidRDefault="00F548F7" w:rsidP="00F548F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D4B0736" w14:textId="77777777" w:rsidR="00F548F7" w:rsidRPr="004E535C" w:rsidRDefault="00F548F7" w:rsidP="00F548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548F7" w:rsidRPr="004E535C" w14:paraId="0C268E63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260781D" w14:textId="77777777" w:rsidR="00F548F7" w:rsidRPr="00BF1EB6" w:rsidRDefault="00F548F7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9ECADAD" w14:textId="77777777" w:rsidR="00F548F7" w:rsidRPr="00BF1EB6" w:rsidRDefault="00F548F7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7CFA814" w14:textId="77777777" w:rsidR="00F548F7" w:rsidRPr="00BF1EB6" w:rsidRDefault="00F548F7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46FE620" w14:textId="77777777" w:rsidR="00F548F7" w:rsidRPr="00BF1EB6" w:rsidRDefault="00F548F7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3DC31D1" w14:textId="77777777" w:rsidR="00F548F7" w:rsidRPr="00BF1EB6" w:rsidRDefault="00F548F7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16FF0BF" w14:textId="77777777" w:rsidR="00F548F7" w:rsidRPr="00BF1EB6" w:rsidRDefault="00F548F7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E73B6B6" w14:textId="77777777" w:rsidR="00F548F7" w:rsidRPr="00BF1EB6" w:rsidRDefault="00F548F7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8355089" w14:textId="77777777" w:rsidR="00F548F7" w:rsidRPr="00BF1EB6" w:rsidRDefault="00F548F7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05F91AD" w14:textId="77777777" w:rsidR="00F548F7" w:rsidRPr="00BF1EB6" w:rsidRDefault="00F548F7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D6487FE" w14:textId="77777777" w:rsidR="00F548F7" w:rsidRPr="00BF1EB6" w:rsidRDefault="00F548F7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4C1F590" w14:textId="77777777" w:rsidR="00F548F7" w:rsidRPr="00BF1EB6" w:rsidRDefault="00F548F7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FF66A6E" w14:textId="77777777" w:rsidR="00F548F7" w:rsidRPr="00BF1EB6" w:rsidRDefault="00F548F7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B5DE4FC" w14:textId="77777777" w:rsidR="00F548F7" w:rsidRPr="00BF1EB6" w:rsidRDefault="00F548F7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548F7" w14:paraId="4EEF7E27" w14:textId="77777777" w:rsidTr="00096385">
        <w:tc>
          <w:tcPr>
            <w:tcW w:w="879" w:type="dxa"/>
          </w:tcPr>
          <w:p w14:paraId="3E3122BD" w14:textId="77777777" w:rsidR="00F548F7" w:rsidRDefault="00F548F7" w:rsidP="00096385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7E0E7E07" w14:textId="77777777" w:rsidR="00F548F7" w:rsidRDefault="00F548F7" w:rsidP="00096385">
            <w:r>
              <w:rPr>
                <w:sz w:val="16"/>
                <w:szCs w:val="16"/>
              </w:rPr>
              <w:t>0959</w:t>
            </w:r>
          </w:p>
        </w:tc>
        <w:tc>
          <w:tcPr>
            <w:tcW w:w="517" w:type="dxa"/>
          </w:tcPr>
          <w:p w14:paraId="0D05DCCA" w14:textId="77777777" w:rsidR="00F548F7" w:rsidRDefault="00F548F7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4F3E9CE" w14:textId="77777777" w:rsidR="00F548F7" w:rsidRDefault="00F548F7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C5D5510" w14:textId="77777777" w:rsidR="00F548F7" w:rsidRDefault="00F548F7" w:rsidP="00096385">
            <w:r>
              <w:rPr>
                <w:sz w:val="16"/>
                <w:szCs w:val="16"/>
              </w:rPr>
              <w:t>PC5 MU - Tx test cases update in 38.521-2</w:t>
            </w:r>
          </w:p>
        </w:tc>
        <w:tc>
          <w:tcPr>
            <w:tcW w:w="517" w:type="dxa"/>
          </w:tcPr>
          <w:p w14:paraId="7394F664" w14:textId="77777777" w:rsidR="00F548F7" w:rsidRDefault="00F548F7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BD4148" w14:textId="77777777" w:rsidR="00F548F7" w:rsidRDefault="00F548F7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B7E30CF" w14:textId="77777777" w:rsidR="00F548F7" w:rsidRDefault="00F548F7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323643F" w14:textId="77777777" w:rsidR="00F548F7" w:rsidRDefault="00F548F7" w:rsidP="00096385">
            <w:r>
              <w:rPr>
                <w:sz w:val="16"/>
                <w:szCs w:val="16"/>
              </w:rPr>
              <w:t>R5-235746</w:t>
            </w:r>
          </w:p>
        </w:tc>
        <w:tc>
          <w:tcPr>
            <w:tcW w:w="1597" w:type="dxa"/>
          </w:tcPr>
          <w:p w14:paraId="4FC97FB4" w14:textId="77777777" w:rsidR="00F548F7" w:rsidRDefault="00F548F7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00350CCA" w14:textId="77777777" w:rsidR="00F548F7" w:rsidRDefault="00F548F7" w:rsidP="00096385">
            <w:r>
              <w:rPr>
                <w:sz w:val="16"/>
                <w:szCs w:val="16"/>
              </w:rPr>
              <w:t>NR_FR2_FWA_Bn257_Bn258-UEConTest</w:t>
            </w:r>
          </w:p>
        </w:tc>
        <w:tc>
          <w:tcPr>
            <w:tcW w:w="2323" w:type="dxa"/>
          </w:tcPr>
          <w:p w14:paraId="0E38402F" w14:textId="77777777" w:rsidR="00F548F7" w:rsidRDefault="00F548F7" w:rsidP="00096385">
            <w:r>
              <w:rPr>
                <w:sz w:val="16"/>
                <w:szCs w:val="16"/>
              </w:rPr>
              <w:t>6.2.2, 6.3.1, 6.5.2.3, F.1.2, F.3.2</w:t>
            </w:r>
          </w:p>
        </w:tc>
        <w:tc>
          <w:tcPr>
            <w:tcW w:w="998" w:type="dxa"/>
          </w:tcPr>
          <w:p w14:paraId="1F02F14B" w14:textId="77777777" w:rsidR="00F548F7" w:rsidRDefault="00F548F7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548F7" w14:paraId="6A8CDFFC" w14:textId="77777777" w:rsidTr="00096385">
        <w:tc>
          <w:tcPr>
            <w:tcW w:w="879" w:type="dxa"/>
          </w:tcPr>
          <w:p w14:paraId="54C77B27" w14:textId="77777777" w:rsidR="00F548F7" w:rsidRDefault="00F548F7" w:rsidP="00096385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03CC70F9" w14:textId="77777777" w:rsidR="00F548F7" w:rsidRDefault="00F548F7" w:rsidP="00096385">
            <w:r>
              <w:rPr>
                <w:sz w:val="16"/>
                <w:szCs w:val="16"/>
              </w:rPr>
              <w:t>0545</w:t>
            </w:r>
          </w:p>
        </w:tc>
        <w:tc>
          <w:tcPr>
            <w:tcW w:w="517" w:type="dxa"/>
          </w:tcPr>
          <w:p w14:paraId="55169FDA" w14:textId="77777777" w:rsidR="00F548F7" w:rsidRDefault="00F548F7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FF4C27" w14:textId="77777777" w:rsidR="00F548F7" w:rsidRDefault="00F548F7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196BD4" w14:textId="77777777" w:rsidR="00F548F7" w:rsidRDefault="00F548F7" w:rsidP="00096385">
            <w:r>
              <w:rPr>
                <w:sz w:val="16"/>
                <w:szCs w:val="16"/>
              </w:rPr>
              <w:t>PC5 MU definition in 38.903</w:t>
            </w:r>
          </w:p>
        </w:tc>
        <w:tc>
          <w:tcPr>
            <w:tcW w:w="517" w:type="dxa"/>
          </w:tcPr>
          <w:p w14:paraId="4A4A80ED" w14:textId="77777777" w:rsidR="00F548F7" w:rsidRDefault="00F548F7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40E6EE" w14:textId="77777777" w:rsidR="00F548F7" w:rsidRDefault="00F548F7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FE80256" w14:textId="77777777" w:rsidR="00F548F7" w:rsidRDefault="00F548F7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2AEA132" w14:textId="77777777" w:rsidR="00F548F7" w:rsidRDefault="00F548F7" w:rsidP="00096385">
            <w:r>
              <w:rPr>
                <w:sz w:val="16"/>
                <w:szCs w:val="16"/>
              </w:rPr>
              <w:t>R5-233977</w:t>
            </w:r>
          </w:p>
        </w:tc>
        <w:tc>
          <w:tcPr>
            <w:tcW w:w="1597" w:type="dxa"/>
          </w:tcPr>
          <w:p w14:paraId="006AA9B3" w14:textId="77777777" w:rsidR="00F548F7" w:rsidRDefault="00F548F7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16FCE3CA" w14:textId="77777777" w:rsidR="00F548F7" w:rsidRDefault="00F548F7" w:rsidP="00096385">
            <w:r>
              <w:rPr>
                <w:sz w:val="16"/>
                <w:szCs w:val="16"/>
              </w:rPr>
              <w:t>NR_FR2_FWA_Bn257_Bn258-UEConTest</w:t>
            </w:r>
          </w:p>
        </w:tc>
        <w:tc>
          <w:tcPr>
            <w:tcW w:w="2323" w:type="dxa"/>
          </w:tcPr>
          <w:p w14:paraId="7EBB89D9" w14:textId="77777777" w:rsidR="00F548F7" w:rsidRDefault="00F548F7" w:rsidP="00096385">
            <w:r>
              <w:rPr>
                <w:sz w:val="16"/>
                <w:szCs w:val="16"/>
              </w:rPr>
              <w:t>B.2.2.27, B4, B.7, B17</w:t>
            </w:r>
          </w:p>
        </w:tc>
        <w:tc>
          <w:tcPr>
            <w:tcW w:w="998" w:type="dxa"/>
          </w:tcPr>
          <w:p w14:paraId="7BA4563A" w14:textId="77777777" w:rsidR="00F548F7" w:rsidRDefault="00F548F7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3979BC8F" w14:textId="77777777" w:rsidR="00F548F7" w:rsidRDefault="00F548F7" w:rsidP="00F548F7"/>
    <w:p w14:paraId="0E439703" w14:textId="77777777" w:rsidR="00F548F7" w:rsidRDefault="00F548F7" w:rsidP="00F548F7"/>
    <w:p w14:paraId="28E5B08A" w14:textId="77777777" w:rsidR="00F548F7" w:rsidRPr="00917427" w:rsidRDefault="00F548F7" w:rsidP="00F548F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RP-231649</w:t>
      </w:r>
      <w:r>
        <w:rPr>
          <w:b/>
          <w:i/>
          <w:noProof/>
          <w:sz w:val="28"/>
        </w:rPr>
        <w:fldChar w:fldCharType="end"/>
      </w:r>
    </w:p>
    <w:p w14:paraId="0EB25F2D" w14:textId="77777777" w:rsidR="00F548F7" w:rsidRPr="00784730" w:rsidRDefault="00F548F7" w:rsidP="00F548F7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6BF9E7EF" w14:textId="77777777" w:rsidR="00F548F7" w:rsidRPr="00050554" w:rsidRDefault="00F548F7" w:rsidP="00F548F7">
      <w:pPr>
        <w:rPr>
          <w:rFonts w:ascii="Arial" w:hAnsi="Arial" w:cs="Arial"/>
          <w:b/>
          <w:bCs/>
          <w:lang w:val="en-US"/>
        </w:rPr>
      </w:pPr>
    </w:p>
    <w:p w14:paraId="6D43AA91" w14:textId="77777777" w:rsidR="00F548F7" w:rsidRDefault="00F548F7" w:rsidP="00F548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57F3687F" w14:textId="77777777" w:rsidR="00F548F7" w:rsidRPr="00E145B1" w:rsidRDefault="00F548F7" w:rsidP="00F548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UE Conformance - RF requirements enhancement for NR frequency range 1 (FR1) (NR_RF_FR1_enh-UEConTest)</w:t>
      </w:r>
      <w:r>
        <w:rPr>
          <w:rFonts w:ascii="Arial" w:hAnsi="Arial" w:cs="Arial"/>
          <w:b/>
          <w:bCs/>
        </w:rPr>
        <w:fldChar w:fldCharType="end"/>
      </w:r>
    </w:p>
    <w:p w14:paraId="2FFCB8AA" w14:textId="77777777" w:rsidR="00F548F7" w:rsidRDefault="00F548F7" w:rsidP="00F548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13.3.7</w:t>
      </w:r>
      <w:r>
        <w:rPr>
          <w:rFonts w:ascii="Arial" w:hAnsi="Arial" w:cs="Arial"/>
          <w:b/>
          <w:bCs/>
        </w:rPr>
        <w:fldChar w:fldCharType="end"/>
      </w:r>
    </w:p>
    <w:p w14:paraId="0D451426" w14:textId="77777777" w:rsidR="00F548F7" w:rsidRDefault="00F548F7" w:rsidP="00F548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E22A6BC" w14:textId="77777777" w:rsidR="00F548F7" w:rsidRDefault="00F548F7" w:rsidP="00F548F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263453B" w14:textId="77777777" w:rsidR="00F548F7" w:rsidRPr="004E535C" w:rsidRDefault="00F548F7" w:rsidP="00F548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548F7" w:rsidRPr="004E535C" w14:paraId="2AE1AF8F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5638E20" w14:textId="77777777" w:rsidR="00F548F7" w:rsidRPr="00BF1EB6" w:rsidRDefault="00F548F7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750231D" w14:textId="77777777" w:rsidR="00F548F7" w:rsidRPr="00BF1EB6" w:rsidRDefault="00F548F7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85FF6EF" w14:textId="77777777" w:rsidR="00F548F7" w:rsidRPr="00BF1EB6" w:rsidRDefault="00F548F7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4912224" w14:textId="77777777" w:rsidR="00F548F7" w:rsidRPr="00BF1EB6" w:rsidRDefault="00F548F7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ED78776" w14:textId="77777777" w:rsidR="00F548F7" w:rsidRPr="00BF1EB6" w:rsidRDefault="00F548F7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D747F2C" w14:textId="77777777" w:rsidR="00F548F7" w:rsidRPr="00BF1EB6" w:rsidRDefault="00F548F7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93FBBDC" w14:textId="77777777" w:rsidR="00F548F7" w:rsidRPr="00BF1EB6" w:rsidRDefault="00F548F7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D16D0F3" w14:textId="77777777" w:rsidR="00F548F7" w:rsidRPr="00BF1EB6" w:rsidRDefault="00F548F7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F5AAEA8" w14:textId="77777777" w:rsidR="00F548F7" w:rsidRPr="00BF1EB6" w:rsidRDefault="00F548F7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4EB153C" w14:textId="77777777" w:rsidR="00F548F7" w:rsidRPr="00BF1EB6" w:rsidRDefault="00F548F7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99A6D18" w14:textId="77777777" w:rsidR="00F548F7" w:rsidRPr="00BF1EB6" w:rsidRDefault="00F548F7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4582ACD" w14:textId="77777777" w:rsidR="00F548F7" w:rsidRPr="00BF1EB6" w:rsidRDefault="00F548F7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56EE8B2" w14:textId="77777777" w:rsidR="00F548F7" w:rsidRPr="00BF1EB6" w:rsidRDefault="00F548F7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548F7" w14:paraId="5C5DC425" w14:textId="77777777" w:rsidTr="00096385">
        <w:tc>
          <w:tcPr>
            <w:tcW w:w="879" w:type="dxa"/>
          </w:tcPr>
          <w:p w14:paraId="2F18D1F3" w14:textId="77777777" w:rsidR="00F548F7" w:rsidRDefault="00F548F7" w:rsidP="00096385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663B1850" w14:textId="77777777" w:rsidR="00F548F7" w:rsidRDefault="00F548F7" w:rsidP="00096385">
            <w:r>
              <w:rPr>
                <w:sz w:val="16"/>
                <w:szCs w:val="16"/>
              </w:rPr>
              <w:t>0519</w:t>
            </w:r>
          </w:p>
        </w:tc>
        <w:tc>
          <w:tcPr>
            <w:tcW w:w="517" w:type="dxa"/>
          </w:tcPr>
          <w:p w14:paraId="0420A862" w14:textId="77777777" w:rsidR="00F548F7" w:rsidRDefault="00F548F7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3E8599E" w14:textId="77777777" w:rsidR="00F548F7" w:rsidRDefault="00F548F7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3C2EE12" w14:textId="77777777" w:rsidR="00F548F7" w:rsidRDefault="00F548F7" w:rsidP="00096385">
            <w:r>
              <w:rPr>
                <w:sz w:val="16"/>
                <w:szCs w:val="16"/>
              </w:rPr>
              <w:t>Addition of UE capability indicating support of simultaneous transmission and reception in TDD-TDD and TDD-FDD inter-band NR CA</w:t>
            </w:r>
          </w:p>
        </w:tc>
        <w:tc>
          <w:tcPr>
            <w:tcW w:w="517" w:type="dxa"/>
          </w:tcPr>
          <w:p w14:paraId="58340320" w14:textId="77777777" w:rsidR="00F548F7" w:rsidRDefault="00F548F7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68D39E" w14:textId="77777777" w:rsidR="00F548F7" w:rsidRDefault="00F548F7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68B2AF0" w14:textId="77777777" w:rsidR="00F548F7" w:rsidRDefault="00F548F7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3FB3185" w14:textId="77777777" w:rsidR="00F548F7" w:rsidRDefault="00F548F7" w:rsidP="00096385">
            <w:r>
              <w:rPr>
                <w:sz w:val="16"/>
                <w:szCs w:val="16"/>
              </w:rPr>
              <w:t>R5-235845</w:t>
            </w:r>
          </w:p>
        </w:tc>
        <w:tc>
          <w:tcPr>
            <w:tcW w:w="1597" w:type="dxa"/>
          </w:tcPr>
          <w:p w14:paraId="66A7B0BA" w14:textId="77777777" w:rsidR="00F548F7" w:rsidRDefault="00F548F7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A33C19C" w14:textId="77777777" w:rsidR="00F548F7" w:rsidRDefault="00F548F7" w:rsidP="00096385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3E97690B" w14:textId="77777777" w:rsidR="00F548F7" w:rsidRDefault="00F548F7" w:rsidP="00096385">
            <w:r>
              <w:rPr>
                <w:sz w:val="16"/>
                <w:szCs w:val="16"/>
              </w:rPr>
              <w:t>A.4.3.6</w:t>
            </w:r>
          </w:p>
        </w:tc>
        <w:tc>
          <w:tcPr>
            <w:tcW w:w="998" w:type="dxa"/>
          </w:tcPr>
          <w:p w14:paraId="51A5B000" w14:textId="77777777" w:rsidR="00F548F7" w:rsidRDefault="00F548F7" w:rsidP="00096385">
            <w:r>
              <w:rPr>
                <w:sz w:val="16"/>
                <w:szCs w:val="16"/>
              </w:rPr>
              <w:t xml:space="preserve">TS/TR … CR ... ; TS 38.522 CR 0305; TS/TR ... CR ... </w:t>
            </w:r>
          </w:p>
        </w:tc>
      </w:tr>
      <w:tr w:rsidR="00F548F7" w14:paraId="124FF628" w14:textId="77777777" w:rsidTr="00096385">
        <w:tc>
          <w:tcPr>
            <w:tcW w:w="879" w:type="dxa"/>
          </w:tcPr>
          <w:p w14:paraId="143A989C" w14:textId="77777777" w:rsidR="00F548F7" w:rsidRDefault="00F548F7" w:rsidP="00096385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26FD51FE" w14:textId="77777777" w:rsidR="00F548F7" w:rsidRDefault="00F548F7" w:rsidP="00096385">
            <w:r>
              <w:rPr>
                <w:sz w:val="16"/>
                <w:szCs w:val="16"/>
              </w:rPr>
              <w:t>0522</w:t>
            </w:r>
          </w:p>
        </w:tc>
        <w:tc>
          <w:tcPr>
            <w:tcW w:w="517" w:type="dxa"/>
          </w:tcPr>
          <w:p w14:paraId="5F3F5563" w14:textId="77777777" w:rsidR="00F548F7" w:rsidRDefault="00F548F7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BBBA82F" w14:textId="77777777" w:rsidR="00F548F7" w:rsidRDefault="00F548F7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92FD829" w14:textId="77777777" w:rsidR="00F548F7" w:rsidRDefault="00F548F7" w:rsidP="00096385">
            <w:r>
              <w:rPr>
                <w:sz w:val="16"/>
                <w:szCs w:val="16"/>
              </w:rPr>
              <w:t>Addition of PICS for 2Tx switching</w:t>
            </w:r>
          </w:p>
        </w:tc>
        <w:tc>
          <w:tcPr>
            <w:tcW w:w="517" w:type="dxa"/>
          </w:tcPr>
          <w:p w14:paraId="0B846282" w14:textId="77777777" w:rsidR="00F548F7" w:rsidRDefault="00F548F7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C3BEE2" w14:textId="77777777" w:rsidR="00F548F7" w:rsidRDefault="00F548F7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07EE402" w14:textId="77777777" w:rsidR="00F548F7" w:rsidRDefault="00F548F7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EFDD69A" w14:textId="77777777" w:rsidR="00F548F7" w:rsidRDefault="00F548F7" w:rsidP="00096385">
            <w:r>
              <w:rPr>
                <w:sz w:val="16"/>
                <w:szCs w:val="16"/>
              </w:rPr>
              <w:t>R5-235613</w:t>
            </w:r>
          </w:p>
        </w:tc>
        <w:tc>
          <w:tcPr>
            <w:tcW w:w="1597" w:type="dxa"/>
          </w:tcPr>
          <w:p w14:paraId="2B1E9C6D" w14:textId="77777777" w:rsidR="00F548F7" w:rsidRDefault="00F548F7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063CA34" w14:textId="77777777" w:rsidR="00F548F7" w:rsidRDefault="00F548F7" w:rsidP="00096385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1F51071B" w14:textId="77777777" w:rsidR="00F548F7" w:rsidRDefault="00F548F7" w:rsidP="00096385">
            <w:r>
              <w:rPr>
                <w:sz w:val="16"/>
                <w:szCs w:val="16"/>
              </w:rPr>
              <w:t>A.4.3.2</w:t>
            </w:r>
          </w:p>
        </w:tc>
        <w:tc>
          <w:tcPr>
            <w:tcW w:w="998" w:type="dxa"/>
          </w:tcPr>
          <w:p w14:paraId="028A64F6" w14:textId="77777777" w:rsidR="00F548F7" w:rsidRDefault="00F548F7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F548F7" w14:paraId="0925B1E8" w14:textId="77777777" w:rsidTr="00096385">
        <w:tc>
          <w:tcPr>
            <w:tcW w:w="879" w:type="dxa"/>
          </w:tcPr>
          <w:p w14:paraId="20A30645" w14:textId="77777777" w:rsidR="00F548F7" w:rsidRDefault="00F548F7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9345637" w14:textId="77777777" w:rsidR="00F548F7" w:rsidRDefault="00F548F7" w:rsidP="00096385">
            <w:r>
              <w:rPr>
                <w:sz w:val="16"/>
                <w:szCs w:val="16"/>
              </w:rPr>
              <w:t>2411</w:t>
            </w:r>
          </w:p>
        </w:tc>
        <w:tc>
          <w:tcPr>
            <w:tcW w:w="517" w:type="dxa"/>
          </w:tcPr>
          <w:p w14:paraId="57DC4AF4" w14:textId="77777777" w:rsidR="00F548F7" w:rsidRDefault="00F548F7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345DB7" w14:textId="77777777" w:rsidR="00F548F7" w:rsidRDefault="00F548F7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8FBFE9D" w14:textId="77777777" w:rsidR="00F548F7" w:rsidRDefault="00F548F7" w:rsidP="00096385">
            <w:r>
              <w:rPr>
                <w:sz w:val="16"/>
                <w:szCs w:val="16"/>
              </w:rPr>
              <w:t>Update to 6.3A.3.3 of 2Tx-2Tx UL switching for inter-band CA</w:t>
            </w:r>
          </w:p>
        </w:tc>
        <w:tc>
          <w:tcPr>
            <w:tcW w:w="517" w:type="dxa"/>
          </w:tcPr>
          <w:p w14:paraId="66638B4C" w14:textId="77777777" w:rsidR="00F548F7" w:rsidRDefault="00F548F7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E3E0A4" w14:textId="77777777" w:rsidR="00F548F7" w:rsidRDefault="00F548F7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82DBAFD" w14:textId="77777777" w:rsidR="00F548F7" w:rsidRDefault="00F548F7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D6B335B" w14:textId="77777777" w:rsidR="00F548F7" w:rsidRDefault="00F548F7" w:rsidP="00096385">
            <w:r>
              <w:rPr>
                <w:sz w:val="16"/>
                <w:szCs w:val="16"/>
              </w:rPr>
              <w:t>R5-234848</w:t>
            </w:r>
          </w:p>
        </w:tc>
        <w:tc>
          <w:tcPr>
            <w:tcW w:w="1597" w:type="dxa"/>
          </w:tcPr>
          <w:p w14:paraId="149E13C9" w14:textId="77777777" w:rsidR="00F548F7" w:rsidRDefault="00F548F7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F69C4E3" w14:textId="77777777" w:rsidR="00F548F7" w:rsidRDefault="00F548F7" w:rsidP="00096385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67B2FB26" w14:textId="77777777" w:rsidR="00F548F7" w:rsidRDefault="00F548F7" w:rsidP="00096385">
            <w:r>
              <w:rPr>
                <w:sz w:val="16"/>
                <w:szCs w:val="16"/>
              </w:rPr>
              <w:t>6.3A.3.0.3, 6.3A.3.3 (new), F.1.2, F.3.2</w:t>
            </w:r>
          </w:p>
        </w:tc>
        <w:tc>
          <w:tcPr>
            <w:tcW w:w="998" w:type="dxa"/>
          </w:tcPr>
          <w:p w14:paraId="5859D3F8" w14:textId="77777777" w:rsidR="00F548F7" w:rsidRDefault="00F548F7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F548F7" w14:paraId="4C1B51D6" w14:textId="77777777" w:rsidTr="00096385">
        <w:tc>
          <w:tcPr>
            <w:tcW w:w="879" w:type="dxa"/>
          </w:tcPr>
          <w:p w14:paraId="0626B879" w14:textId="77777777" w:rsidR="00F548F7" w:rsidRDefault="00F548F7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67FAD5C" w14:textId="77777777" w:rsidR="00F548F7" w:rsidRDefault="00F548F7" w:rsidP="00096385">
            <w:r>
              <w:rPr>
                <w:sz w:val="16"/>
                <w:szCs w:val="16"/>
              </w:rPr>
              <w:t>2458</w:t>
            </w:r>
          </w:p>
        </w:tc>
        <w:tc>
          <w:tcPr>
            <w:tcW w:w="517" w:type="dxa"/>
          </w:tcPr>
          <w:p w14:paraId="3B2A6D20" w14:textId="77777777" w:rsidR="00F548F7" w:rsidRDefault="00F548F7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5A94222" w14:textId="77777777" w:rsidR="00F548F7" w:rsidRDefault="00F548F7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95B0691" w14:textId="77777777" w:rsidR="00F548F7" w:rsidRDefault="00F548F7" w:rsidP="00096385">
            <w:r>
              <w:rPr>
                <w:sz w:val="16"/>
                <w:szCs w:val="16"/>
              </w:rPr>
              <w:t>Introducing modification for NS_43 A-MPR region</w:t>
            </w:r>
          </w:p>
        </w:tc>
        <w:tc>
          <w:tcPr>
            <w:tcW w:w="517" w:type="dxa"/>
          </w:tcPr>
          <w:p w14:paraId="2417B7F4" w14:textId="77777777" w:rsidR="00F548F7" w:rsidRDefault="00F548F7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F8C5DC" w14:textId="77777777" w:rsidR="00F548F7" w:rsidRDefault="00F548F7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ECB67EF" w14:textId="77777777" w:rsidR="00F548F7" w:rsidRDefault="00F548F7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C5EFB96" w14:textId="77777777" w:rsidR="00F548F7" w:rsidRDefault="00F548F7" w:rsidP="00096385">
            <w:r>
              <w:rPr>
                <w:sz w:val="16"/>
                <w:szCs w:val="16"/>
              </w:rPr>
              <w:t>R5-235236</w:t>
            </w:r>
          </w:p>
        </w:tc>
        <w:tc>
          <w:tcPr>
            <w:tcW w:w="1597" w:type="dxa"/>
          </w:tcPr>
          <w:p w14:paraId="72E6996F" w14:textId="77777777" w:rsidR="00F548F7" w:rsidRDefault="00F548F7" w:rsidP="00096385">
            <w:r>
              <w:rPr>
                <w:sz w:val="16"/>
                <w:szCs w:val="16"/>
              </w:rPr>
              <w:t>Apple Benelux B.V.</w:t>
            </w:r>
          </w:p>
        </w:tc>
        <w:tc>
          <w:tcPr>
            <w:tcW w:w="1122" w:type="dxa"/>
          </w:tcPr>
          <w:p w14:paraId="13991F67" w14:textId="77777777" w:rsidR="00F548F7" w:rsidRDefault="00F548F7" w:rsidP="00096385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7456716E" w14:textId="77777777" w:rsidR="00F548F7" w:rsidRDefault="00F548F7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4A7FF3" w14:textId="77777777" w:rsidR="00F548F7" w:rsidRDefault="00F548F7" w:rsidP="00096385">
            <w:pPr>
              <w:rPr>
                <w:sz w:val="16"/>
                <w:szCs w:val="16"/>
              </w:rPr>
            </w:pPr>
          </w:p>
        </w:tc>
      </w:tr>
      <w:tr w:rsidR="00F548F7" w14:paraId="742E234B" w14:textId="77777777" w:rsidTr="00096385">
        <w:tc>
          <w:tcPr>
            <w:tcW w:w="879" w:type="dxa"/>
          </w:tcPr>
          <w:p w14:paraId="4F1F604C" w14:textId="77777777" w:rsidR="00F548F7" w:rsidRDefault="00F548F7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1BE307C" w14:textId="77777777" w:rsidR="00F548F7" w:rsidRDefault="00F548F7" w:rsidP="00096385">
            <w:r>
              <w:rPr>
                <w:sz w:val="16"/>
                <w:szCs w:val="16"/>
              </w:rPr>
              <w:t>2459</w:t>
            </w:r>
          </w:p>
        </w:tc>
        <w:tc>
          <w:tcPr>
            <w:tcW w:w="517" w:type="dxa"/>
          </w:tcPr>
          <w:p w14:paraId="7856B599" w14:textId="77777777" w:rsidR="00F548F7" w:rsidRDefault="00F548F7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81A366" w14:textId="77777777" w:rsidR="00F548F7" w:rsidRDefault="00F548F7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566515A" w14:textId="77777777" w:rsidR="00F548F7" w:rsidRDefault="00F548F7" w:rsidP="00096385">
            <w:r>
              <w:rPr>
                <w:sz w:val="16"/>
                <w:szCs w:val="16"/>
              </w:rPr>
              <w:t>Adding missing channel bandwidth for NS_01</w:t>
            </w:r>
          </w:p>
        </w:tc>
        <w:tc>
          <w:tcPr>
            <w:tcW w:w="517" w:type="dxa"/>
          </w:tcPr>
          <w:p w14:paraId="514BC69B" w14:textId="77777777" w:rsidR="00F548F7" w:rsidRDefault="00F548F7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0F0B23" w14:textId="77777777" w:rsidR="00F548F7" w:rsidRDefault="00F548F7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32B2DF5" w14:textId="77777777" w:rsidR="00F548F7" w:rsidRDefault="00F548F7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A8EED97" w14:textId="77777777" w:rsidR="00F548F7" w:rsidRDefault="00F548F7" w:rsidP="00096385">
            <w:r>
              <w:rPr>
                <w:sz w:val="16"/>
                <w:szCs w:val="16"/>
              </w:rPr>
              <w:t>R5-235237</w:t>
            </w:r>
          </w:p>
        </w:tc>
        <w:tc>
          <w:tcPr>
            <w:tcW w:w="1597" w:type="dxa"/>
          </w:tcPr>
          <w:p w14:paraId="183D8EAD" w14:textId="77777777" w:rsidR="00F548F7" w:rsidRDefault="00F548F7" w:rsidP="00096385">
            <w:r>
              <w:rPr>
                <w:sz w:val="16"/>
                <w:szCs w:val="16"/>
              </w:rPr>
              <w:t>Apple Benelux B.V.</w:t>
            </w:r>
          </w:p>
        </w:tc>
        <w:tc>
          <w:tcPr>
            <w:tcW w:w="1122" w:type="dxa"/>
          </w:tcPr>
          <w:p w14:paraId="0C974E01" w14:textId="77777777" w:rsidR="00F548F7" w:rsidRDefault="00F548F7" w:rsidP="00096385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239836F6" w14:textId="77777777" w:rsidR="00F548F7" w:rsidRDefault="00F548F7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81307E" w14:textId="77777777" w:rsidR="00F548F7" w:rsidRDefault="00F548F7" w:rsidP="00096385">
            <w:pPr>
              <w:rPr>
                <w:sz w:val="16"/>
                <w:szCs w:val="16"/>
              </w:rPr>
            </w:pPr>
          </w:p>
        </w:tc>
      </w:tr>
      <w:tr w:rsidR="00F548F7" w14:paraId="02368138" w14:textId="77777777" w:rsidTr="00096385">
        <w:tc>
          <w:tcPr>
            <w:tcW w:w="879" w:type="dxa"/>
          </w:tcPr>
          <w:p w14:paraId="290CE610" w14:textId="77777777" w:rsidR="00F548F7" w:rsidRDefault="00F548F7" w:rsidP="00096385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6EE2CA5A" w14:textId="77777777" w:rsidR="00F548F7" w:rsidRDefault="00F548F7" w:rsidP="00096385">
            <w:r>
              <w:rPr>
                <w:sz w:val="16"/>
                <w:szCs w:val="16"/>
              </w:rPr>
              <w:t>0305</w:t>
            </w:r>
          </w:p>
        </w:tc>
        <w:tc>
          <w:tcPr>
            <w:tcW w:w="517" w:type="dxa"/>
          </w:tcPr>
          <w:p w14:paraId="0D79D709" w14:textId="77777777" w:rsidR="00F548F7" w:rsidRDefault="00F548F7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63B1CF5" w14:textId="77777777" w:rsidR="00F548F7" w:rsidRDefault="00F548F7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4D2AEAE" w14:textId="77777777" w:rsidR="00F548F7" w:rsidRDefault="00F548F7" w:rsidP="00096385">
            <w:r>
              <w:rPr>
                <w:sz w:val="16"/>
                <w:szCs w:val="16"/>
              </w:rPr>
              <w:t>Adding applicability statement for NR SA FR1 DL interruptions at switching between two uplink carriers test cases</w:t>
            </w:r>
          </w:p>
        </w:tc>
        <w:tc>
          <w:tcPr>
            <w:tcW w:w="517" w:type="dxa"/>
          </w:tcPr>
          <w:p w14:paraId="51843495" w14:textId="77777777" w:rsidR="00F548F7" w:rsidRDefault="00F548F7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E21D35" w14:textId="77777777" w:rsidR="00F548F7" w:rsidRDefault="00F548F7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887555F" w14:textId="77777777" w:rsidR="00F548F7" w:rsidRDefault="00F548F7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AE2CC32" w14:textId="77777777" w:rsidR="00F548F7" w:rsidRDefault="00F548F7" w:rsidP="00096385">
            <w:r>
              <w:rPr>
                <w:sz w:val="16"/>
                <w:szCs w:val="16"/>
              </w:rPr>
              <w:t>R5-235801</w:t>
            </w:r>
          </w:p>
        </w:tc>
        <w:tc>
          <w:tcPr>
            <w:tcW w:w="1597" w:type="dxa"/>
          </w:tcPr>
          <w:p w14:paraId="09C053DD" w14:textId="77777777" w:rsidR="00F548F7" w:rsidRDefault="00F548F7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25DF384" w14:textId="77777777" w:rsidR="00F548F7" w:rsidRDefault="00F548F7" w:rsidP="00096385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5953EB90" w14:textId="77777777" w:rsidR="00F548F7" w:rsidRDefault="00F548F7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80E0A3" w14:textId="77777777" w:rsidR="00F548F7" w:rsidRDefault="00F548F7" w:rsidP="00096385">
            <w:pPr>
              <w:rPr>
                <w:sz w:val="16"/>
                <w:szCs w:val="16"/>
              </w:rPr>
            </w:pPr>
          </w:p>
        </w:tc>
      </w:tr>
      <w:tr w:rsidR="00F548F7" w14:paraId="5DBC91B1" w14:textId="77777777" w:rsidTr="00096385">
        <w:tc>
          <w:tcPr>
            <w:tcW w:w="879" w:type="dxa"/>
          </w:tcPr>
          <w:p w14:paraId="0007F712" w14:textId="77777777" w:rsidR="00F548F7" w:rsidRDefault="00F548F7" w:rsidP="00096385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4C9E2A15" w14:textId="77777777" w:rsidR="00F548F7" w:rsidRDefault="00F548F7" w:rsidP="00096385">
            <w:r>
              <w:rPr>
                <w:sz w:val="16"/>
                <w:szCs w:val="16"/>
              </w:rPr>
              <w:t>0326</w:t>
            </w:r>
          </w:p>
        </w:tc>
        <w:tc>
          <w:tcPr>
            <w:tcW w:w="517" w:type="dxa"/>
          </w:tcPr>
          <w:p w14:paraId="6AC14F79" w14:textId="77777777" w:rsidR="00F548F7" w:rsidRDefault="00F548F7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512BACA" w14:textId="77777777" w:rsidR="00F548F7" w:rsidRDefault="00F548F7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948518" w14:textId="77777777" w:rsidR="00F548F7" w:rsidRDefault="00F548F7" w:rsidP="00096385">
            <w:r>
              <w:rPr>
                <w:sz w:val="16"/>
                <w:szCs w:val="16"/>
              </w:rPr>
              <w:t>Addition of test applicability for 2Tx switching</w:t>
            </w:r>
          </w:p>
        </w:tc>
        <w:tc>
          <w:tcPr>
            <w:tcW w:w="517" w:type="dxa"/>
          </w:tcPr>
          <w:p w14:paraId="7EC2958C" w14:textId="77777777" w:rsidR="00F548F7" w:rsidRDefault="00F548F7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F02608" w14:textId="77777777" w:rsidR="00F548F7" w:rsidRDefault="00F548F7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CEFB248" w14:textId="77777777" w:rsidR="00F548F7" w:rsidRDefault="00F548F7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29768E4" w14:textId="77777777" w:rsidR="00F548F7" w:rsidRDefault="00F548F7" w:rsidP="00096385">
            <w:r>
              <w:rPr>
                <w:sz w:val="16"/>
                <w:szCs w:val="16"/>
              </w:rPr>
              <w:t>R5-235802</w:t>
            </w:r>
          </w:p>
        </w:tc>
        <w:tc>
          <w:tcPr>
            <w:tcW w:w="1597" w:type="dxa"/>
          </w:tcPr>
          <w:p w14:paraId="359FF2E2" w14:textId="77777777" w:rsidR="00F548F7" w:rsidRDefault="00F548F7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4358BE9" w14:textId="77777777" w:rsidR="00F548F7" w:rsidRDefault="00F548F7" w:rsidP="00096385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2545523F" w14:textId="77777777" w:rsidR="00F548F7" w:rsidRDefault="00F548F7" w:rsidP="00096385">
            <w:r>
              <w:rPr>
                <w:sz w:val="16"/>
                <w:szCs w:val="16"/>
              </w:rPr>
              <w:t>4.0, 4.1.1</w:t>
            </w:r>
          </w:p>
        </w:tc>
        <w:tc>
          <w:tcPr>
            <w:tcW w:w="998" w:type="dxa"/>
          </w:tcPr>
          <w:p w14:paraId="6F71043D" w14:textId="77777777" w:rsidR="00F548F7" w:rsidRDefault="00F548F7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F548F7" w14:paraId="76D6E4FC" w14:textId="77777777" w:rsidTr="00096385">
        <w:tc>
          <w:tcPr>
            <w:tcW w:w="879" w:type="dxa"/>
          </w:tcPr>
          <w:p w14:paraId="262E251E" w14:textId="77777777" w:rsidR="00F548F7" w:rsidRDefault="00F548F7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352C65D" w14:textId="77777777" w:rsidR="00F548F7" w:rsidRDefault="00F548F7" w:rsidP="00096385">
            <w:r>
              <w:rPr>
                <w:sz w:val="16"/>
                <w:szCs w:val="16"/>
              </w:rPr>
              <w:t>2493</w:t>
            </w:r>
          </w:p>
        </w:tc>
        <w:tc>
          <w:tcPr>
            <w:tcW w:w="517" w:type="dxa"/>
          </w:tcPr>
          <w:p w14:paraId="2990CF27" w14:textId="77777777" w:rsidR="00F548F7" w:rsidRDefault="00F548F7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367DE31" w14:textId="77777777" w:rsidR="00F548F7" w:rsidRDefault="00F548F7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C3BB2B" w14:textId="77777777" w:rsidR="00F548F7" w:rsidRDefault="00F548F7" w:rsidP="00096385">
            <w:r>
              <w:rPr>
                <w:sz w:val="16"/>
                <w:szCs w:val="16"/>
              </w:rPr>
              <w:t>Addition of NR SA FR1 DL interruptions at switching between two uplink carriers for 6.5.7A.2</w:t>
            </w:r>
          </w:p>
        </w:tc>
        <w:tc>
          <w:tcPr>
            <w:tcW w:w="517" w:type="dxa"/>
          </w:tcPr>
          <w:p w14:paraId="19F03165" w14:textId="77777777" w:rsidR="00F548F7" w:rsidRDefault="00F548F7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A3C230" w14:textId="77777777" w:rsidR="00F548F7" w:rsidRDefault="00F548F7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B5D84C0" w14:textId="77777777" w:rsidR="00F548F7" w:rsidRDefault="00F548F7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DBAA75F" w14:textId="77777777" w:rsidR="00F548F7" w:rsidRDefault="00F548F7" w:rsidP="00096385">
            <w:r>
              <w:rPr>
                <w:sz w:val="16"/>
                <w:szCs w:val="16"/>
              </w:rPr>
              <w:t>R5-235904</w:t>
            </w:r>
          </w:p>
        </w:tc>
        <w:tc>
          <w:tcPr>
            <w:tcW w:w="1597" w:type="dxa"/>
          </w:tcPr>
          <w:p w14:paraId="6CB3B762" w14:textId="77777777" w:rsidR="00F548F7" w:rsidRDefault="00F548F7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58F1C91" w14:textId="77777777" w:rsidR="00F548F7" w:rsidRDefault="00F548F7" w:rsidP="00096385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1E47CB28" w14:textId="77777777" w:rsidR="00F548F7" w:rsidRDefault="00F548F7" w:rsidP="00096385">
            <w:r>
              <w:rPr>
                <w:sz w:val="16"/>
                <w:szCs w:val="16"/>
              </w:rPr>
              <w:t>6.5.7A.2(new), E.4</w:t>
            </w:r>
          </w:p>
        </w:tc>
        <w:tc>
          <w:tcPr>
            <w:tcW w:w="998" w:type="dxa"/>
          </w:tcPr>
          <w:p w14:paraId="43498743" w14:textId="77777777" w:rsidR="00F548F7" w:rsidRDefault="00F548F7" w:rsidP="00096385">
            <w:r>
              <w:rPr>
                <w:sz w:val="16"/>
                <w:szCs w:val="16"/>
              </w:rPr>
              <w:t xml:space="preserve">TS/TR ... CR ...; TS 38.522 CR 0305TR 38.903 CR 2493; TS/TR ... CR ... </w:t>
            </w:r>
          </w:p>
        </w:tc>
      </w:tr>
      <w:tr w:rsidR="00F548F7" w14:paraId="61E53497" w14:textId="77777777" w:rsidTr="00096385">
        <w:tc>
          <w:tcPr>
            <w:tcW w:w="879" w:type="dxa"/>
          </w:tcPr>
          <w:p w14:paraId="2D1B9AF9" w14:textId="77777777" w:rsidR="00F548F7" w:rsidRDefault="00F548F7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7150D03" w14:textId="77777777" w:rsidR="00F548F7" w:rsidRDefault="00F548F7" w:rsidP="00096385">
            <w:r>
              <w:rPr>
                <w:sz w:val="16"/>
                <w:szCs w:val="16"/>
              </w:rPr>
              <w:t>2494</w:t>
            </w:r>
          </w:p>
        </w:tc>
        <w:tc>
          <w:tcPr>
            <w:tcW w:w="517" w:type="dxa"/>
          </w:tcPr>
          <w:p w14:paraId="1DA0FBAB" w14:textId="77777777" w:rsidR="00F548F7" w:rsidRDefault="00F548F7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3E37EDA" w14:textId="77777777" w:rsidR="00F548F7" w:rsidRDefault="00F548F7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9863FB9" w14:textId="77777777" w:rsidR="00F548F7" w:rsidRDefault="00F548F7" w:rsidP="00096385">
            <w:r>
              <w:rPr>
                <w:sz w:val="16"/>
                <w:szCs w:val="16"/>
              </w:rPr>
              <w:t>Addition of NR SA FR1 DL interruptions at switching between two uplink bands for 6.5.7B.2</w:t>
            </w:r>
          </w:p>
        </w:tc>
        <w:tc>
          <w:tcPr>
            <w:tcW w:w="517" w:type="dxa"/>
          </w:tcPr>
          <w:p w14:paraId="7E475D77" w14:textId="77777777" w:rsidR="00F548F7" w:rsidRDefault="00F548F7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D9A674" w14:textId="77777777" w:rsidR="00F548F7" w:rsidRDefault="00F548F7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2D36C4F" w14:textId="77777777" w:rsidR="00F548F7" w:rsidRDefault="00F548F7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3EEE712" w14:textId="77777777" w:rsidR="00F548F7" w:rsidRDefault="00F548F7" w:rsidP="00096385">
            <w:r>
              <w:rPr>
                <w:sz w:val="16"/>
                <w:szCs w:val="16"/>
              </w:rPr>
              <w:t>R5-235905</w:t>
            </w:r>
          </w:p>
        </w:tc>
        <w:tc>
          <w:tcPr>
            <w:tcW w:w="1597" w:type="dxa"/>
          </w:tcPr>
          <w:p w14:paraId="3F23653F" w14:textId="77777777" w:rsidR="00F548F7" w:rsidRDefault="00F548F7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BEFF535" w14:textId="77777777" w:rsidR="00F548F7" w:rsidRDefault="00F548F7" w:rsidP="00096385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4F9ECB7E" w14:textId="77777777" w:rsidR="00F548F7" w:rsidRDefault="00F548F7" w:rsidP="00096385">
            <w:r>
              <w:rPr>
                <w:sz w:val="16"/>
                <w:szCs w:val="16"/>
              </w:rPr>
              <w:t>6.5.7B.2(new), E.4</w:t>
            </w:r>
          </w:p>
        </w:tc>
        <w:tc>
          <w:tcPr>
            <w:tcW w:w="998" w:type="dxa"/>
          </w:tcPr>
          <w:p w14:paraId="19F1876E" w14:textId="77777777" w:rsidR="00F548F7" w:rsidRDefault="00F548F7" w:rsidP="00096385">
            <w:r>
              <w:rPr>
                <w:sz w:val="16"/>
                <w:szCs w:val="16"/>
              </w:rPr>
              <w:t xml:space="preserve">TS/TR ... CR ...TR 38.903 CR 0554; TS 38.522 CR 0305; TS/TR ... CR ... </w:t>
            </w:r>
          </w:p>
        </w:tc>
      </w:tr>
      <w:tr w:rsidR="00F548F7" w14:paraId="5E830F2C" w14:textId="77777777" w:rsidTr="00096385">
        <w:tc>
          <w:tcPr>
            <w:tcW w:w="879" w:type="dxa"/>
          </w:tcPr>
          <w:p w14:paraId="311F7673" w14:textId="77777777" w:rsidR="00F548F7" w:rsidRDefault="00F548F7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F0FDB58" w14:textId="77777777" w:rsidR="00F548F7" w:rsidRDefault="00F548F7" w:rsidP="00096385">
            <w:r>
              <w:rPr>
                <w:sz w:val="16"/>
                <w:szCs w:val="16"/>
              </w:rPr>
              <w:t>2495</w:t>
            </w:r>
          </w:p>
        </w:tc>
        <w:tc>
          <w:tcPr>
            <w:tcW w:w="517" w:type="dxa"/>
          </w:tcPr>
          <w:p w14:paraId="3E5E6FF9" w14:textId="77777777" w:rsidR="00F548F7" w:rsidRDefault="00F548F7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7FA755A" w14:textId="77777777" w:rsidR="00F548F7" w:rsidRDefault="00F548F7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E74EBFD" w14:textId="77777777" w:rsidR="00F548F7" w:rsidRDefault="00F548F7" w:rsidP="00096385">
            <w:r>
              <w:rPr>
                <w:sz w:val="16"/>
                <w:szCs w:val="16"/>
              </w:rPr>
              <w:t>Addition of DL interruptions at switching between two uplink bands with two transmit antenna connectors for 6.5.7C.1</w:t>
            </w:r>
          </w:p>
        </w:tc>
        <w:tc>
          <w:tcPr>
            <w:tcW w:w="517" w:type="dxa"/>
          </w:tcPr>
          <w:p w14:paraId="168E3123" w14:textId="77777777" w:rsidR="00F548F7" w:rsidRDefault="00F548F7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FFD8AA" w14:textId="77777777" w:rsidR="00F548F7" w:rsidRDefault="00F548F7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D27E080" w14:textId="77777777" w:rsidR="00F548F7" w:rsidRDefault="00F548F7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DDC7A2C" w14:textId="77777777" w:rsidR="00F548F7" w:rsidRDefault="00F548F7" w:rsidP="00096385">
            <w:r>
              <w:rPr>
                <w:sz w:val="16"/>
                <w:szCs w:val="16"/>
              </w:rPr>
              <w:t>R5-235706</w:t>
            </w:r>
          </w:p>
        </w:tc>
        <w:tc>
          <w:tcPr>
            <w:tcW w:w="1597" w:type="dxa"/>
          </w:tcPr>
          <w:p w14:paraId="6E47C47F" w14:textId="77777777" w:rsidR="00F548F7" w:rsidRDefault="00F548F7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24A2629" w14:textId="77777777" w:rsidR="00F548F7" w:rsidRDefault="00F548F7" w:rsidP="00096385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01A6CDA3" w14:textId="77777777" w:rsidR="00F548F7" w:rsidRDefault="00F548F7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2B986A" w14:textId="77777777" w:rsidR="00F548F7" w:rsidRDefault="00F548F7" w:rsidP="00096385">
            <w:pPr>
              <w:rPr>
                <w:sz w:val="16"/>
                <w:szCs w:val="16"/>
              </w:rPr>
            </w:pPr>
          </w:p>
        </w:tc>
      </w:tr>
      <w:tr w:rsidR="00F548F7" w14:paraId="4B446D6E" w14:textId="77777777" w:rsidTr="00096385">
        <w:tc>
          <w:tcPr>
            <w:tcW w:w="879" w:type="dxa"/>
          </w:tcPr>
          <w:p w14:paraId="64E9E951" w14:textId="77777777" w:rsidR="00F548F7" w:rsidRDefault="00F548F7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CA8BC90" w14:textId="77777777" w:rsidR="00F548F7" w:rsidRDefault="00F548F7" w:rsidP="00096385">
            <w:r>
              <w:rPr>
                <w:sz w:val="16"/>
                <w:szCs w:val="16"/>
              </w:rPr>
              <w:t>2496</w:t>
            </w:r>
          </w:p>
        </w:tc>
        <w:tc>
          <w:tcPr>
            <w:tcW w:w="517" w:type="dxa"/>
          </w:tcPr>
          <w:p w14:paraId="7056CEFB" w14:textId="77777777" w:rsidR="00F548F7" w:rsidRDefault="00F548F7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D4F57F6" w14:textId="77777777" w:rsidR="00F548F7" w:rsidRDefault="00F548F7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EE5E0B" w14:textId="77777777" w:rsidR="00F548F7" w:rsidRDefault="00F548F7" w:rsidP="00096385">
            <w:r>
              <w:rPr>
                <w:sz w:val="16"/>
                <w:szCs w:val="16"/>
              </w:rPr>
              <w:t>Addition of DL interruptions at switching between two uplink bands with two transmit antenna connectors for 6.5.7C.2</w:t>
            </w:r>
          </w:p>
        </w:tc>
        <w:tc>
          <w:tcPr>
            <w:tcW w:w="517" w:type="dxa"/>
          </w:tcPr>
          <w:p w14:paraId="0E9AB87F" w14:textId="77777777" w:rsidR="00F548F7" w:rsidRDefault="00F548F7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A49436" w14:textId="77777777" w:rsidR="00F548F7" w:rsidRDefault="00F548F7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4D6BEAD" w14:textId="77777777" w:rsidR="00F548F7" w:rsidRDefault="00F548F7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D5DAB44" w14:textId="77777777" w:rsidR="00F548F7" w:rsidRDefault="00F548F7" w:rsidP="00096385">
            <w:r>
              <w:rPr>
                <w:sz w:val="16"/>
                <w:szCs w:val="16"/>
              </w:rPr>
              <w:t>R5-235906</w:t>
            </w:r>
          </w:p>
        </w:tc>
        <w:tc>
          <w:tcPr>
            <w:tcW w:w="1597" w:type="dxa"/>
          </w:tcPr>
          <w:p w14:paraId="6D804749" w14:textId="77777777" w:rsidR="00F548F7" w:rsidRDefault="00F548F7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D3BB7D3" w14:textId="77777777" w:rsidR="00F548F7" w:rsidRDefault="00F548F7" w:rsidP="00096385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270800AE" w14:textId="77777777" w:rsidR="00F548F7" w:rsidRDefault="00F548F7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0EE3C1" w14:textId="77777777" w:rsidR="00F548F7" w:rsidRDefault="00F548F7" w:rsidP="00096385">
            <w:pPr>
              <w:rPr>
                <w:sz w:val="16"/>
                <w:szCs w:val="16"/>
              </w:rPr>
            </w:pPr>
          </w:p>
        </w:tc>
      </w:tr>
      <w:tr w:rsidR="00F548F7" w14:paraId="5BC74E90" w14:textId="77777777" w:rsidTr="00096385">
        <w:tc>
          <w:tcPr>
            <w:tcW w:w="879" w:type="dxa"/>
          </w:tcPr>
          <w:p w14:paraId="1B26FACB" w14:textId="77777777" w:rsidR="00F548F7" w:rsidRDefault="00F548F7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16FEB74" w14:textId="77777777" w:rsidR="00F548F7" w:rsidRDefault="00F548F7" w:rsidP="00096385">
            <w:r>
              <w:rPr>
                <w:sz w:val="16"/>
                <w:szCs w:val="16"/>
              </w:rPr>
              <w:t>2571</w:t>
            </w:r>
          </w:p>
        </w:tc>
        <w:tc>
          <w:tcPr>
            <w:tcW w:w="517" w:type="dxa"/>
          </w:tcPr>
          <w:p w14:paraId="7DA89355" w14:textId="77777777" w:rsidR="00F548F7" w:rsidRDefault="00F548F7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292E0C" w14:textId="77777777" w:rsidR="00F548F7" w:rsidRDefault="00F548F7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1D85A1B" w14:textId="77777777" w:rsidR="00F548F7" w:rsidRDefault="00F548F7" w:rsidP="00096385">
            <w:r>
              <w:rPr>
                <w:sz w:val="16"/>
                <w:szCs w:val="16"/>
              </w:rPr>
              <w:t>Test tolerances and measurement uncertainty for DL interruptions testcases 6.5.7A.2 and 6.5.7B.2</w:t>
            </w:r>
          </w:p>
        </w:tc>
        <w:tc>
          <w:tcPr>
            <w:tcW w:w="517" w:type="dxa"/>
          </w:tcPr>
          <w:p w14:paraId="340565D2" w14:textId="77777777" w:rsidR="00F548F7" w:rsidRDefault="00F548F7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2002FA" w14:textId="77777777" w:rsidR="00F548F7" w:rsidRDefault="00F548F7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D1F1AEB" w14:textId="77777777" w:rsidR="00F548F7" w:rsidRDefault="00F548F7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D588B00" w14:textId="77777777" w:rsidR="00F548F7" w:rsidRDefault="00F548F7" w:rsidP="00096385">
            <w:r>
              <w:rPr>
                <w:sz w:val="16"/>
                <w:szCs w:val="16"/>
              </w:rPr>
              <w:t>R5-234776</w:t>
            </w:r>
          </w:p>
        </w:tc>
        <w:tc>
          <w:tcPr>
            <w:tcW w:w="1597" w:type="dxa"/>
          </w:tcPr>
          <w:p w14:paraId="78D972D6" w14:textId="77777777" w:rsidR="00F548F7" w:rsidRDefault="00F548F7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917750D" w14:textId="77777777" w:rsidR="00F548F7" w:rsidRDefault="00F548F7" w:rsidP="00096385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23F25090" w14:textId="77777777" w:rsidR="00F548F7" w:rsidRDefault="00F548F7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20959D0" w14:textId="77777777" w:rsidR="00F548F7" w:rsidRDefault="00F548F7" w:rsidP="00096385">
            <w:pPr>
              <w:rPr>
                <w:sz w:val="16"/>
                <w:szCs w:val="16"/>
              </w:rPr>
            </w:pPr>
          </w:p>
        </w:tc>
      </w:tr>
      <w:tr w:rsidR="00F548F7" w14:paraId="7A1A42DB" w14:textId="77777777" w:rsidTr="00096385">
        <w:tc>
          <w:tcPr>
            <w:tcW w:w="879" w:type="dxa"/>
          </w:tcPr>
          <w:p w14:paraId="081DC787" w14:textId="77777777" w:rsidR="00F548F7" w:rsidRDefault="00F548F7" w:rsidP="00096385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797C3804" w14:textId="77777777" w:rsidR="00F548F7" w:rsidRDefault="00F548F7" w:rsidP="00096385">
            <w:r>
              <w:rPr>
                <w:sz w:val="16"/>
                <w:szCs w:val="16"/>
              </w:rPr>
              <w:t>0554</w:t>
            </w:r>
          </w:p>
        </w:tc>
        <w:tc>
          <w:tcPr>
            <w:tcW w:w="517" w:type="dxa"/>
          </w:tcPr>
          <w:p w14:paraId="2D7DF794" w14:textId="77777777" w:rsidR="00F548F7" w:rsidRDefault="00F548F7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8FA1A3" w14:textId="77777777" w:rsidR="00F548F7" w:rsidRDefault="00F548F7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538BEE3" w14:textId="77777777" w:rsidR="00F548F7" w:rsidRDefault="00F548F7" w:rsidP="00096385">
            <w:r>
              <w:rPr>
                <w:sz w:val="16"/>
                <w:szCs w:val="16"/>
              </w:rPr>
              <w:t>Test Tolerances for NR SA FR1 DL interruptions at switching between two uplink carriers for 6.5.7A.2</w:t>
            </w:r>
          </w:p>
        </w:tc>
        <w:tc>
          <w:tcPr>
            <w:tcW w:w="517" w:type="dxa"/>
          </w:tcPr>
          <w:p w14:paraId="0CFFC7AF" w14:textId="77777777" w:rsidR="00F548F7" w:rsidRDefault="00F548F7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9C4769" w14:textId="77777777" w:rsidR="00F548F7" w:rsidRDefault="00F548F7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456C61E2" w14:textId="77777777" w:rsidR="00F548F7" w:rsidRDefault="00F548F7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9F3F3AA" w14:textId="77777777" w:rsidR="00F548F7" w:rsidRDefault="00F548F7" w:rsidP="00096385">
            <w:r>
              <w:rPr>
                <w:sz w:val="16"/>
                <w:szCs w:val="16"/>
              </w:rPr>
              <w:t>R5-234349</w:t>
            </w:r>
          </w:p>
        </w:tc>
        <w:tc>
          <w:tcPr>
            <w:tcW w:w="1597" w:type="dxa"/>
          </w:tcPr>
          <w:p w14:paraId="4ED7B56C" w14:textId="77777777" w:rsidR="00F548F7" w:rsidRDefault="00F548F7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457C2F5" w14:textId="77777777" w:rsidR="00F548F7" w:rsidRDefault="00F548F7" w:rsidP="00096385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75DEF8DB" w14:textId="77777777" w:rsidR="00F548F7" w:rsidRDefault="00F548F7" w:rsidP="00096385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05FDF12F" w14:textId="77777777" w:rsidR="00F548F7" w:rsidRDefault="00F548F7" w:rsidP="00096385">
            <w:r>
              <w:rPr>
                <w:sz w:val="16"/>
                <w:szCs w:val="16"/>
              </w:rPr>
              <w:t xml:space="preserve">TS/TR ... CR ... ; TS 38.533 CR 2493; TS/TR ... CR ... </w:t>
            </w:r>
          </w:p>
        </w:tc>
      </w:tr>
      <w:tr w:rsidR="00F548F7" w14:paraId="5D822668" w14:textId="77777777" w:rsidTr="00096385">
        <w:tc>
          <w:tcPr>
            <w:tcW w:w="879" w:type="dxa"/>
          </w:tcPr>
          <w:p w14:paraId="5C83C0E5" w14:textId="77777777" w:rsidR="00F548F7" w:rsidRDefault="00F548F7" w:rsidP="00096385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458BFC6A" w14:textId="77777777" w:rsidR="00F548F7" w:rsidRDefault="00F548F7" w:rsidP="00096385">
            <w:r>
              <w:rPr>
                <w:sz w:val="16"/>
                <w:szCs w:val="16"/>
              </w:rPr>
              <w:t>0555</w:t>
            </w:r>
          </w:p>
        </w:tc>
        <w:tc>
          <w:tcPr>
            <w:tcW w:w="517" w:type="dxa"/>
          </w:tcPr>
          <w:p w14:paraId="265F4594" w14:textId="77777777" w:rsidR="00F548F7" w:rsidRDefault="00F548F7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FCF4CA" w14:textId="77777777" w:rsidR="00F548F7" w:rsidRDefault="00F548F7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647C1CD" w14:textId="77777777" w:rsidR="00F548F7" w:rsidRDefault="00F548F7" w:rsidP="00096385">
            <w:r>
              <w:rPr>
                <w:sz w:val="16"/>
                <w:szCs w:val="16"/>
              </w:rPr>
              <w:t>Test Tolerances for NR SA FR1 DL interruptions at switching between two uplink bands for 6.5.7B.2</w:t>
            </w:r>
          </w:p>
        </w:tc>
        <w:tc>
          <w:tcPr>
            <w:tcW w:w="517" w:type="dxa"/>
          </w:tcPr>
          <w:p w14:paraId="59E295D6" w14:textId="77777777" w:rsidR="00F548F7" w:rsidRDefault="00F548F7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9B0DB4" w14:textId="77777777" w:rsidR="00F548F7" w:rsidRDefault="00F548F7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2B699FDD" w14:textId="77777777" w:rsidR="00F548F7" w:rsidRDefault="00F548F7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E26A33A" w14:textId="77777777" w:rsidR="00F548F7" w:rsidRDefault="00F548F7" w:rsidP="00096385">
            <w:r>
              <w:rPr>
                <w:sz w:val="16"/>
                <w:szCs w:val="16"/>
              </w:rPr>
              <w:t>R5-234350</w:t>
            </w:r>
          </w:p>
        </w:tc>
        <w:tc>
          <w:tcPr>
            <w:tcW w:w="1597" w:type="dxa"/>
          </w:tcPr>
          <w:p w14:paraId="7B50958C" w14:textId="77777777" w:rsidR="00F548F7" w:rsidRDefault="00F548F7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D8625E0" w14:textId="77777777" w:rsidR="00F548F7" w:rsidRDefault="00F548F7" w:rsidP="00096385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7E67F2B0" w14:textId="77777777" w:rsidR="00F548F7" w:rsidRDefault="00F548F7" w:rsidP="00096385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74D654DA" w14:textId="77777777" w:rsidR="00F548F7" w:rsidRDefault="00F548F7" w:rsidP="00096385">
            <w:r>
              <w:rPr>
                <w:sz w:val="16"/>
                <w:szCs w:val="16"/>
              </w:rPr>
              <w:t xml:space="preserve">TS/TR ... CR ... ; TS 38.533 CR 2494; TS/TR ... CR ... </w:t>
            </w:r>
          </w:p>
        </w:tc>
      </w:tr>
      <w:tr w:rsidR="00F548F7" w14:paraId="1BA9D362" w14:textId="77777777" w:rsidTr="00096385">
        <w:tc>
          <w:tcPr>
            <w:tcW w:w="879" w:type="dxa"/>
          </w:tcPr>
          <w:p w14:paraId="65083D52" w14:textId="77777777" w:rsidR="00F548F7" w:rsidRDefault="00F548F7" w:rsidP="00096385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08254EF4" w14:textId="77777777" w:rsidR="00F548F7" w:rsidRDefault="00F548F7" w:rsidP="00096385">
            <w:r>
              <w:rPr>
                <w:sz w:val="16"/>
                <w:szCs w:val="16"/>
              </w:rPr>
              <w:t>0805</w:t>
            </w:r>
          </w:p>
        </w:tc>
        <w:tc>
          <w:tcPr>
            <w:tcW w:w="517" w:type="dxa"/>
          </w:tcPr>
          <w:p w14:paraId="1A52AA27" w14:textId="77777777" w:rsidR="00F548F7" w:rsidRDefault="00F548F7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5666E4" w14:textId="77777777" w:rsidR="00F548F7" w:rsidRDefault="00F548F7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DB63908" w14:textId="77777777" w:rsidR="00F548F7" w:rsidRDefault="00F548F7" w:rsidP="00096385">
            <w:r>
              <w:rPr>
                <w:sz w:val="16"/>
                <w:szCs w:val="16"/>
              </w:rPr>
              <w:t>Addition of TP analysis of 6.3A.3.3 2Tx-2Tx UL switching for inter-band CA</w:t>
            </w:r>
          </w:p>
        </w:tc>
        <w:tc>
          <w:tcPr>
            <w:tcW w:w="517" w:type="dxa"/>
          </w:tcPr>
          <w:p w14:paraId="12B6B9A8" w14:textId="77777777" w:rsidR="00F548F7" w:rsidRDefault="00F548F7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FD1C08" w14:textId="77777777" w:rsidR="00F548F7" w:rsidRDefault="00F548F7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72902A6" w14:textId="77777777" w:rsidR="00F548F7" w:rsidRDefault="00F548F7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B57666F" w14:textId="77777777" w:rsidR="00F548F7" w:rsidRDefault="00F548F7" w:rsidP="00096385">
            <w:r>
              <w:rPr>
                <w:sz w:val="16"/>
                <w:szCs w:val="16"/>
              </w:rPr>
              <w:t>R5-234849</w:t>
            </w:r>
          </w:p>
        </w:tc>
        <w:tc>
          <w:tcPr>
            <w:tcW w:w="1597" w:type="dxa"/>
          </w:tcPr>
          <w:p w14:paraId="230178C8" w14:textId="77777777" w:rsidR="00F548F7" w:rsidRDefault="00F548F7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A835CF0" w14:textId="77777777" w:rsidR="00F548F7" w:rsidRDefault="00F548F7" w:rsidP="00096385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6C911337" w14:textId="77777777" w:rsidR="00F548F7" w:rsidRDefault="00F548F7" w:rsidP="00096385">
            <w:r>
              <w:rPr>
                <w:sz w:val="16"/>
                <w:szCs w:val="16"/>
              </w:rPr>
              <w:t>4.1.1.1</w:t>
            </w:r>
          </w:p>
        </w:tc>
        <w:tc>
          <w:tcPr>
            <w:tcW w:w="998" w:type="dxa"/>
          </w:tcPr>
          <w:p w14:paraId="149B0F62" w14:textId="77777777" w:rsidR="00F548F7" w:rsidRDefault="00F548F7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14:paraId="5D1F1397" w14:textId="77777777" w:rsidR="00F548F7" w:rsidRDefault="00F548F7" w:rsidP="00F548F7"/>
    <w:p w14:paraId="0C3F8284" w14:textId="77777777" w:rsidR="00F548F7" w:rsidRDefault="00F548F7" w:rsidP="00F548F7"/>
    <w:p w14:paraId="792F4594" w14:textId="77777777" w:rsidR="00F548F7" w:rsidRPr="00917427" w:rsidRDefault="00F548F7" w:rsidP="00F548F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RP-231650</w:t>
      </w:r>
      <w:r>
        <w:rPr>
          <w:b/>
          <w:i/>
          <w:noProof/>
          <w:sz w:val="28"/>
        </w:rPr>
        <w:fldChar w:fldCharType="end"/>
      </w:r>
    </w:p>
    <w:p w14:paraId="258D30F5" w14:textId="77777777" w:rsidR="00F548F7" w:rsidRPr="00784730" w:rsidRDefault="00F548F7" w:rsidP="00F548F7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349BF9F3" w14:textId="77777777" w:rsidR="00F548F7" w:rsidRPr="00050554" w:rsidRDefault="00F548F7" w:rsidP="00F548F7">
      <w:pPr>
        <w:rPr>
          <w:rFonts w:ascii="Arial" w:hAnsi="Arial" w:cs="Arial"/>
          <w:b/>
          <w:bCs/>
          <w:lang w:val="en-US"/>
        </w:rPr>
      </w:pPr>
    </w:p>
    <w:p w14:paraId="5ED0BC09" w14:textId="77777777" w:rsidR="00F548F7" w:rsidRDefault="00F548F7" w:rsidP="00F548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08CAA088" w14:textId="77777777" w:rsidR="00F548F7" w:rsidRPr="00E145B1" w:rsidRDefault="00F548F7" w:rsidP="00F548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Further enhancements of NR RF requirements for frequency range 2 (FR2) (NR_RF_FR2_req_enh2-UEConTest)</w:t>
      </w:r>
      <w:r>
        <w:rPr>
          <w:rFonts w:ascii="Arial" w:hAnsi="Arial" w:cs="Arial"/>
          <w:b/>
          <w:bCs/>
        </w:rPr>
        <w:fldChar w:fldCharType="end"/>
      </w:r>
    </w:p>
    <w:p w14:paraId="607D2D2A" w14:textId="77777777" w:rsidR="00F548F7" w:rsidRDefault="00F548F7" w:rsidP="00F548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13.3.8</w:t>
      </w:r>
      <w:r>
        <w:rPr>
          <w:rFonts w:ascii="Arial" w:hAnsi="Arial" w:cs="Arial"/>
          <w:b/>
          <w:bCs/>
        </w:rPr>
        <w:fldChar w:fldCharType="end"/>
      </w:r>
    </w:p>
    <w:p w14:paraId="3D3A8118" w14:textId="77777777" w:rsidR="00F548F7" w:rsidRDefault="00F548F7" w:rsidP="00F548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8775196" w14:textId="77777777" w:rsidR="00F548F7" w:rsidRDefault="00F548F7" w:rsidP="00F548F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4818F21" w14:textId="77777777" w:rsidR="00F548F7" w:rsidRPr="004E535C" w:rsidRDefault="00F548F7" w:rsidP="00F548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548F7" w:rsidRPr="004E535C" w14:paraId="41E4E3B2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95CC233" w14:textId="77777777" w:rsidR="00F548F7" w:rsidRPr="00BF1EB6" w:rsidRDefault="00F548F7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692F6DE" w14:textId="77777777" w:rsidR="00F548F7" w:rsidRPr="00BF1EB6" w:rsidRDefault="00F548F7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F158268" w14:textId="77777777" w:rsidR="00F548F7" w:rsidRPr="00BF1EB6" w:rsidRDefault="00F548F7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738AEDD" w14:textId="77777777" w:rsidR="00F548F7" w:rsidRPr="00BF1EB6" w:rsidRDefault="00F548F7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4994162" w14:textId="77777777" w:rsidR="00F548F7" w:rsidRPr="00BF1EB6" w:rsidRDefault="00F548F7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66E120F" w14:textId="77777777" w:rsidR="00F548F7" w:rsidRPr="00BF1EB6" w:rsidRDefault="00F548F7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7B7B1E5" w14:textId="77777777" w:rsidR="00F548F7" w:rsidRPr="00BF1EB6" w:rsidRDefault="00F548F7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D30A67C" w14:textId="77777777" w:rsidR="00F548F7" w:rsidRPr="00BF1EB6" w:rsidRDefault="00F548F7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E6FCC79" w14:textId="77777777" w:rsidR="00F548F7" w:rsidRPr="00BF1EB6" w:rsidRDefault="00F548F7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204073D" w14:textId="77777777" w:rsidR="00F548F7" w:rsidRPr="00BF1EB6" w:rsidRDefault="00F548F7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F967B5D" w14:textId="77777777" w:rsidR="00F548F7" w:rsidRPr="00BF1EB6" w:rsidRDefault="00F548F7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B076E36" w14:textId="77777777" w:rsidR="00F548F7" w:rsidRPr="00BF1EB6" w:rsidRDefault="00F548F7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71BD5C6" w14:textId="77777777" w:rsidR="00F548F7" w:rsidRPr="00BF1EB6" w:rsidRDefault="00F548F7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548F7" w14:paraId="5074B230" w14:textId="77777777" w:rsidTr="00096385">
        <w:tc>
          <w:tcPr>
            <w:tcW w:w="879" w:type="dxa"/>
          </w:tcPr>
          <w:p w14:paraId="05000A8B" w14:textId="77777777" w:rsidR="00F548F7" w:rsidRDefault="00F548F7" w:rsidP="00096385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6DA13908" w14:textId="77777777" w:rsidR="00F548F7" w:rsidRDefault="00F548F7" w:rsidP="00096385">
            <w:r>
              <w:rPr>
                <w:sz w:val="16"/>
                <w:szCs w:val="16"/>
              </w:rPr>
              <w:t>0964</w:t>
            </w:r>
          </w:p>
        </w:tc>
        <w:tc>
          <w:tcPr>
            <w:tcW w:w="517" w:type="dxa"/>
          </w:tcPr>
          <w:p w14:paraId="5D15CD22" w14:textId="77777777" w:rsidR="00F548F7" w:rsidRDefault="00F548F7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86B7A7A" w14:textId="77777777" w:rsidR="00F548F7" w:rsidRDefault="00F548F7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466E17" w14:textId="77777777" w:rsidR="00F548F7" w:rsidRDefault="00F548F7" w:rsidP="00096385">
            <w:r>
              <w:rPr>
                <w:sz w:val="16"/>
                <w:szCs w:val="16"/>
              </w:rPr>
              <w:t>Updates on PUMAX,f,c tolerance</w:t>
            </w:r>
          </w:p>
        </w:tc>
        <w:tc>
          <w:tcPr>
            <w:tcW w:w="517" w:type="dxa"/>
          </w:tcPr>
          <w:p w14:paraId="2EFA450B" w14:textId="77777777" w:rsidR="00F548F7" w:rsidRDefault="00F548F7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3784EC" w14:textId="77777777" w:rsidR="00F548F7" w:rsidRDefault="00F548F7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36F327FA" w14:textId="77777777" w:rsidR="00F548F7" w:rsidRDefault="00F548F7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9517E49" w14:textId="77777777" w:rsidR="00F548F7" w:rsidRDefault="00F548F7" w:rsidP="00096385">
            <w:r>
              <w:rPr>
                <w:sz w:val="16"/>
                <w:szCs w:val="16"/>
              </w:rPr>
              <w:t>R5-235831</w:t>
            </w:r>
          </w:p>
        </w:tc>
        <w:tc>
          <w:tcPr>
            <w:tcW w:w="1597" w:type="dxa"/>
          </w:tcPr>
          <w:p w14:paraId="36666F8A" w14:textId="77777777" w:rsidR="00F548F7" w:rsidRDefault="00F548F7" w:rsidP="00096385">
            <w:r>
              <w:rPr>
                <w:sz w:val="16"/>
                <w:szCs w:val="16"/>
              </w:rPr>
              <w:t>Apple Switzerland AG</w:t>
            </w:r>
          </w:p>
        </w:tc>
        <w:tc>
          <w:tcPr>
            <w:tcW w:w="1122" w:type="dxa"/>
          </w:tcPr>
          <w:p w14:paraId="12D1E3BE" w14:textId="77777777" w:rsidR="00F548F7" w:rsidRDefault="00F548F7" w:rsidP="00096385">
            <w:r>
              <w:rPr>
                <w:sz w:val="16"/>
                <w:szCs w:val="16"/>
              </w:rPr>
              <w:t>NR_RF_FR2_req_enh2-UEConTest</w:t>
            </w:r>
          </w:p>
        </w:tc>
        <w:tc>
          <w:tcPr>
            <w:tcW w:w="2323" w:type="dxa"/>
          </w:tcPr>
          <w:p w14:paraId="191AA500" w14:textId="77777777" w:rsidR="00F548F7" w:rsidRDefault="00F548F7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38B496" w14:textId="77777777" w:rsidR="00F548F7" w:rsidRDefault="00F548F7" w:rsidP="00096385">
            <w:pPr>
              <w:rPr>
                <w:sz w:val="16"/>
                <w:szCs w:val="16"/>
              </w:rPr>
            </w:pPr>
          </w:p>
        </w:tc>
      </w:tr>
      <w:tr w:rsidR="00F548F7" w14:paraId="36FD0192" w14:textId="77777777" w:rsidTr="00096385">
        <w:tc>
          <w:tcPr>
            <w:tcW w:w="879" w:type="dxa"/>
          </w:tcPr>
          <w:p w14:paraId="27E4B128" w14:textId="77777777" w:rsidR="00F548F7" w:rsidRDefault="00F548F7" w:rsidP="00096385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0B6D1D95" w14:textId="77777777" w:rsidR="00F548F7" w:rsidRDefault="00F548F7" w:rsidP="00096385">
            <w:r>
              <w:rPr>
                <w:sz w:val="16"/>
                <w:szCs w:val="16"/>
              </w:rPr>
              <w:t>0965</w:t>
            </w:r>
          </w:p>
        </w:tc>
        <w:tc>
          <w:tcPr>
            <w:tcW w:w="517" w:type="dxa"/>
          </w:tcPr>
          <w:p w14:paraId="74148CA1" w14:textId="77777777" w:rsidR="00F548F7" w:rsidRDefault="00F548F7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36402D5" w14:textId="77777777" w:rsidR="00F548F7" w:rsidRDefault="00F548F7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CD9971" w14:textId="77777777" w:rsidR="00F548F7" w:rsidRDefault="00F548F7" w:rsidP="00096385">
            <w:r>
              <w:rPr>
                <w:sz w:val="16"/>
                <w:szCs w:val="16"/>
              </w:rPr>
              <w:t>Updates on EIS Relaxation for CA operation by aggregate channel bandwidth</w:t>
            </w:r>
          </w:p>
        </w:tc>
        <w:tc>
          <w:tcPr>
            <w:tcW w:w="517" w:type="dxa"/>
          </w:tcPr>
          <w:p w14:paraId="70846BC0" w14:textId="77777777" w:rsidR="00F548F7" w:rsidRDefault="00F548F7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268D94" w14:textId="77777777" w:rsidR="00F548F7" w:rsidRDefault="00F548F7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19121EBD" w14:textId="77777777" w:rsidR="00F548F7" w:rsidRDefault="00F548F7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732066F" w14:textId="77777777" w:rsidR="00F548F7" w:rsidRDefault="00F548F7" w:rsidP="00096385">
            <w:r>
              <w:rPr>
                <w:sz w:val="16"/>
                <w:szCs w:val="16"/>
              </w:rPr>
              <w:t>R5-235835</w:t>
            </w:r>
          </w:p>
        </w:tc>
        <w:tc>
          <w:tcPr>
            <w:tcW w:w="1597" w:type="dxa"/>
          </w:tcPr>
          <w:p w14:paraId="052DBEFF" w14:textId="77777777" w:rsidR="00F548F7" w:rsidRDefault="00F548F7" w:rsidP="00096385">
            <w:r>
              <w:rPr>
                <w:sz w:val="16"/>
                <w:szCs w:val="16"/>
              </w:rPr>
              <w:t>Apple Switzerland AG</w:t>
            </w:r>
          </w:p>
        </w:tc>
        <w:tc>
          <w:tcPr>
            <w:tcW w:w="1122" w:type="dxa"/>
          </w:tcPr>
          <w:p w14:paraId="4704FAFA" w14:textId="77777777" w:rsidR="00F548F7" w:rsidRDefault="00F548F7" w:rsidP="00096385">
            <w:r>
              <w:rPr>
                <w:sz w:val="16"/>
                <w:szCs w:val="16"/>
              </w:rPr>
              <w:t>NR_RF_FR2_req_enh2-UEConTest</w:t>
            </w:r>
          </w:p>
        </w:tc>
        <w:tc>
          <w:tcPr>
            <w:tcW w:w="2323" w:type="dxa"/>
          </w:tcPr>
          <w:p w14:paraId="251D2775" w14:textId="77777777" w:rsidR="00F548F7" w:rsidRDefault="00F548F7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7F76CA" w14:textId="77777777" w:rsidR="00F548F7" w:rsidRDefault="00F548F7" w:rsidP="00096385">
            <w:pPr>
              <w:rPr>
                <w:sz w:val="16"/>
                <w:szCs w:val="16"/>
              </w:rPr>
            </w:pPr>
          </w:p>
        </w:tc>
      </w:tr>
      <w:tr w:rsidR="00F548F7" w14:paraId="014DD888" w14:textId="77777777" w:rsidTr="00096385">
        <w:tc>
          <w:tcPr>
            <w:tcW w:w="879" w:type="dxa"/>
          </w:tcPr>
          <w:p w14:paraId="2331FDE1" w14:textId="77777777" w:rsidR="00F548F7" w:rsidRDefault="00F548F7" w:rsidP="00096385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4FE57149" w14:textId="77777777" w:rsidR="00F548F7" w:rsidRDefault="00F548F7" w:rsidP="00096385">
            <w:r>
              <w:rPr>
                <w:sz w:val="16"/>
                <w:szCs w:val="16"/>
              </w:rPr>
              <w:t>0966</w:t>
            </w:r>
          </w:p>
        </w:tc>
        <w:tc>
          <w:tcPr>
            <w:tcW w:w="517" w:type="dxa"/>
          </w:tcPr>
          <w:p w14:paraId="3037E17A" w14:textId="77777777" w:rsidR="00F548F7" w:rsidRDefault="00F548F7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AD1C4A2" w14:textId="77777777" w:rsidR="00F548F7" w:rsidRDefault="00F548F7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C71675A" w14:textId="77777777" w:rsidR="00F548F7" w:rsidRDefault="00F548F7" w:rsidP="00096385">
            <w:r>
              <w:rPr>
                <w:sz w:val="16"/>
                <w:szCs w:val="16"/>
              </w:rPr>
              <w:t>Updates on PUMAX,f,c tolerance</w:t>
            </w:r>
          </w:p>
        </w:tc>
        <w:tc>
          <w:tcPr>
            <w:tcW w:w="517" w:type="dxa"/>
          </w:tcPr>
          <w:p w14:paraId="75969BC4" w14:textId="77777777" w:rsidR="00F548F7" w:rsidRDefault="00F548F7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E2B7A0" w14:textId="77777777" w:rsidR="00F548F7" w:rsidRDefault="00F548F7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6DAB2DB2" w14:textId="77777777" w:rsidR="00F548F7" w:rsidRDefault="00F548F7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B04E4D2" w14:textId="77777777" w:rsidR="00F548F7" w:rsidRDefault="00F548F7" w:rsidP="00096385">
            <w:r>
              <w:rPr>
                <w:sz w:val="16"/>
                <w:szCs w:val="16"/>
              </w:rPr>
              <w:t>R5-235832</w:t>
            </w:r>
          </w:p>
        </w:tc>
        <w:tc>
          <w:tcPr>
            <w:tcW w:w="1597" w:type="dxa"/>
          </w:tcPr>
          <w:p w14:paraId="65CB4080" w14:textId="77777777" w:rsidR="00F548F7" w:rsidRDefault="00F548F7" w:rsidP="00096385">
            <w:r>
              <w:rPr>
                <w:sz w:val="16"/>
                <w:szCs w:val="16"/>
              </w:rPr>
              <w:t>Apple Switzerland AG</w:t>
            </w:r>
          </w:p>
        </w:tc>
        <w:tc>
          <w:tcPr>
            <w:tcW w:w="1122" w:type="dxa"/>
          </w:tcPr>
          <w:p w14:paraId="41766423" w14:textId="77777777" w:rsidR="00F548F7" w:rsidRDefault="00F548F7" w:rsidP="00096385">
            <w:r>
              <w:rPr>
                <w:sz w:val="16"/>
                <w:szCs w:val="16"/>
              </w:rPr>
              <w:t>NR_RF_FR2_req_enh2-UEConTest</w:t>
            </w:r>
          </w:p>
        </w:tc>
        <w:tc>
          <w:tcPr>
            <w:tcW w:w="2323" w:type="dxa"/>
          </w:tcPr>
          <w:p w14:paraId="75EC734B" w14:textId="77777777" w:rsidR="00F548F7" w:rsidRDefault="00F548F7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10099F" w14:textId="77777777" w:rsidR="00F548F7" w:rsidRDefault="00F548F7" w:rsidP="00096385">
            <w:pPr>
              <w:rPr>
                <w:sz w:val="16"/>
                <w:szCs w:val="16"/>
              </w:rPr>
            </w:pPr>
          </w:p>
        </w:tc>
      </w:tr>
      <w:tr w:rsidR="00F548F7" w14:paraId="746D77B5" w14:textId="77777777" w:rsidTr="00096385">
        <w:tc>
          <w:tcPr>
            <w:tcW w:w="879" w:type="dxa"/>
          </w:tcPr>
          <w:p w14:paraId="22787CA0" w14:textId="77777777" w:rsidR="00F548F7" w:rsidRDefault="00F548F7" w:rsidP="00096385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0351C7D8" w14:textId="77777777" w:rsidR="00F548F7" w:rsidRDefault="00F548F7" w:rsidP="00096385">
            <w:r>
              <w:rPr>
                <w:sz w:val="16"/>
                <w:szCs w:val="16"/>
              </w:rPr>
              <w:t>0967</w:t>
            </w:r>
          </w:p>
        </w:tc>
        <w:tc>
          <w:tcPr>
            <w:tcW w:w="517" w:type="dxa"/>
          </w:tcPr>
          <w:p w14:paraId="736C4D8B" w14:textId="77777777" w:rsidR="00F548F7" w:rsidRDefault="00F548F7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CE7CC2B" w14:textId="77777777" w:rsidR="00F548F7" w:rsidRDefault="00F548F7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3904765" w14:textId="77777777" w:rsidR="00F548F7" w:rsidRDefault="00F548F7" w:rsidP="00096385">
            <w:r>
              <w:rPr>
                <w:sz w:val="16"/>
                <w:szCs w:val="16"/>
              </w:rPr>
              <w:t>Updates on In band blocking minimum requirements for intra-band contiguous CA</w:t>
            </w:r>
          </w:p>
        </w:tc>
        <w:tc>
          <w:tcPr>
            <w:tcW w:w="517" w:type="dxa"/>
          </w:tcPr>
          <w:p w14:paraId="510FA2E4" w14:textId="77777777" w:rsidR="00F548F7" w:rsidRDefault="00F548F7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E8DD51" w14:textId="77777777" w:rsidR="00F548F7" w:rsidRDefault="00F548F7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037F5A20" w14:textId="77777777" w:rsidR="00F548F7" w:rsidRDefault="00F548F7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7B12E1A" w14:textId="77777777" w:rsidR="00F548F7" w:rsidRDefault="00F548F7" w:rsidP="00096385">
            <w:r>
              <w:rPr>
                <w:sz w:val="16"/>
                <w:szCs w:val="16"/>
              </w:rPr>
              <w:t>R5-235836</w:t>
            </w:r>
          </w:p>
        </w:tc>
        <w:tc>
          <w:tcPr>
            <w:tcW w:w="1597" w:type="dxa"/>
          </w:tcPr>
          <w:p w14:paraId="7342894A" w14:textId="77777777" w:rsidR="00F548F7" w:rsidRDefault="00F548F7" w:rsidP="00096385">
            <w:r>
              <w:rPr>
                <w:sz w:val="16"/>
                <w:szCs w:val="16"/>
              </w:rPr>
              <w:t>Apple Switzerland AG</w:t>
            </w:r>
          </w:p>
        </w:tc>
        <w:tc>
          <w:tcPr>
            <w:tcW w:w="1122" w:type="dxa"/>
          </w:tcPr>
          <w:p w14:paraId="5A99C0A9" w14:textId="77777777" w:rsidR="00F548F7" w:rsidRDefault="00F548F7" w:rsidP="00096385">
            <w:r>
              <w:rPr>
                <w:sz w:val="16"/>
                <w:szCs w:val="16"/>
              </w:rPr>
              <w:t>NR_RF_FR2_req_enh2-UEConTest</w:t>
            </w:r>
          </w:p>
        </w:tc>
        <w:tc>
          <w:tcPr>
            <w:tcW w:w="2323" w:type="dxa"/>
          </w:tcPr>
          <w:p w14:paraId="5780F912" w14:textId="77777777" w:rsidR="00F548F7" w:rsidRDefault="00F548F7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E0140A" w14:textId="77777777" w:rsidR="00F548F7" w:rsidRDefault="00F548F7" w:rsidP="00096385">
            <w:pPr>
              <w:rPr>
                <w:sz w:val="16"/>
                <w:szCs w:val="16"/>
              </w:rPr>
            </w:pPr>
          </w:p>
        </w:tc>
      </w:tr>
      <w:tr w:rsidR="00F548F7" w14:paraId="434F742D" w14:textId="77777777" w:rsidTr="00096385">
        <w:tc>
          <w:tcPr>
            <w:tcW w:w="879" w:type="dxa"/>
          </w:tcPr>
          <w:p w14:paraId="26963DD0" w14:textId="77777777" w:rsidR="00F548F7" w:rsidRDefault="00F548F7" w:rsidP="00096385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6CCE0D22" w14:textId="77777777" w:rsidR="00F548F7" w:rsidRDefault="00F548F7" w:rsidP="00096385">
            <w:r>
              <w:rPr>
                <w:sz w:val="16"/>
                <w:szCs w:val="16"/>
              </w:rPr>
              <w:t>0968</w:t>
            </w:r>
          </w:p>
        </w:tc>
        <w:tc>
          <w:tcPr>
            <w:tcW w:w="517" w:type="dxa"/>
          </w:tcPr>
          <w:p w14:paraId="37DAB083" w14:textId="77777777" w:rsidR="00F548F7" w:rsidRDefault="00F548F7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B25F70" w14:textId="77777777" w:rsidR="00F548F7" w:rsidRDefault="00F548F7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5044153" w14:textId="77777777" w:rsidR="00F548F7" w:rsidRDefault="00F548F7" w:rsidP="00096385">
            <w:r>
              <w:rPr>
                <w:sz w:val="16"/>
                <w:szCs w:val="16"/>
              </w:rPr>
              <w:t>Updates on Adjascent channel selectivity</w:t>
            </w:r>
          </w:p>
        </w:tc>
        <w:tc>
          <w:tcPr>
            <w:tcW w:w="517" w:type="dxa"/>
          </w:tcPr>
          <w:p w14:paraId="6F4AEDBB" w14:textId="77777777" w:rsidR="00F548F7" w:rsidRDefault="00F548F7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8F244F" w14:textId="77777777" w:rsidR="00F548F7" w:rsidRDefault="00F548F7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1670AA77" w14:textId="77777777" w:rsidR="00F548F7" w:rsidRDefault="00F548F7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B4860CF" w14:textId="77777777" w:rsidR="00F548F7" w:rsidRDefault="00F548F7" w:rsidP="00096385">
            <w:r>
              <w:rPr>
                <w:sz w:val="16"/>
                <w:szCs w:val="16"/>
              </w:rPr>
              <w:t>R5-235837</w:t>
            </w:r>
          </w:p>
        </w:tc>
        <w:tc>
          <w:tcPr>
            <w:tcW w:w="1597" w:type="dxa"/>
          </w:tcPr>
          <w:p w14:paraId="22B6CD47" w14:textId="77777777" w:rsidR="00F548F7" w:rsidRDefault="00F548F7" w:rsidP="00096385">
            <w:r>
              <w:rPr>
                <w:sz w:val="16"/>
                <w:szCs w:val="16"/>
              </w:rPr>
              <w:t>Apple Switzerland AG</w:t>
            </w:r>
          </w:p>
        </w:tc>
        <w:tc>
          <w:tcPr>
            <w:tcW w:w="1122" w:type="dxa"/>
          </w:tcPr>
          <w:p w14:paraId="59EDDBCE" w14:textId="77777777" w:rsidR="00F548F7" w:rsidRDefault="00F548F7" w:rsidP="00096385">
            <w:r>
              <w:rPr>
                <w:sz w:val="16"/>
                <w:szCs w:val="16"/>
              </w:rPr>
              <w:t>NR_RF_FR2_req_enh2-UEConTest</w:t>
            </w:r>
          </w:p>
        </w:tc>
        <w:tc>
          <w:tcPr>
            <w:tcW w:w="2323" w:type="dxa"/>
          </w:tcPr>
          <w:p w14:paraId="151664D3" w14:textId="77777777" w:rsidR="00F548F7" w:rsidRDefault="00F548F7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726B737" w14:textId="77777777" w:rsidR="00F548F7" w:rsidRDefault="00F548F7" w:rsidP="00096385">
            <w:pPr>
              <w:rPr>
                <w:sz w:val="16"/>
                <w:szCs w:val="16"/>
              </w:rPr>
            </w:pPr>
          </w:p>
        </w:tc>
      </w:tr>
      <w:tr w:rsidR="00F548F7" w14:paraId="2F218BDA" w14:textId="77777777" w:rsidTr="00096385">
        <w:tc>
          <w:tcPr>
            <w:tcW w:w="879" w:type="dxa"/>
          </w:tcPr>
          <w:p w14:paraId="5A28A8DB" w14:textId="77777777" w:rsidR="00F548F7" w:rsidRDefault="00F548F7" w:rsidP="00096385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64E2B079" w14:textId="77777777" w:rsidR="00F548F7" w:rsidRDefault="00F548F7" w:rsidP="00096385">
            <w:r>
              <w:rPr>
                <w:sz w:val="16"/>
                <w:szCs w:val="16"/>
              </w:rPr>
              <w:t>0969</w:t>
            </w:r>
          </w:p>
        </w:tc>
        <w:tc>
          <w:tcPr>
            <w:tcW w:w="517" w:type="dxa"/>
          </w:tcPr>
          <w:p w14:paraId="679906C5" w14:textId="77777777" w:rsidR="00F548F7" w:rsidRDefault="00F548F7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4A59439" w14:textId="77777777" w:rsidR="00F548F7" w:rsidRDefault="00F548F7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F3434B0" w14:textId="77777777" w:rsidR="00F548F7" w:rsidRDefault="00F548F7" w:rsidP="00096385">
            <w:r>
              <w:rPr>
                <w:sz w:val="16"/>
                <w:szCs w:val="16"/>
              </w:rPr>
              <w:t>Updates on test parameters for adjascent channel selectivity</w:t>
            </w:r>
          </w:p>
        </w:tc>
        <w:tc>
          <w:tcPr>
            <w:tcW w:w="517" w:type="dxa"/>
          </w:tcPr>
          <w:p w14:paraId="60D5FFA7" w14:textId="77777777" w:rsidR="00F548F7" w:rsidRDefault="00F548F7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BDA0F5" w14:textId="77777777" w:rsidR="00F548F7" w:rsidRDefault="00F548F7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61D49112" w14:textId="77777777" w:rsidR="00F548F7" w:rsidRDefault="00F548F7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2CE56FA" w14:textId="77777777" w:rsidR="00F548F7" w:rsidRDefault="00F548F7" w:rsidP="00096385">
            <w:r>
              <w:rPr>
                <w:sz w:val="16"/>
                <w:szCs w:val="16"/>
              </w:rPr>
              <w:t>R5-235838</w:t>
            </w:r>
          </w:p>
        </w:tc>
        <w:tc>
          <w:tcPr>
            <w:tcW w:w="1597" w:type="dxa"/>
          </w:tcPr>
          <w:p w14:paraId="30EB7CD4" w14:textId="77777777" w:rsidR="00F548F7" w:rsidRDefault="00F548F7" w:rsidP="00096385">
            <w:r>
              <w:rPr>
                <w:sz w:val="16"/>
                <w:szCs w:val="16"/>
              </w:rPr>
              <w:t>Apple Switzerland AG</w:t>
            </w:r>
          </w:p>
        </w:tc>
        <w:tc>
          <w:tcPr>
            <w:tcW w:w="1122" w:type="dxa"/>
          </w:tcPr>
          <w:p w14:paraId="552099D8" w14:textId="77777777" w:rsidR="00F548F7" w:rsidRDefault="00F548F7" w:rsidP="00096385">
            <w:r>
              <w:rPr>
                <w:sz w:val="16"/>
                <w:szCs w:val="16"/>
              </w:rPr>
              <w:t>NR_RF_FR2_req_enh2-UEConTest</w:t>
            </w:r>
          </w:p>
        </w:tc>
        <w:tc>
          <w:tcPr>
            <w:tcW w:w="2323" w:type="dxa"/>
          </w:tcPr>
          <w:p w14:paraId="5EBAE296" w14:textId="77777777" w:rsidR="00F548F7" w:rsidRDefault="00F548F7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937CA5" w14:textId="77777777" w:rsidR="00F548F7" w:rsidRDefault="00F548F7" w:rsidP="00096385">
            <w:pPr>
              <w:rPr>
                <w:sz w:val="16"/>
                <w:szCs w:val="16"/>
              </w:rPr>
            </w:pPr>
          </w:p>
        </w:tc>
      </w:tr>
      <w:tr w:rsidR="00F548F7" w14:paraId="66BB4226" w14:textId="77777777" w:rsidTr="00096385">
        <w:tc>
          <w:tcPr>
            <w:tcW w:w="879" w:type="dxa"/>
          </w:tcPr>
          <w:p w14:paraId="34FEEFBB" w14:textId="77777777" w:rsidR="00F548F7" w:rsidRDefault="00F548F7" w:rsidP="00096385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333FA1FD" w14:textId="77777777" w:rsidR="00F548F7" w:rsidRDefault="00F548F7" w:rsidP="00096385">
            <w:r>
              <w:rPr>
                <w:sz w:val="16"/>
                <w:szCs w:val="16"/>
              </w:rPr>
              <w:t>0984</w:t>
            </w:r>
          </w:p>
        </w:tc>
        <w:tc>
          <w:tcPr>
            <w:tcW w:w="517" w:type="dxa"/>
          </w:tcPr>
          <w:p w14:paraId="2B364492" w14:textId="77777777" w:rsidR="00F548F7" w:rsidRDefault="00F548F7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F170D3" w14:textId="77777777" w:rsidR="00F548F7" w:rsidRDefault="00F548F7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8823C0C" w14:textId="77777777" w:rsidR="00F548F7" w:rsidRDefault="00F548F7" w:rsidP="00096385">
            <w:r>
              <w:rPr>
                <w:sz w:val="16"/>
                <w:szCs w:val="16"/>
              </w:rPr>
              <w:t>Updates to FR2 RF test case 6.2.5 for EIRP with UL-Gaps</w:t>
            </w:r>
          </w:p>
        </w:tc>
        <w:tc>
          <w:tcPr>
            <w:tcW w:w="517" w:type="dxa"/>
          </w:tcPr>
          <w:p w14:paraId="174679B2" w14:textId="77777777" w:rsidR="00F548F7" w:rsidRDefault="00F548F7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B75345" w14:textId="77777777" w:rsidR="00F548F7" w:rsidRDefault="00F548F7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65023AFB" w14:textId="77777777" w:rsidR="00F548F7" w:rsidRDefault="00F548F7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19DA2E0" w14:textId="77777777" w:rsidR="00F548F7" w:rsidRDefault="00F548F7" w:rsidP="00096385">
            <w:r>
              <w:rPr>
                <w:sz w:val="16"/>
                <w:szCs w:val="16"/>
              </w:rPr>
              <w:t>R5-235668</w:t>
            </w:r>
          </w:p>
        </w:tc>
        <w:tc>
          <w:tcPr>
            <w:tcW w:w="1597" w:type="dxa"/>
          </w:tcPr>
          <w:p w14:paraId="377E303C" w14:textId="77777777" w:rsidR="00F548F7" w:rsidRDefault="00F548F7" w:rsidP="00096385">
            <w:r>
              <w:rPr>
                <w:sz w:val="16"/>
                <w:szCs w:val="16"/>
              </w:rPr>
              <w:t>Apple Benelux B.V.</w:t>
            </w:r>
          </w:p>
        </w:tc>
        <w:tc>
          <w:tcPr>
            <w:tcW w:w="1122" w:type="dxa"/>
          </w:tcPr>
          <w:p w14:paraId="7F0D44DC" w14:textId="77777777" w:rsidR="00F548F7" w:rsidRDefault="00F548F7" w:rsidP="00096385">
            <w:r>
              <w:rPr>
                <w:sz w:val="16"/>
                <w:szCs w:val="16"/>
              </w:rPr>
              <w:t>NR_RF_FR2_req_enh2-UEConTest</w:t>
            </w:r>
          </w:p>
        </w:tc>
        <w:tc>
          <w:tcPr>
            <w:tcW w:w="2323" w:type="dxa"/>
          </w:tcPr>
          <w:p w14:paraId="3B17AEAC" w14:textId="77777777" w:rsidR="00F548F7" w:rsidRDefault="00F548F7" w:rsidP="00096385">
            <w:r>
              <w:rPr>
                <w:sz w:val="16"/>
                <w:szCs w:val="16"/>
              </w:rPr>
              <w:t>6.2.5</w:t>
            </w:r>
          </w:p>
        </w:tc>
        <w:tc>
          <w:tcPr>
            <w:tcW w:w="998" w:type="dxa"/>
          </w:tcPr>
          <w:p w14:paraId="1694D4FA" w14:textId="77777777" w:rsidR="00F548F7" w:rsidRDefault="00F548F7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548F7" w14:paraId="79055F8F" w14:textId="77777777" w:rsidTr="00096385">
        <w:tc>
          <w:tcPr>
            <w:tcW w:w="879" w:type="dxa"/>
          </w:tcPr>
          <w:p w14:paraId="38E5A903" w14:textId="77777777" w:rsidR="00F548F7" w:rsidRDefault="00F548F7" w:rsidP="00096385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5D919F92" w14:textId="77777777" w:rsidR="00F548F7" w:rsidRDefault="00F548F7" w:rsidP="00096385">
            <w:r>
              <w:rPr>
                <w:sz w:val="16"/>
                <w:szCs w:val="16"/>
              </w:rPr>
              <w:t>1666</w:t>
            </w:r>
          </w:p>
        </w:tc>
        <w:tc>
          <w:tcPr>
            <w:tcW w:w="517" w:type="dxa"/>
          </w:tcPr>
          <w:p w14:paraId="36A388D2" w14:textId="77777777" w:rsidR="00F548F7" w:rsidRDefault="00F548F7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AC49F87" w14:textId="77777777" w:rsidR="00F548F7" w:rsidRDefault="00F548F7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28E393" w14:textId="77777777" w:rsidR="00F548F7" w:rsidRDefault="00F548F7" w:rsidP="00096385">
            <w:r>
              <w:rPr>
                <w:sz w:val="16"/>
                <w:szCs w:val="16"/>
              </w:rPr>
              <w:t>Update of EIRP with UL-Gaps test for EN-DC with FR2</w:t>
            </w:r>
          </w:p>
        </w:tc>
        <w:tc>
          <w:tcPr>
            <w:tcW w:w="517" w:type="dxa"/>
          </w:tcPr>
          <w:p w14:paraId="4FAF3699" w14:textId="77777777" w:rsidR="00F548F7" w:rsidRDefault="00F548F7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CE6E44" w14:textId="77777777" w:rsidR="00F548F7" w:rsidRDefault="00F548F7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D68E2A4" w14:textId="77777777" w:rsidR="00F548F7" w:rsidRDefault="00F548F7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BCBB9C5" w14:textId="77777777" w:rsidR="00F548F7" w:rsidRDefault="00F548F7" w:rsidP="00096385">
            <w:r>
              <w:rPr>
                <w:sz w:val="16"/>
                <w:szCs w:val="16"/>
              </w:rPr>
              <w:t>R5-235677</w:t>
            </w:r>
          </w:p>
        </w:tc>
        <w:tc>
          <w:tcPr>
            <w:tcW w:w="1597" w:type="dxa"/>
          </w:tcPr>
          <w:p w14:paraId="11A28EB7" w14:textId="77777777" w:rsidR="00F548F7" w:rsidRDefault="00F548F7" w:rsidP="00096385">
            <w:r>
              <w:rPr>
                <w:sz w:val="16"/>
                <w:szCs w:val="16"/>
              </w:rPr>
              <w:t>Apple Benelux B.V.</w:t>
            </w:r>
          </w:p>
        </w:tc>
        <w:tc>
          <w:tcPr>
            <w:tcW w:w="1122" w:type="dxa"/>
          </w:tcPr>
          <w:p w14:paraId="2449B549" w14:textId="77777777" w:rsidR="00F548F7" w:rsidRDefault="00F548F7" w:rsidP="00096385">
            <w:r>
              <w:rPr>
                <w:sz w:val="16"/>
                <w:szCs w:val="16"/>
              </w:rPr>
              <w:t>NR_RF_FR2_req_enh2-UEConTest</w:t>
            </w:r>
          </w:p>
        </w:tc>
        <w:tc>
          <w:tcPr>
            <w:tcW w:w="2323" w:type="dxa"/>
          </w:tcPr>
          <w:p w14:paraId="3ABC6AD7" w14:textId="77777777" w:rsidR="00F548F7" w:rsidRDefault="00F548F7" w:rsidP="00096385">
            <w:r>
              <w:rPr>
                <w:sz w:val="16"/>
                <w:szCs w:val="16"/>
              </w:rPr>
              <w:t>6.2B.1.6</w:t>
            </w:r>
          </w:p>
        </w:tc>
        <w:tc>
          <w:tcPr>
            <w:tcW w:w="998" w:type="dxa"/>
          </w:tcPr>
          <w:p w14:paraId="695B9238" w14:textId="77777777" w:rsidR="00F548F7" w:rsidRDefault="00F548F7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548F7" w14:paraId="1B7D13A5" w14:textId="77777777" w:rsidTr="00096385">
        <w:tc>
          <w:tcPr>
            <w:tcW w:w="879" w:type="dxa"/>
          </w:tcPr>
          <w:p w14:paraId="5E2FDC65" w14:textId="77777777" w:rsidR="00F548F7" w:rsidRDefault="00F548F7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D26FACF" w14:textId="77777777" w:rsidR="00F548F7" w:rsidRDefault="00F548F7" w:rsidP="00096385">
            <w:r>
              <w:rPr>
                <w:sz w:val="16"/>
                <w:szCs w:val="16"/>
              </w:rPr>
              <w:t>2472</w:t>
            </w:r>
          </w:p>
        </w:tc>
        <w:tc>
          <w:tcPr>
            <w:tcW w:w="517" w:type="dxa"/>
          </w:tcPr>
          <w:p w14:paraId="0B70DB87" w14:textId="77777777" w:rsidR="00F548F7" w:rsidRDefault="00F548F7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A27521" w14:textId="77777777" w:rsidR="00F548F7" w:rsidRDefault="00F548F7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74377A" w14:textId="77777777" w:rsidR="00F548F7" w:rsidRDefault="00F548F7" w:rsidP="00096385">
            <w:r>
              <w:rPr>
                <w:sz w:val="16"/>
                <w:szCs w:val="16"/>
              </w:rPr>
              <w:t>Adding TTs into 7.5.3.3 -  SCell Activation and deactivation for SCell in FR2 inter-band in non-DRX</w:t>
            </w:r>
          </w:p>
        </w:tc>
        <w:tc>
          <w:tcPr>
            <w:tcW w:w="517" w:type="dxa"/>
          </w:tcPr>
          <w:p w14:paraId="2780F78C" w14:textId="77777777" w:rsidR="00F548F7" w:rsidRDefault="00F548F7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A5807E" w14:textId="77777777" w:rsidR="00F548F7" w:rsidRDefault="00F548F7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D3F11F3" w14:textId="77777777" w:rsidR="00F548F7" w:rsidRDefault="00F548F7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7A08F9C" w14:textId="77777777" w:rsidR="00F548F7" w:rsidRDefault="00F548F7" w:rsidP="00096385">
            <w:r>
              <w:rPr>
                <w:sz w:val="16"/>
                <w:szCs w:val="16"/>
              </w:rPr>
              <w:t>R5-233967</w:t>
            </w:r>
          </w:p>
        </w:tc>
        <w:tc>
          <w:tcPr>
            <w:tcW w:w="1597" w:type="dxa"/>
          </w:tcPr>
          <w:p w14:paraId="65B24915" w14:textId="77777777" w:rsidR="00F548F7" w:rsidRDefault="00F548F7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3AA9CC0" w14:textId="77777777" w:rsidR="00F548F7" w:rsidRDefault="00F548F7" w:rsidP="00096385">
            <w:r>
              <w:rPr>
                <w:sz w:val="16"/>
                <w:szCs w:val="16"/>
              </w:rPr>
              <w:t>NR_RF_FR2_req_enh2-UEConTest</w:t>
            </w:r>
          </w:p>
        </w:tc>
        <w:tc>
          <w:tcPr>
            <w:tcW w:w="2323" w:type="dxa"/>
          </w:tcPr>
          <w:p w14:paraId="434C175D" w14:textId="77777777" w:rsidR="00F548F7" w:rsidRDefault="00F548F7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9292BAB" w14:textId="77777777" w:rsidR="00F548F7" w:rsidRDefault="00F548F7" w:rsidP="00096385">
            <w:pPr>
              <w:rPr>
                <w:sz w:val="16"/>
                <w:szCs w:val="16"/>
              </w:rPr>
            </w:pPr>
          </w:p>
        </w:tc>
      </w:tr>
      <w:tr w:rsidR="00F548F7" w14:paraId="4D025928" w14:textId="77777777" w:rsidTr="00096385">
        <w:tc>
          <w:tcPr>
            <w:tcW w:w="879" w:type="dxa"/>
          </w:tcPr>
          <w:p w14:paraId="28675039" w14:textId="77777777" w:rsidR="00F548F7" w:rsidRDefault="00F548F7" w:rsidP="00096385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1E7D65CA" w14:textId="77777777" w:rsidR="00F548F7" w:rsidRDefault="00F548F7" w:rsidP="00096385">
            <w:r>
              <w:rPr>
                <w:sz w:val="16"/>
                <w:szCs w:val="16"/>
              </w:rPr>
              <w:t>0542</w:t>
            </w:r>
          </w:p>
        </w:tc>
        <w:tc>
          <w:tcPr>
            <w:tcW w:w="517" w:type="dxa"/>
          </w:tcPr>
          <w:p w14:paraId="4BB6AA02" w14:textId="77777777" w:rsidR="00F548F7" w:rsidRDefault="00F548F7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A4EE56" w14:textId="77777777" w:rsidR="00F548F7" w:rsidRDefault="00F548F7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582A65" w14:textId="77777777" w:rsidR="00F548F7" w:rsidRDefault="00F548F7" w:rsidP="00096385">
            <w:r>
              <w:rPr>
                <w:sz w:val="16"/>
                <w:szCs w:val="16"/>
              </w:rPr>
              <w:t>TT analysis for RRM test case 7.5.3.3 - SCell Activation and deactivation for SCell in FR2 inter-band in non-DR</w:t>
            </w:r>
          </w:p>
        </w:tc>
        <w:tc>
          <w:tcPr>
            <w:tcW w:w="517" w:type="dxa"/>
          </w:tcPr>
          <w:p w14:paraId="5C5F0D4D" w14:textId="77777777" w:rsidR="00F548F7" w:rsidRDefault="00F548F7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8E2E0C" w14:textId="77777777" w:rsidR="00F548F7" w:rsidRDefault="00F548F7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A894B7C" w14:textId="77777777" w:rsidR="00F548F7" w:rsidRDefault="00F548F7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021DF0B" w14:textId="77777777" w:rsidR="00F548F7" w:rsidRDefault="00F548F7" w:rsidP="00096385">
            <w:r>
              <w:rPr>
                <w:sz w:val="16"/>
                <w:szCs w:val="16"/>
              </w:rPr>
              <w:t>R5-233966</w:t>
            </w:r>
          </w:p>
        </w:tc>
        <w:tc>
          <w:tcPr>
            <w:tcW w:w="1597" w:type="dxa"/>
          </w:tcPr>
          <w:p w14:paraId="2E765A60" w14:textId="77777777" w:rsidR="00F548F7" w:rsidRDefault="00F548F7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D75E341" w14:textId="77777777" w:rsidR="00F548F7" w:rsidRDefault="00F548F7" w:rsidP="00096385">
            <w:r>
              <w:rPr>
                <w:sz w:val="16"/>
                <w:szCs w:val="16"/>
              </w:rPr>
              <w:t>NR_RF_FR2_req_enh2-UEConTest</w:t>
            </w:r>
          </w:p>
        </w:tc>
        <w:tc>
          <w:tcPr>
            <w:tcW w:w="2323" w:type="dxa"/>
          </w:tcPr>
          <w:p w14:paraId="7E9BF652" w14:textId="77777777" w:rsidR="00F548F7" w:rsidRDefault="00F548F7" w:rsidP="00096385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4045B375" w14:textId="77777777" w:rsidR="00F548F7" w:rsidRDefault="00F548F7" w:rsidP="00096385">
            <w:r>
              <w:rPr>
                <w:sz w:val="16"/>
                <w:szCs w:val="16"/>
              </w:rPr>
              <w:t xml:space="preserve">TS/TR ... CR ... ; TS 38.533 ... CR 2472; TS/TR ... CR ... </w:t>
            </w:r>
          </w:p>
        </w:tc>
      </w:tr>
      <w:tr w:rsidR="00F548F7" w14:paraId="67AD2976" w14:textId="77777777" w:rsidTr="00096385">
        <w:tc>
          <w:tcPr>
            <w:tcW w:w="879" w:type="dxa"/>
          </w:tcPr>
          <w:p w14:paraId="6E234293" w14:textId="77777777" w:rsidR="00F548F7" w:rsidRDefault="00F548F7" w:rsidP="00096385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59BDE295" w14:textId="77777777" w:rsidR="00F548F7" w:rsidRDefault="00F548F7" w:rsidP="00096385">
            <w:r>
              <w:rPr>
                <w:sz w:val="16"/>
                <w:szCs w:val="16"/>
              </w:rPr>
              <w:t>0543</w:t>
            </w:r>
          </w:p>
        </w:tc>
        <w:tc>
          <w:tcPr>
            <w:tcW w:w="517" w:type="dxa"/>
          </w:tcPr>
          <w:p w14:paraId="64AA5E98" w14:textId="77777777" w:rsidR="00F548F7" w:rsidRDefault="00F548F7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FBDFB5" w14:textId="77777777" w:rsidR="00F548F7" w:rsidRDefault="00F548F7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C21193" w14:textId="77777777" w:rsidR="00F548F7" w:rsidRDefault="00F548F7" w:rsidP="00096385">
            <w:r>
              <w:rPr>
                <w:sz w:val="16"/>
                <w:szCs w:val="16"/>
              </w:rPr>
              <w:t>Correction to Grouping of FR2 test case 7.5.11.1</w:t>
            </w:r>
          </w:p>
        </w:tc>
        <w:tc>
          <w:tcPr>
            <w:tcW w:w="517" w:type="dxa"/>
          </w:tcPr>
          <w:p w14:paraId="2B2900C2" w14:textId="77777777" w:rsidR="00F548F7" w:rsidRDefault="00F548F7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0EC979" w14:textId="77777777" w:rsidR="00F548F7" w:rsidRDefault="00F548F7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55540D3C" w14:textId="77777777" w:rsidR="00F548F7" w:rsidRDefault="00F548F7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48C8E51" w14:textId="77777777" w:rsidR="00F548F7" w:rsidRDefault="00F548F7" w:rsidP="00096385">
            <w:r>
              <w:rPr>
                <w:sz w:val="16"/>
                <w:szCs w:val="16"/>
              </w:rPr>
              <w:t>R5-233968</w:t>
            </w:r>
          </w:p>
        </w:tc>
        <w:tc>
          <w:tcPr>
            <w:tcW w:w="1597" w:type="dxa"/>
          </w:tcPr>
          <w:p w14:paraId="6F3C72E5" w14:textId="77777777" w:rsidR="00F548F7" w:rsidRDefault="00F548F7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D10A13E" w14:textId="77777777" w:rsidR="00F548F7" w:rsidRDefault="00F548F7" w:rsidP="00096385">
            <w:r>
              <w:rPr>
                <w:sz w:val="16"/>
                <w:szCs w:val="16"/>
              </w:rPr>
              <w:t>NR_RF_FR2_req_enh2-UEConTest</w:t>
            </w:r>
          </w:p>
        </w:tc>
        <w:tc>
          <w:tcPr>
            <w:tcW w:w="2323" w:type="dxa"/>
          </w:tcPr>
          <w:p w14:paraId="0206B0A7" w14:textId="77777777" w:rsidR="00F548F7" w:rsidRDefault="00F548F7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B3A426" w14:textId="77777777" w:rsidR="00F548F7" w:rsidRDefault="00F548F7" w:rsidP="00096385">
            <w:pPr>
              <w:rPr>
                <w:sz w:val="16"/>
                <w:szCs w:val="16"/>
              </w:rPr>
            </w:pPr>
          </w:p>
        </w:tc>
      </w:tr>
    </w:tbl>
    <w:p w14:paraId="791C74AC" w14:textId="77777777" w:rsidR="00F548F7" w:rsidRDefault="00F548F7" w:rsidP="00F548F7"/>
    <w:p w14:paraId="53B4DE66" w14:textId="77777777" w:rsidR="00F548F7" w:rsidRDefault="00F548F7" w:rsidP="00F548F7"/>
    <w:p w14:paraId="5F5B1923" w14:textId="77777777" w:rsidR="00573E80" w:rsidRPr="00917427" w:rsidRDefault="00573E80" w:rsidP="00573E8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RP-231651</w:t>
      </w:r>
      <w:r>
        <w:rPr>
          <w:b/>
          <w:i/>
          <w:noProof/>
          <w:sz w:val="28"/>
        </w:rPr>
        <w:fldChar w:fldCharType="end"/>
      </w:r>
    </w:p>
    <w:p w14:paraId="44E04083" w14:textId="77777777" w:rsidR="00573E80" w:rsidRPr="00784730" w:rsidRDefault="00573E80" w:rsidP="00573E80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6A17B189" w14:textId="77777777" w:rsidR="00573E80" w:rsidRPr="00050554" w:rsidRDefault="00573E80" w:rsidP="00573E80">
      <w:pPr>
        <w:rPr>
          <w:rFonts w:ascii="Arial" w:hAnsi="Arial" w:cs="Arial"/>
          <w:b/>
          <w:bCs/>
          <w:lang w:val="en-US"/>
        </w:rPr>
      </w:pPr>
    </w:p>
    <w:p w14:paraId="2A02CDB5" w14:textId="77777777" w:rsidR="00573E80" w:rsidRDefault="00573E80" w:rsidP="00573E8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489A52AC" w14:textId="77777777" w:rsidR="00573E80" w:rsidRPr="00E145B1" w:rsidRDefault="00573E80" w:rsidP="00573E8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UE RF requirements for Transparent Tx Diversity (TxD) for NR (NR_RF_TxD-UEConTest)</w:t>
      </w:r>
      <w:r>
        <w:rPr>
          <w:rFonts w:ascii="Arial" w:hAnsi="Arial" w:cs="Arial"/>
          <w:b/>
          <w:bCs/>
        </w:rPr>
        <w:fldChar w:fldCharType="end"/>
      </w:r>
    </w:p>
    <w:p w14:paraId="636279FB" w14:textId="77777777" w:rsidR="00573E80" w:rsidRDefault="00573E80" w:rsidP="00573E8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13.3.9</w:t>
      </w:r>
      <w:r>
        <w:rPr>
          <w:rFonts w:ascii="Arial" w:hAnsi="Arial" w:cs="Arial"/>
          <w:b/>
          <w:bCs/>
        </w:rPr>
        <w:fldChar w:fldCharType="end"/>
      </w:r>
    </w:p>
    <w:p w14:paraId="53EE88CB" w14:textId="77777777" w:rsidR="00573E80" w:rsidRDefault="00573E80" w:rsidP="00573E8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102C232" w14:textId="77777777" w:rsidR="00573E80" w:rsidRDefault="00573E80" w:rsidP="00573E8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1E0A199" w14:textId="77777777" w:rsidR="00573E80" w:rsidRPr="004E535C" w:rsidRDefault="00573E80" w:rsidP="00573E8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73E80" w:rsidRPr="004E535C" w14:paraId="503FAF49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1A45596" w14:textId="77777777" w:rsidR="00573E80" w:rsidRPr="00BF1EB6" w:rsidRDefault="00573E8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87402C2" w14:textId="77777777" w:rsidR="00573E80" w:rsidRPr="00BF1EB6" w:rsidRDefault="00573E8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59A86D9" w14:textId="77777777" w:rsidR="00573E80" w:rsidRPr="00BF1EB6" w:rsidRDefault="00573E8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43404EC" w14:textId="77777777" w:rsidR="00573E80" w:rsidRPr="00BF1EB6" w:rsidRDefault="00573E8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AAD7181" w14:textId="77777777" w:rsidR="00573E80" w:rsidRPr="00BF1EB6" w:rsidRDefault="00573E8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AE83C4D" w14:textId="77777777" w:rsidR="00573E80" w:rsidRPr="00BF1EB6" w:rsidRDefault="00573E8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A5E3907" w14:textId="77777777" w:rsidR="00573E80" w:rsidRPr="00BF1EB6" w:rsidRDefault="00573E8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BBEA054" w14:textId="77777777" w:rsidR="00573E80" w:rsidRPr="00BF1EB6" w:rsidRDefault="00573E8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B1987BC" w14:textId="77777777" w:rsidR="00573E80" w:rsidRPr="00BF1EB6" w:rsidRDefault="00573E8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D79339B" w14:textId="77777777" w:rsidR="00573E80" w:rsidRPr="00BF1EB6" w:rsidRDefault="00573E8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DBD81F9" w14:textId="77777777" w:rsidR="00573E80" w:rsidRPr="00BF1EB6" w:rsidRDefault="00573E8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A2FFDED" w14:textId="77777777" w:rsidR="00573E80" w:rsidRPr="00BF1EB6" w:rsidRDefault="00573E8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E2D7073" w14:textId="77777777" w:rsidR="00573E80" w:rsidRPr="00BF1EB6" w:rsidRDefault="00573E8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73E80" w14:paraId="68528072" w14:textId="77777777" w:rsidTr="00096385">
        <w:tc>
          <w:tcPr>
            <w:tcW w:w="879" w:type="dxa"/>
          </w:tcPr>
          <w:p w14:paraId="3634769C" w14:textId="77777777" w:rsidR="00573E80" w:rsidRDefault="00573E80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5B71884" w14:textId="77777777" w:rsidR="00573E80" w:rsidRDefault="00573E80" w:rsidP="00096385">
            <w:r>
              <w:rPr>
                <w:sz w:val="16"/>
                <w:szCs w:val="16"/>
              </w:rPr>
              <w:t>2393</w:t>
            </w:r>
          </w:p>
        </w:tc>
        <w:tc>
          <w:tcPr>
            <w:tcW w:w="517" w:type="dxa"/>
          </w:tcPr>
          <w:p w14:paraId="2C342B43" w14:textId="77777777" w:rsidR="00573E80" w:rsidRDefault="00573E8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86C82BA" w14:textId="77777777" w:rsidR="00573E80" w:rsidRDefault="00573E8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5E00E29" w14:textId="77777777" w:rsidR="00573E80" w:rsidRDefault="00573E80" w:rsidP="00096385">
            <w:r>
              <w:rPr>
                <w:sz w:val="16"/>
                <w:szCs w:val="16"/>
              </w:rPr>
              <w:t>Update of 6.2G.1 MOP test requirements for TxD</w:t>
            </w:r>
          </w:p>
        </w:tc>
        <w:tc>
          <w:tcPr>
            <w:tcW w:w="517" w:type="dxa"/>
          </w:tcPr>
          <w:p w14:paraId="1F8C06A6" w14:textId="77777777" w:rsidR="00573E80" w:rsidRDefault="00573E8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E7DA48" w14:textId="77777777" w:rsidR="00573E80" w:rsidRDefault="00573E8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EADDD0A" w14:textId="77777777" w:rsidR="00573E80" w:rsidRDefault="00573E8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F059D26" w14:textId="77777777" w:rsidR="00573E80" w:rsidRDefault="00573E80" w:rsidP="00096385">
            <w:r>
              <w:rPr>
                <w:sz w:val="16"/>
                <w:szCs w:val="16"/>
              </w:rPr>
              <w:t>R5-235642</w:t>
            </w:r>
          </w:p>
        </w:tc>
        <w:tc>
          <w:tcPr>
            <w:tcW w:w="1597" w:type="dxa"/>
          </w:tcPr>
          <w:p w14:paraId="756AB6CF" w14:textId="77777777" w:rsidR="00573E80" w:rsidRDefault="00573E80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9F414A5" w14:textId="77777777" w:rsidR="00573E80" w:rsidRDefault="00573E80" w:rsidP="00096385">
            <w:r>
              <w:rPr>
                <w:sz w:val="16"/>
                <w:szCs w:val="16"/>
              </w:rPr>
              <w:t>NR_RF_TxD-UEConTest</w:t>
            </w:r>
          </w:p>
        </w:tc>
        <w:tc>
          <w:tcPr>
            <w:tcW w:w="2323" w:type="dxa"/>
          </w:tcPr>
          <w:p w14:paraId="43C8B1B8" w14:textId="77777777" w:rsidR="00573E80" w:rsidRDefault="00573E80" w:rsidP="00096385">
            <w:r>
              <w:rPr>
                <w:sz w:val="16"/>
                <w:szCs w:val="16"/>
              </w:rPr>
              <w:t>6.2G.1</w:t>
            </w:r>
          </w:p>
        </w:tc>
        <w:tc>
          <w:tcPr>
            <w:tcW w:w="998" w:type="dxa"/>
          </w:tcPr>
          <w:p w14:paraId="0556A708" w14:textId="77777777" w:rsidR="00573E80" w:rsidRDefault="00573E8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573E80" w14:paraId="17993FEF" w14:textId="77777777" w:rsidTr="00096385">
        <w:tc>
          <w:tcPr>
            <w:tcW w:w="879" w:type="dxa"/>
          </w:tcPr>
          <w:p w14:paraId="40168B80" w14:textId="77777777" w:rsidR="00573E80" w:rsidRDefault="00573E80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BF29188" w14:textId="77777777" w:rsidR="00573E80" w:rsidRDefault="00573E80" w:rsidP="00096385">
            <w:r>
              <w:rPr>
                <w:sz w:val="16"/>
                <w:szCs w:val="16"/>
              </w:rPr>
              <w:t>2394</w:t>
            </w:r>
          </w:p>
        </w:tc>
        <w:tc>
          <w:tcPr>
            <w:tcW w:w="517" w:type="dxa"/>
          </w:tcPr>
          <w:p w14:paraId="63C5D4B0" w14:textId="77777777" w:rsidR="00573E80" w:rsidRDefault="00573E8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7D4C50" w14:textId="77777777" w:rsidR="00573E80" w:rsidRDefault="00573E8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CE573E0" w14:textId="77777777" w:rsidR="00573E80" w:rsidRDefault="00573E80" w:rsidP="00096385">
            <w:r>
              <w:rPr>
                <w:sz w:val="16"/>
                <w:szCs w:val="16"/>
              </w:rPr>
              <w:t>Update of 6.2G.2 MPR for Power Class 1.5 for TxD</w:t>
            </w:r>
          </w:p>
        </w:tc>
        <w:tc>
          <w:tcPr>
            <w:tcW w:w="517" w:type="dxa"/>
          </w:tcPr>
          <w:p w14:paraId="699B37E8" w14:textId="77777777" w:rsidR="00573E80" w:rsidRDefault="00573E8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BCAFD4" w14:textId="77777777" w:rsidR="00573E80" w:rsidRDefault="00573E8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BB204C0" w14:textId="77777777" w:rsidR="00573E80" w:rsidRDefault="00573E8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76CFE17" w14:textId="77777777" w:rsidR="00573E80" w:rsidRDefault="00573E80" w:rsidP="00096385">
            <w:r>
              <w:rPr>
                <w:sz w:val="16"/>
                <w:szCs w:val="16"/>
              </w:rPr>
              <w:t>R5-234787</w:t>
            </w:r>
          </w:p>
        </w:tc>
        <w:tc>
          <w:tcPr>
            <w:tcW w:w="1597" w:type="dxa"/>
          </w:tcPr>
          <w:p w14:paraId="4B5C75A5" w14:textId="77777777" w:rsidR="00573E80" w:rsidRDefault="00573E80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51A2B1C" w14:textId="77777777" w:rsidR="00573E80" w:rsidRDefault="00573E80" w:rsidP="00096385">
            <w:r>
              <w:rPr>
                <w:sz w:val="16"/>
                <w:szCs w:val="16"/>
              </w:rPr>
              <w:t>NR_RF_TxD-UEConTest</w:t>
            </w:r>
          </w:p>
        </w:tc>
        <w:tc>
          <w:tcPr>
            <w:tcW w:w="2323" w:type="dxa"/>
          </w:tcPr>
          <w:p w14:paraId="47F4A7CA" w14:textId="77777777" w:rsidR="00573E80" w:rsidRDefault="00573E80" w:rsidP="00096385">
            <w:r>
              <w:rPr>
                <w:sz w:val="16"/>
                <w:szCs w:val="16"/>
              </w:rPr>
              <w:t>6.2G.2</w:t>
            </w:r>
          </w:p>
        </w:tc>
        <w:tc>
          <w:tcPr>
            <w:tcW w:w="998" w:type="dxa"/>
          </w:tcPr>
          <w:p w14:paraId="0FD5C953" w14:textId="77777777" w:rsidR="00573E80" w:rsidRDefault="00573E8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573E80" w14:paraId="50629E02" w14:textId="77777777" w:rsidTr="00096385">
        <w:tc>
          <w:tcPr>
            <w:tcW w:w="879" w:type="dxa"/>
          </w:tcPr>
          <w:p w14:paraId="6D3671F0" w14:textId="77777777" w:rsidR="00573E80" w:rsidRDefault="00573E80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CBDF447" w14:textId="77777777" w:rsidR="00573E80" w:rsidRDefault="00573E80" w:rsidP="00096385">
            <w:r>
              <w:rPr>
                <w:sz w:val="16"/>
                <w:szCs w:val="16"/>
              </w:rPr>
              <w:t>3957</w:t>
            </w:r>
          </w:p>
        </w:tc>
        <w:tc>
          <w:tcPr>
            <w:tcW w:w="517" w:type="dxa"/>
          </w:tcPr>
          <w:p w14:paraId="7E513DCD" w14:textId="77777777" w:rsidR="00573E80" w:rsidRDefault="00573E8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DBCE4E6" w14:textId="77777777" w:rsidR="00573E80" w:rsidRDefault="00573E8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A6161C" w14:textId="77777777" w:rsidR="00573E80" w:rsidRDefault="00573E80" w:rsidP="00096385">
            <w:r>
              <w:rPr>
                <w:sz w:val="16"/>
                <w:szCs w:val="16"/>
              </w:rPr>
              <w:t>Addition of 8.1.5.1.1 TxD capability check</w:t>
            </w:r>
          </w:p>
        </w:tc>
        <w:tc>
          <w:tcPr>
            <w:tcW w:w="517" w:type="dxa"/>
          </w:tcPr>
          <w:p w14:paraId="58AAFFBF" w14:textId="77777777" w:rsidR="00573E80" w:rsidRDefault="00573E8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22187B" w14:textId="77777777" w:rsidR="00573E80" w:rsidRDefault="00573E80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3E11F535" w14:textId="77777777" w:rsidR="00573E80" w:rsidRDefault="00573E8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1F8D9E1" w14:textId="77777777" w:rsidR="00573E80" w:rsidRDefault="00573E80" w:rsidP="00096385">
            <w:r>
              <w:rPr>
                <w:sz w:val="16"/>
                <w:szCs w:val="16"/>
              </w:rPr>
              <w:t>R5-235311</w:t>
            </w:r>
          </w:p>
        </w:tc>
        <w:tc>
          <w:tcPr>
            <w:tcW w:w="1597" w:type="dxa"/>
          </w:tcPr>
          <w:p w14:paraId="52CB6E98" w14:textId="77777777" w:rsidR="00573E80" w:rsidRDefault="00573E80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15E9F99" w14:textId="77777777" w:rsidR="00573E80" w:rsidRDefault="00573E80" w:rsidP="00096385">
            <w:r>
              <w:rPr>
                <w:sz w:val="16"/>
                <w:szCs w:val="16"/>
              </w:rPr>
              <w:t>NR_RF_TxD-UEConTest</w:t>
            </w:r>
          </w:p>
        </w:tc>
        <w:tc>
          <w:tcPr>
            <w:tcW w:w="2323" w:type="dxa"/>
          </w:tcPr>
          <w:p w14:paraId="061D9D62" w14:textId="77777777" w:rsidR="00573E80" w:rsidRDefault="00573E80" w:rsidP="00096385">
            <w:r>
              <w:rPr>
                <w:sz w:val="16"/>
                <w:szCs w:val="16"/>
              </w:rPr>
              <w:t>8.1.5.1.1</w:t>
            </w:r>
          </w:p>
        </w:tc>
        <w:tc>
          <w:tcPr>
            <w:tcW w:w="998" w:type="dxa"/>
          </w:tcPr>
          <w:p w14:paraId="392B6230" w14:textId="77777777" w:rsidR="00573E80" w:rsidRDefault="00573E8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72549302" w14:textId="77777777" w:rsidR="00573E80" w:rsidRDefault="00573E80" w:rsidP="00573E80"/>
    <w:p w14:paraId="31989D3A" w14:textId="77777777" w:rsidR="00573E80" w:rsidRDefault="00573E80" w:rsidP="00573E80"/>
    <w:p w14:paraId="4354D8EC" w14:textId="77777777" w:rsidR="00573E80" w:rsidRPr="00917427" w:rsidRDefault="00573E80" w:rsidP="00573E8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RP-231652</w:t>
      </w:r>
      <w:r>
        <w:rPr>
          <w:b/>
          <w:i/>
          <w:noProof/>
          <w:sz w:val="28"/>
        </w:rPr>
        <w:fldChar w:fldCharType="end"/>
      </w:r>
    </w:p>
    <w:p w14:paraId="2912B7D1" w14:textId="77777777" w:rsidR="00573E80" w:rsidRPr="00784730" w:rsidRDefault="00573E80" w:rsidP="00573E80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4E229DD9" w14:textId="77777777" w:rsidR="00573E80" w:rsidRPr="00050554" w:rsidRDefault="00573E80" w:rsidP="00573E80">
      <w:pPr>
        <w:rPr>
          <w:rFonts w:ascii="Arial" w:hAnsi="Arial" w:cs="Arial"/>
          <w:b/>
          <w:bCs/>
          <w:lang w:val="en-US"/>
        </w:rPr>
      </w:pPr>
    </w:p>
    <w:p w14:paraId="210E6E44" w14:textId="77777777" w:rsidR="00573E80" w:rsidRDefault="00573E80" w:rsidP="00573E8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41A8F7C7" w14:textId="77777777" w:rsidR="00573E80" w:rsidRPr="00E145B1" w:rsidRDefault="00573E80" w:rsidP="00573E8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Further enhancements on MIMO for NR (NR_feMIMO-UEConTest)</w:t>
      </w:r>
      <w:r>
        <w:rPr>
          <w:rFonts w:ascii="Arial" w:hAnsi="Arial" w:cs="Arial"/>
          <w:b/>
          <w:bCs/>
        </w:rPr>
        <w:fldChar w:fldCharType="end"/>
      </w:r>
    </w:p>
    <w:p w14:paraId="0A36554D" w14:textId="77777777" w:rsidR="00573E80" w:rsidRDefault="00573E80" w:rsidP="00573E8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13.3.10</w:t>
      </w:r>
      <w:r>
        <w:rPr>
          <w:rFonts w:ascii="Arial" w:hAnsi="Arial" w:cs="Arial"/>
          <w:b/>
          <w:bCs/>
        </w:rPr>
        <w:fldChar w:fldCharType="end"/>
      </w:r>
    </w:p>
    <w:p w14:paraId="617333CD" w14:textId="77777777" w:rsidR="00573E80" w:rsidRDefault="00573E80" w:rsidP="00573E8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B972E98" w14:textId="77777777" w:rsidR="00573E80" w:rsidRDefault="00573E80" w:rsidP="00573E8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1E33F02" w14:textId="77777777" w:rsidR="00573E80" w:rsidRPr="004E535C" w:rsidRDefault="00573E80" w:rsidP="00573E8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73E80" w:rsidRPr="004E535C" w14:paraId="036DC544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5F4F5A2" w14:textId="77777777" w:rsidR="00573E80" w:rsidRPr="00BF1EB6" w:rsidRDefault="00573E8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18033C0" w14:textId="77777777" w:rsidR="00573E80" w:rsidRPr="00BF1EB6" w:rsidRDefault="00573E8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E4E15CF" w14:textId="77777777" w:rsidR="00573E80" w:rsidRPr="00BF1EB6" w:rsidRDefault="00573E8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4A75D7F" w14:textId="77777777" w:rsidR="00573E80" w:rsidRPr="00BF1EB6" w:rsidRDefault="00573E8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3BAACED" w14:textId="77777777" w:rsidR="00573E80" w:rsidRPr="00BF1EB6" w:rsidRDefault="00573E8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B88C720" w14:textId="77777777" w:rsidR="00573E80" w:rsidRPr="00BF1EB6" w:rsidRDefault="00573E8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94C1E52" w14:textId="77777777" w:rsidR="00573E80" w:rsidRPr="00BF1EB6" w:rsidRDefault="00573E8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83407D5" w14:textId="77777777" w:rsidR="00573E80" w:rsidRPr="00BF1EB6" w:rsidRDefault="00573E8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F1D3A43" w14:textId="77777777" w:rsidR="00573E80" w:rsidRPr="00BF1EB6" w:rsidRDefault="00573E8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F510BE9" w14:textId="77777777" w:rsidR="00573E80" w:rsidRPr="00BF1EB6" w:rsidRDefault="00573E8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342AEE1" w14:textId="77777777" w:rsidR="00573E80" w:rsidRPr="00BF1EB6" w:rsidRDefault="00573E8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03BC149" w14:textId="77777777" w:rsidR="00573E80" w:rsidRPr="00BF1EB6" w:rsidRDefault="00573E8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F72D54D" w14:textId="77777777" w:rsidR="00573E80" w:rsidRPr="00BF1EB6" w:rsidRDefault="00573E8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73E80" w14:paraId="4E0E776C" w14:textId="77777777" w:rsidTr="00096385">
        <w:tc>
          <w:tcPr>
            <w:tcW w:w="879" w:type="dxa"/>
          </w:tcPr>
          <w:p w14:paraId="25357076" w14:textId="77777777" w:rsidR="00573E80" w:rsidRDefault="00573E80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0E281F89" w14:textId="77777777" w:rsidR="00573E80" w:rsidRDefault="00573E80" w:rsidP="00096385">
            <w:r>
              <w:rPr>
                <w:sz w:val="16"/>
                <w:szCs w:val="16"/>
              </w:rPr>
              <w:t>2889</w:t>
            </w:r>
          </w:p>
        </w:tc>
        <w:tc>
          <w:tcPr>
            <w:tcW w:w="517" w:type="dxa"/>
          </w:tcPr>
          <w:p w14:paraId="344E74E1" w14:textId="77777777" w:rsidR="00573E80" w:rsidRDefault="00573E8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E6B8B9" w14:textId="77777777" w:rsidR="00573E80" w:rsidRDefault="00573E8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E497B01" w14:textId="77777777" w:rsidR="00573E80" w:rsidRDefault="00573E80" w:rsidP="00096385">
            <w:r>
              <w:rPr>
                <w:sz w:val="16"/>
                <w:szCs w:val="16"/>
              </w:rPr>
              <w:t>Addition of default message for unified TCI state</w:t>
            </w:r>
          </w:p>
        </w:tc>
        <w:tc>
          <w:tcPr>
            <w:tcW w:w="517" w:type="dxa"/>
          </w:tcPr>
          <w:p w14:paraId="1400C17D" w14:textId="77777777" w:rsidR="00573E80" w:rsidRDefault="00573E8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0B9014" w14:textId="77777777" w:rsidR="00573E80" w:rsidRDefault="00573E8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2A34DE5" w14:textId="77777777" w:rsidR="00573E80" w:rsidRDefault="00573E8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DF02322" w14:textId="77777777" w:rsidR="00573E80" w:rsidRDefault="00573E80" w:rsidP="00096385">
            <w:r>
              <w:rPr>
                <w:sz w:val="16"/>
                <w:szCs w:val="16"/>
              </w:rPr>
              <w:t>R5-235780</w:t>
            </w:r>
          </w:p>
        </w:tc>
        <w:tc>
          <w:tcPr>
            <w:tcW w:w="1597" w:type="dxa"/>
          </w:tcPr>
          <w:p w14:paraId="70809A21" w14:textId="77777777" w:rsidR="00573E80" w:rsidRDefault="00573E80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0A5C878" w14:textId="77777777" w:rsidR="00573E80" w:rsidRDefault="00573E80" w:rsidP="00096385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</w:tcPr>
          <w:p w14:paraId="43086D66" w14:textId="77777777" w:rsidR="00573E80" w:rsidRDefault="00573E80" w:rsidP="00096385"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 w14:paraId="3559B8AC" w14:textId="77777777" w:rsidR="00573E80" w:rsidRDefault="00573E80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73E80" w14:paraId="53B62C1E" w14:textId="77777777" w:rsidTr="00096385">
        <w:tc>
          <w:tcPr>
            <w:tcW w:w="879" w:type="dxa"/>
          </w:tcPr>
          <w:p w14:paraId="1C085B61" w14:textId="77777777" w:rsidR="00573E80" w:rsidRDefault="00573E80" w:rsidP="00096385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07A6565C" w14:textId="77777777" w:rsidR="00573E80" w:rsidRDefault="00573E80" w:rsidP="00096385">
            <w:r>
              <w:rPr>
                <w:sz w:val="16"/>
                <w:szCs w:val="16"/>
              </w:rPr>
              <w:t>0521</w:t>
            </w:r>
          </w:p>
        </w:tc>
        <w:tc>
          <w:tcPr>
            <w:tcW w:w="517" w:type="dxa"/>
          </w:tcPr>
          <w:p w14:paraId="134BAACB" w14:textId="77777777" w:rsidR="00573E80" w:rsidRDefault="00573E8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8E3D708" w14:textId="77777777" w:rsidR="00573E80" w:rsidRDefault="00573E8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BD2AF8" w14:textId="77777777" w:rsidR="00573E80" w:rsidRDefault="00573E80" w:rsidP="00096385">
            <w:r>
              <w:rPr>
                <w:sz w:val="16"/>
                <w:szCs w:val="16"/>
              </w:rPr>
              <w:t>Addition of PICS for unified TCI state switch delay</w:t>
            </w:r>
          </w:p>
        </w:tc>
        <w:tc>
          <w:tcPr>
            <w:tcW w:w="517" w:type="dxa"/>
          </w:tcPr>
          <w:p w14:paraId="6F26367F" w14:textId="77777777" w:rsidR="00573E80" w:rsidRDefault="00573E8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058E24" w14:textId="77777777" w:rsidR="00573E80" w:rsidRDefault="00573E8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82AB30C" w14:textId="77777777" w:rsidR="00573E80" w:rsidRDefault="00573E8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923C780" w14:textId="77777777" w:rsidR="00573E80" w:rsidRDefault="00573E80" w:rsidP="00096385">
            <w:r>
              <w:rPr>
                <w:sz w:val="16"/>
                <w:szCs w:val="16"/>
              </w:rPr>
              <w:t>R5-235611</w:t>
            </w:r>
          </w:p>
        </w:tc>
        <w:tc>
          <w:tcPr>
            <w:tcW w:w="1597" w:type="dxa"/>
          </w:tcPr>
          <w:p w14:paraId="0CA941F6" w14:textId="77777777" w:rsidR="00573E80" w:rsidRDefault="00573E80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4542048" w14:textId="77777777" w:rsidR="00573E80" w:rsidRDefault="00573E80" w:rsidP="00096385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</w:tcPr>
          <w:p w14:paraId="3A67408D" w14:textId="77777777" w:rsidR="00573E80" w:rsidRDefault="00573E80" w:rsidP="00096385">
            <w:r>
              <w:rPr>
                <w:sz w:val="16"/>
                <w:szCs w:val="16"/>
              </w:rPr>
              <w:t>A.4.3.2</w:t>
            </w:r>
          </w:p>
        </w:tc>
        <w:tc>
          <w:tcPr>
            <w:tcW w:w="998" w:type="dxa"/>
          </w:tcPr>
          <w:p w14:paraId="26242542" w14:textId="77777777" w:rsidR="00573E80" w:rsidRDefault="00573E80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73E80" w14:paraId="4FE0D998" w14:textId="77777777" w:rsidTr="00096385">
        <w:tc>
          <w:tcPr>
            <w:tcW w:w="879" w:type="dxa"/>
          </w:tcPr>
          <w:p w14:paraId="0EC75E42" w14:textId="77777777" w:rsidR="00573E80" w:rsidRDefault="00573E80" w:rsidP="00096385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1177B7E9" w14:textId="77777777" w:rsidR="00573E80" w:rsidRDefault="00573E80" w:rsidP="00096385">
            <w:r>
              <w:rPr>
                <w:sz w:val="16"/>
                <w:szCs w:val="16"/>
              </w:rPr>
              <w:t>0750</w:t>
            </w:r>
          </w:p>
        </w:tc>
        <w:tc>
          <w:tcPr>
            <w:tcW w:w="517" w:type="dxa"/>
          </w:tcPr>
          <w:p w14:paraId="38D72662" w14:textId="77777777" w:rsidR="00573E80" w:rsidRDefault="00573E8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E8550B" w14:textId="77777777" w:rsidR="00573E80" w:rsidRDefault="00573E8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C135FDC" w14:textId="77777777" w:rsidR="00573E80" w:rsidRDefault="00573E80" w:rsidP="00096385">
            <w:r>
              <w:rPr>
                <w:sz w:val="16"/>
                <w:szCs w:val="16"/>
              </w:rPr>
              <w:t>Editorial correction of HST-SFN Scheme A test cases</w:t>
            </w:r>
          </w:p>
        </w:tc>
        <w:tc>
          <w:tcPr>
            <w:tcW w:w="517" w:type="dxa"/>
          </w:tcPr>
          <w:p w14:paraId="6E516518" w14:textId="77777777" w:rsidR="00573E80" w:rsidRDefault="00573E8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A03252" w14:textId="77777777" w:rsidR="00573E80" w:rsidRDefault="00573E80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73B73D24" w14:textId="77777777" w:rsidR="00573E80" w:rsidRDefault="00573E8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7B1879C" w14:textId="77777777" w:rsidR="00573E80" w:rsidRDefault="00573E80" w:rsidP="00096385">
            <w:r>
              <w:rPr>
                <w:sz w:val="16"/>
                <w:szCs w:val="16"/>
              </w:rPr>
              <w:t>R5-235145</w:t>
            </w:r>
          </w:p>
        </w:tc>
        <w:tc>
          <w:tcPr>
            <w:tcW w:w="1597" w:type="dxa"/>
          </w:tcPr>
          <w:p w14:paraId="50AC5D7D" w14:textId="77777777" w:rsidR="00573E80" w:rsidRDefault="00573E80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F8B5AE0" w14:textId="77777777" w:rsidR="00573E80" w:rsidRDefault="00573E80" w:rsidP="00096385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</w:tcPr>
          <w:p w14:paraId="202A34BE" w14:textId="77777777" w:rsidR="00573E80" w:rsidRDefault="00573E80" w:rsidP="00096385">
            <w:r>
              <w:rPr>
                <w:sz w:val="16"/>
                <w:szCs w:val="16"/>
              </w:rPr>
              <w:t>5.2.2.1.20.4.2, 5.2.2.2.21.4.2, 5.2.3.1.19.4.2, 5.2.3.1.20.4.2, 5.2.3.2.20.4.2</w:t>
            </w:r>
          </w:p>
        </w:tc>
        <w:tc>
          <w:tcPr>
            <w:tcW w:w="998" w:type="dxa"/>
          </w:tcPr>
          <w:p w14:paraId="0E36301F" w14:textId="77777777" w:rsidR="00573E80" w:rsidRDefault="00573E8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573E80" w14:paraId="724008E3" w14:textId="77777777" w:rsidTr="00096385">
        <w:tc>
          <w:tcPr>
            <w:tcW w:w="879" w:type="dxa"/>
          </w:tcPr>
          <w:p w14:paraId="00088F3D" w14:textId="77777777" w:rsidR="00573E80" w:rsidRDefault="00573E80" w:rsidP="00096385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636BC3AA" w14:textId="77777777" w:rsidR="00573E80" w:rsidRDefault="00573E80" w:rsidP="00096385">
            <w:r>
              <w:rPr>
                <w:sz w:val="16"/>
                <w:szCs w:val="16"/>
              </w:rPr>
              <w:t>0754</w:t>
            </w:r>
          </w:p>
        </w:tc>
        <w:tc>
          <w:tcPr>
            <w:tcW w:w="517" w:type="dxa"/>
          </w:tcPr>
          <w:p w14:paraId="383E4CEB" w14:textId="77777777" w:rsidR="00573E80" w:rsidRDefault="00573E8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1993A9" w14:textId="77777777" w:rsidR="00573E80" w:rsidRDefault="00573E8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5428E63" w14:textId="77777777" w:rsidR="00573E80" w:rsidRDefault="00573E80" w:rsidP="00096385">
            <w:r>
              <w:rPr>
                <w:sz w:val="16"/>
                <w:szCs w:val="16"/>
              </w:rPr>
              <w:t>Correction to REG bundle size in 5.3.2.2.5</w:t>
            </w:r>
          </w:p>
        </w:tc>
        <w:tc>
          <w:tcPr>
            <w:tcW w:w="517" w:type="dxa"/>
          </w:tcPr>
          <w:p w14:paraId="155D5D8F" w14:textId="77777777" w:rsidR="00573E80" w:rsidRDefault="00573E8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DAF883" w14:textId="77777777" w:rsidR="00573E80" w:rsidRDefault="00573E80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207C90F5" w14:textId="77777777" w:rsidR="00573E80" w:rsidRDefault="00573E8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5D1D8E6" w14:textId="77777777" w:rsidR="00573E80" w:rsidRDefault="00573E80" w:rsidP="00096385">
            <w:r>
              <w:rPr>
                <w:sz w:val="16"/>
                <w:szCs w:val="16"/>
              </w:rPr>
              <w:t>R5-235256</w:t>
            </w:r>
          </w:p>
        </w:tc>
        <w:tc>
          <w:tcPr>
            <w:tcW w:w="1597" w:type="dxa"/>
          </w:tcPr>
          <w:p w14:paraId="3E7ADDD9" w14:textId="77777777" w:rsidR="00573E80" w:rsidRDefault="00573E80" w:rsidP="00096385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0A9DB610" w14:textId="77777777" w:rsidR="00573E80" w:rsidRDefault="00573E80" w:rsidP="00096385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</w:tcPr>
          <w:p w14:paraId="5F5E2A53" w14:textId="77777777" w:rsidR="00573E80" w:rsidRDefault="00573E80" w:rsidP="00096385">
            <w:r>
              <w:rPr>
                <w:sz w:val="16"/>
                <w:szCs w:val="16"/>
              </w:rPr>
              <w:t>5.3.2.2.5</w:t>
            </w:r>
          </w:p>
        </w:tc>
        <w:tc>
          <w:tcPr>
            <w:tcW w:w="998" w:type="dxa"/>
          </w:tcPr>
          <w:p w14:paraId="3A8A99EE" w14:textId="77777777" w:rsidR="00573E80" w:rsidRDefault="00573E8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573E80" w14:paraId="2884CDF5" w14:textId="77777777" w:rsidTr="00096385">
        <w:tc>
          <w:tcPr>
            <w:tcW w:w="879" w:type="dxa"/>
          </w:tcPr>
          <w:p w14:paraId="1DA1ECF8" w14:textId="77777777" w:rsidR="00573E80" w:rsidRDefault="00573E80" w:rsidP="00096385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680CAD59" w14:textId="77777777" w:rsidR="00573E80" w:rsidRDefault="00573E80" w:rsidP="00096385">
            <w:r>
              <w:rPr>
                <w:sz w:val="16"/>
                <w:szCs w:val="16"/>
              </w:rPr>
              <w:t>0306</w:t>
            </w:r>
          </w:p>
        </w:tc>
        <w:tc>
          <w:tcPr>
            <w:tcW w:w="517" w:type="dxa"/>
          </w:tcPr>
          <w:p w14:paraId="49632592" w14:textId="77777777" w:rsidR="00573E80" w:rsidRDefault="00573E8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A51DA3" w14:textId="77777777" w:rsidR="00573E80" w:rsidRDefault="00573E8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86F00FC" w14:textId="77777777" w:rsidR="00573E80" w:rsidRDefault="00573E80" w:rsidP="00096385">
            <w:r>
              <w:rPr>
                <w:sz w:val="16"/>
                <w:szCs w:val="16"/>
              </w:rPr>
              <w:t>Adding applicability statement for NR SA FR2 SSB based Inter-cell L1-RSRP measurement in non-DRX test case</w:t>
            </w:r>
          </w:p>
        </w:tc>
        <w:tc>
          <w:tcPr>
            <w:tcW w:w="517" w:type="dxa"/>
          </w:tcPr>
          <w:p w14:paraId="2585864F" w14:textId="77777777" w:rsidR="00573E80" w:rsidRDefault="00573E8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7E5879" w14:textId="77777777" w:rsidR="00573E80" w:rsidRDefault="00573E8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014D048" w14:textId="77777777" w:rsidR="00573E80" w:rsidRDefault="00573E8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9872815" w14:textId="77777777" w:rsidR="00573E80" w:rsidRDefault="00573E80" w:rsidP="00096385">
            <w:r>
              <w:rPr>
                <w:sz w:val="16"/>
                <w:szCs w:val="16"/>
              </w:rPr>
              <w:t>R5-234359</w:t>
            </w:r>
          </w:p>
        </w:tc>
        <w:tc>
          <w:tcPr>
            <w:tcW w:w="1597" w:type="dxa"/>
          </w:tcPr>
          <w:p w14:paraId="311983DF" w14:textId="77777777" w:rsidR="00573E80" w:rsidRDefault="00573E80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AE4DE79" w14:textId="77777777" w:rsidR="00573E80" w:rsidRDefault="00573E80" w:rsidP="00096385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</w:tcPr>
          <w:p w14:paraId="7937A756" w14:textId="77777777" w:rsidR="00573E80" w:rsidRDefault="00573E8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71B9736" w14:textId="77777777" w:rsidR="00573E80" w:rsidRDefault="00573E80" w:rsidP="00096385">
            <w:pPr>
              <w:rPr>
                <w:sz w:val="16"/>
                <w:szCs w:val="16"/>
              </w:rPr>
            </w:pPr>
          </w:p>
        </w:tc>
      </w:tr>
      <w:tr w:rsidR="00573E80" w14:paraId="305FE21F" w14:textId="77777777" w:rsidTr="00096385">
        <w:tc>
          <w:tcPr>
            <w:tcW w:w="879" w:type="dxa"/>
          </w:tcPr>
          <w:p w14:paraId="09DDF398" w14:textId="77777777" w:rsidR="00573E80" w:rsidRDefault="00573E80" w:rsidP="00096385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22D6BB8D" w14:textId="77777777" w:rsidR="00573E80" w:rsidRDefault="00573E80" w:rsidP="00096385">
            <w:r>
              <w:rPr>
                <w:sz w:val="16"/>
                <w:szCs w:val="16"/>
              </w:rPr>
              <w:t>0327</w:t>
            </w:r>
          </w:p>
        </w:tc>
        <w:tc>
          <w:tcPr>
            <w:tcW w:w="517" w:type="dxa"/>
          </w:tcPr>
          <w:p w14:paraId="22E5E5F1" w14:textId="77777777" w:rsidR="00573E80" w:rsidRDefault="00573E8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B32098" w14:textId="77777777" w:rsidR="00573E80" w:rsidRDefault="00573E8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AF66373" w14:textId="77777777" w:rsidR="00573E80" w:rsidRDefault="00573E80" w:rsidP="00096385">
            <w:r>
              <w:rPr>
                <w:sz w:val="16"/>
                <w:szCs w:val="16"/>
              </w:rPr>
              <w:t>Addition of applicability for test cases of unified TCI state</w:t>
            </w:r>
          </w:p>
        </w:tc>
        <w:tc>
          <w:tcPr>
            <w:tcW w:w="517" w:type="dxa"/>
          </w:tcPr>
          <w:p w14:paraId="195212C3" w14:textId="77777777" w:rsidR="00573E80" w:rsidRDefault="00573E8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A69076" w14:textId="77777777" w:rsidR="00573E80" w:rsidRDefault="00573E8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D0105F7" w14:textId="77777777" w:rsidR="00573E80" w:rsidRDefault="00573E8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B4E9B63" w14:textId="77777777" w:rsidR="00573E80" w:rsidRDefault="00573E80" w:rsidP="00096385">
            <w:r>
              <w:rPr>
                <w:sz w:val="16"/>
                <w:szCs w:val="16"/>
              </w:rPr>
              <w:t>R5-234862</w:t>
            </w:r>
          </w:p>
        </w:tc>
        <w:tc>
          <w:tcPr>
            <w:tcW w:w="1597" w:type="dxa"/>
          </w:tcPr>
          <w:p w14:paraId="21AC09D2" w14:textId="77777777" w:rsidR="00573E80" w:rsidRDefault="00573E80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001837F" w14:textId="77777777" w:rsidR="00573E80" w:rsidRDefault="00573E80" w:rsidP="00096385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</w:tcPr>
          <w:p w14:paraId="351E808B" w14:textId="77777777" w:rsidR="00573E80" w:rsidRDefault="00573E80" w:rsidP="00096385">
            <w:r>
              <w:rPr>
                <w:sz w:val="16"/>
                <w:szCs w:val="16"/>
              </w:rPr>
              <w:t>4.0, 4.2</w:t>
            </w:r>
          </w:p>
        </w:tc>
        <w:tc>
          <w:tcPr>
            <w:tcW w:w="998" w:type="dxa"/>
          </w:tcPr>
          <w:p w14:paraId="6E36336E" w14:textId="77777777" w:rsidR="00573E80" w:rsidRDefault="00573E80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73E80" w14:paraId="59550E3D" w14:textId="77777777" w:rsidTr="00096385">
        <w:tc>
          <w:tcPr>
            <w:tcW w:w="879" w:type="dxa"/>
          </w:tcPr>
          <w:p w14:paraId="69728D1C" w14:textId="77777777" w:rsidR="00573E80" w:rsidRDefault="00573E80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A9C60CF" w14:textId="77777777" w:rsidR="00573E80" w:rsidRDefault="00573E80" w:rsidP="00096385">
            <w:r>
              <w:rPr>
                <w:sz w:val="16"/>
                <w:szCs w:val="16"/>
              </w:rPr>
              <w:t>2499</w:t>
            </w:r>
          </w:p>
        </w:tc>
        <w:tc>
          <w:tcPr>
            <w:tcW w:w="517" w:type="dxa"/>
          </w:tcPr>
          <w:p w14:paraId="0C3AC5C9" w14:textId="77777777" w:rsidR="00573E80" w:rsidRDefault="00573E8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C268AA" w14:textId="77777777" w:rsidR="00573E80" w:rsidRDefault="00573E8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E3627E2" w14:textId="77777777" w:rsidR="00573E80" w:rsidRDefault="00573E80" w:rsidP="00096385">
            <w:r>
              <w:rPr>
                <w:sz w:val="16"/>
                <w:szCs w:val="16"/>
              </w:rPr>
              <w:t>Addition of NR SA FR2 SSB based Inter-cell L1-RSRP measurement in non-DRX test case</w:t>
            </w:r>
          </w:p>
        </w:tc>
        <w:tc>
          <w:tcPr>
            <w:tcW w:w="517" w:type="dxa"/>
          </w:tcPr>
          <w:p w14:paraId="0EA4F90C" w14:textId="77777777" w:rsidR="00573E80" w:rsidRDefault="00573E8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F30312" w14:textId="77777777" w:rsidR="00573E80" w:rsidRDefault="00573E80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AC9AED8" w14:textId="77777777" w:rsidR="00573E80" w:rsidRDefault="00573E8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6455E20" w14:textId="77777777" w:rsidR="00573E80" w:rsidRDefault="00573E80" w:rsidP="00096385">
            <w:r>
              <w:rPr>
                <w:sz w:val="16"/>
                <w:szCs w:val="16"/>
              </w:rPr>
              <w:t>R5-235703</w:t>
            </w:r>
          </w:p>
        </w:tc>
        <w:tc>
          <w:tcPr>
            <w:tcW w:w="1597" w:type="dxa"/>
          </w:tcPr>
          <w:p w14:paraId="7E38BA4D" w14:textId="77777777" w:rsidR="00573E80" w:rsidRDefault="00573E80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1502384" w14:textId="77777777" w:rsidR="00573E80" w:rsidRDefault="00573E80" w:rsidP="00096385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</w:tcPr>
          <w:p w14:paraId="5A6F6F6B" w14:textId="77777777" w:rsidR="00573E80" w:rsidRDefault="00573E8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124E5E" w14:textId="77777777" w:rsidR="00573E80" w:rsidRDefault="00573E80" w:rsidP="00096385">
            <w:pPr>
              <w:rPr>
                <w:sz w:val="16"/>
                <w:szCs w:val="16"/>
              </w:rPr>
            </w:pPr>
          </w:p>
        </w:tc>
      </w:tr>
      <w:tr w:rsidR="00573E80" w14:paraId="6B5657FB" w14:textId="77777777" w:rsidTr="00096385">
        <w:tc>
          <w:tcPr>
            <w:tcW w:w="879" w:type="dxa"/>
          </w:tcPr>
          <w:p w14:paraId="2F102CCE" w14:textId="77777777" w:rsidR="00573E80" w:rsidRDefault="00573E80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A939881" w14:textId="77777777" w:rsidR="00573E80" w:rsidRDefault="00573E80" w:rsidP="00096385">
            <w:r>
              <w:rPr>
                <w:sz w:val="16"/>
                <w:szCs w:val="16"/>
              </w:rPr>
              <w:t>2579</w:t>
            </w:r>
          </w:p>
        </w:tc>
        <w:tc>
          <w:tcPr>
            <w:tcW w:w="517" w:type="dxa"/>
          </w:tcPr>
          <w:p w14:paraId="2B4E5326" w14:textId="77777777" w:rsidR="00573E80" w:rsidRDefault="00573E8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6D89AD0" w14:textId="77777777" w:rsidR="00573E80" w:rsidRDefault="00573E8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EB81EBD" w14:textId="77777777" w:rsidR="00573E80" w:rsidRDefault="00573E80" w:rsidP="00096385">
            <w:r>
              <w:rPr>
                <w:sz w:val="16"/>
                <w:szCs w:val="16"/>
              </w:rPr>
              <w:t>Addition of minimum requirement for unified TCI state switch delay</w:t>
            </w:r>
          </w:p>
        </w:tc>
        <w:tc>
          <w:tcPr>
            <w:tcW w:w="517" w:type="dxa"/>
          </w:tcPr>
          <w:p w14:paraId="28801832" w14:textId="77777777" w:rsidR="00573E80" w:rsidRDefault="00573E8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2D006B" w14:textId="77777777" w:rsidR="00573E80" w:rsidRDefault="00573E80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A75E2F0" w14:textId="77777777" w:rsidR="00573E80" w:rsidRDefault="00573E8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78FD166" w14:textId="77777777" w:rsidR="00573E80" w:rsidRDefault="00573E80" w:rsidP="00096385">
            <w:r>
              <w:rPr>
                <w:sz w:val="16"/>
                <w:szCs w:val="16"/>
              </w:rPr>
              <w:t>R5-235704</w:t>
            </w:r>
          </w:p>
        </w:tc>
        <w:tc>
          <w:tcPr>
            <w:tcW w:w="1597" w:type="dxa"/>
          </w:tcPr>
          <w:p w14:paraId="43612972" w14:textId="77777777" w:rsidR="00573E80" w:rsidRDefault="00573E80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17FC9C4" w14:textId="77777777" w:rsidR="00573E80" w:rsidRDefault="00573E80" w:rsidP="00096385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</w:tcPr>
          <w:p w14:paraId="1E6C2565" w14:textId="77777777" w:rsidR="00573E80" w:rsidRDefault="00573E80" w:rsidP="00096385">
            <w:r>
              <w:rPr>
                <w:sz w:val="16"/>
                <w:szCs w:val="16"/>
              </w:rPr>
              <w:t>5.5.11.0 (new), 7.5.13.0 (new)</w:t>
            </w:r>
          </w:p>
        </w:tc>
        <w:tc>
          <w:tcPr>
            <w:tcW w:w="998" w:type="dxa"/>
          </w:tcPr>
          <w:p w14:paraId="35E34838" w14:textId="77777777" w:rsidR="00573E80" w:rsidRDefault="00573E80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73E80" w14:paraId="7E6BDAA7" w14:textId="77777777" w:rsidTr="00096385">
        <w:tc>
          <w:tcPr>
            <w:tcW w:w="879" w:type="dxa"/>
          </w:tcPr>
          <w:p w14:paraId="6A7A3337" w14:textId="77777777" w:rsidR="00573E80" w:rsidRDefault="00573E80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D0BA8B5" w14:textId="77777777" w:rsidR="00573E80" w:rsidRDefault="00573E80" w:rsidP="00096385">
            <w:r>
              <w:rPr>
                <w:sz w:val="16"/>
                <w:szCs w:val="16"/>
              </w:rPr>
              <w:t>2580</w:t>
            </w:r>
          </w:p>
        </w:tc>
        <w:tc>
          <w:tcPr>
            <w:tcW w:w="517" w:type="dxa"/>
          </w:tcPr>
          <w:p w14:paraId="73541EE3" w14:textId="77777777" w:rsidR="00573E80" w:rsidRDefault="00573E8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31E378" w14:textId="77777777" w:rsidR="00573E80" w:rsidRDefault="00573E8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F08048" w14:textId="77777777" w:rsidR="00573E80" w:rsidRDefault="00573E80" w:rsidP="00096385">
            <w:r>
              <w:rPr>
                <w:sz w:val="16"/>
                <w:szCs w:val="16"/>
              </w:rPr>
              <w:t>Addition of 5.5.11.1 new test case for unified joint TCI activation</w:t>
            </w:r>
          </w:p>
        </w:tc>
        <w:tc>
          <w:tcPr>
            <w:tcW w:w="517" w:type="dxa"/>
          </w:tcPr>
          <w:p w14:paraId="0E763695" w14:textId="77777777" w:rsidR="00573E80" w:rsidRDefault="00573E8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189F4F" w14:textId="77777777" w:rsidR="00573E80" w:rsidRDefault="00573E80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3A487D9" w14:textId="77777777" w:rsidR="00573E80" w:rsidRDefault="00573E8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9FC43C2" w14:textId="77777777" w:rsidR="00573E80" w:rsidRDefault="00573E80" w:rsidP="00096385">
            <w:r>
              <w:rPr>
                <w:sz w:val="16"/>
                <w:szCs w:val="16"/>
              </w:rPr>
              <w:t>R5-234855</w:t>
            </w:r>
          </w:p>
        </w:tc>
        <w:tc>
          <w:tcPr>
            <w:tcW w:w="1597" w:type="dxa"/>
          </w:tcPr>
          <w:p w14:paraId="4DC03E98" w14:textId="77777777" w:rsidR="00573E80" w:rsidRDefault="00573E80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32E343E" w14:textId="77777777" w:rsidR="00573E80" w:rsidRDefault="00573E80" w:rsidP="00096385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</w:tcPr>
          <w:p w14:paraId="7E97255B" w14:textId="77777777" w:rsidR="00573E80" w:rsidRDefault="00573E80" w:rsidP="00096385">
            <w:r>
              <w:rPr>
                <w:sz w:val="16"/>
                <w:szCs w:val="16"/>
              </w:rPr>
              <w:t>5.5.11.1 (new)</w:t>
            </w:r>
          </w:p>
        </w:tc>
        <w:tc>
          <w:tcPr>
            <w:tcW w:w="998" w:type="dxa"/>
          </w:tcPr>
          <w:p w14:paraId="07811769" w14:textId="77777777" w:rsidR="00573E80" w:rsidRDefault="00573E80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73E80" w14:paraId="4387A3C2" w14:textId="77777777" w:rsidTr="00096385">
        <w:tc>
          <w:tcPr>
            <w:tcW w:w="879" w:type="dxa"/>
          </w:tcPr>
          <w:p w14:paraId="0AB02BC3" w14:textId="77777777" w:rsidR="00573E80" w:rsidRDefault="00573E80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38B8B51" w14:textId="77777777" w:rsidR="00573E80" w:rsidRDefault="00573E80" w:rsidP="00096385">
            <w:r>
              <w:rPr>
                <w:sz w:val="16"/>
                <w:szCs w:val="16"/>
              </w:rPr>
              <w:t>2581</w:t>
            </w:r>
          </w:p>
        </w:tc>
        <w:tc>
          <w:tcPr>
            <w:tcW w:w="517" w:type="dxa"/>
          </w:tcPr>
          <w:p w14:paraId="3B6C7419" w14:textId="77777777" w:rsidR="00573E80" w:rsidRDefault="00573E8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AEBC79" w14:textId="77777777" w:rsidR="00573E80" w:rsidRDefault="00573E8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813C2F" w14:textId="77777777" w:rsidR="00573E80" w:rsidRDefault="00573E80" w:rsidP="00096385">
            <w:r>
              <w:rPr>
                <w:sz w:val="16"/>
                <w:szCs w:val="16"/>
              </w:rPr>
              <w:t>Addition of 5.5.11.2 new test case for unified UL TCI activation</w:t>
            </w:r>
          </w:p>
        </w:tc>
        <w:tc>
          <w:tcPr>
            <w:tcW w:w="517" w:type="dxa"/>
          </w:tcPr>
          <w:p w14:paraId="74EEA2D3" w14:textId="77777777" w:rsidR="00573E80" w:rsidRDefault="00573E8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E96AFF" w14:textId="77777777" w:rsidR="00573E80" w:rsidRDefault="00573E80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2BA734E" w14:textId="77777777" w:rsidR="00573E80" w:rsidRDefault="00573E8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5E659CB" w14:textId="77777777" w:rsidR="00573E80" w:rsidRDefault="00573E80" w:rsidP="00096385">
            <w:r>
              <w:rPr>
                <w:sz w:val="16"/>
                <w:szCs w:val="16"/>
              </w:rPr>
              <w:t>R5-234856</w:t>
            </w:r>
          </w:p>
        </w:tc>
        <w:tc>
          <w:tcPr>
            <w:tcW w:w="1597" w:type="dxa"/>
          </w:tcPr>
          <w:p w14:paraId="210FA53A" w14:textId="77777777" w:rsidR="00573E80" w:rsidRDefault="00573E80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0426BDF" w14:textId="77777777" w:rsidR="00573E80" w:rsidRDefault="00573E80" w:rsidP="00096385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</w:tcPr>
          <w:p w14:paraId="3F3146FE" w14:textId="77777777" w:rsidR="00573E80" w:rsidRDefault="00573E80" w:rsidP="00096385">
            <w:r>
              <w:rPr>
                <w:sz w:val="16"/>
                <w:szCs w:val="16"/>
              </w:rPr>
              <w:t>5.5.11.2 (new)</w:t>
            </w:r>
          </w:p>
        </w:tc>
        <w:tc>
          <w:tcPr>
            <w:tcW w:w="998" w:type="dxa"/>
          </w:tcPr>
          <w:p w14:paraId="607D5736" w14:textId="77777777" w:rsidR="00573E80" w:rsidRDefault="00573E80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73E80" w14:paraId="3EBA0E44" w14:textId="77777777" w:rsidTr="00096385">
        <w:tc>
          <w:tcPr>
            <w:tcW w:w="879" w:type="dxa"/>
          </w:tcPr>
          <w:p w14:paraId="45A22DF5" w14:textId="77777777" w:rsidR="00573E80" w:rsidRDefault="00573E80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9C9D9BB" w14:textId="77777777" w:rsidR="00573E80" w:rsidRDefault="00573E80" w:rsidP="00096385">
            <w:r>
              <w:rPr>
                <w:sz w:val="16"/>
                <w:szCs w:val="16"/>
              </w:rPr>
              <w:t>2582</w:t>
            </w:r>
          </w:p>
        </w:tc>
        <w:tc>
          <w:tcPr>
            <w:tcW w:w="517" w:type="dxa"/>
          </w:tcPr>
          <w:p w14:paraId="4FB2D0F2" w14:textId="77777777" w:rsidR="00573E80" w:rsidRDefault="00573E8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06B10D" w14:textId="77777777" w:rsidR="00573E80" w:rsidRDefault="00573E8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DC31119" w14:textId="77777777" w:rsidR="00573E80" w:rsidRDefault="00573E80" w:rsidP="00096385">
            <w:r>
              <w:rPr>
                <w:sz w:val="16"/>
                <w:szCs w:val="16"/>
              </w:rPr>
              <w:t>Addition of 5.5.11.3 new test case for unified DL TCI activation</w:t>
            </w:r>
          </w:p>
        </w:tc>
        <w:tc>
          <w:tcPr>
            <w:tcW w:w="517" w:type="dxa"/>
          </w:tcPr>
          <w:p w14:paraId="0F73A99A" w14:textId="77777777" w:rsidR="00573E80" w:rsidRDefault="00573E8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3E314A" w14:textId="77777777" w:rsidR="00573E80" w:rsidRDefault="00573E80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3F5D480" w14:textId="77777777" w:rsidR="00573E80" w:rsidRDefault="00573E8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8E60C90" w14:textId="77777777" w:rsidR="00573E80" w:rsidRDefault="00573E80" w:rsidP="00096385">
            <w:r>
              <w:rPr>
                <w:sz w:val="16"/>
                <w:szCs w:val="16"/>
              </w:rPr>
              <w:t>R5-234857</w:t>
            </w:r>
          </w:p>
        </w:tc>
        <w:tc>
          <w:tcPr>
            <w:tcW w:w="1597" w:type="dxa"/>
          </w:tcPr>
          <w:p w14:paraId="5C7CD6E3" w14:textId="77777777" w:rsidR="00573E80" w:rsidRDefault="00573E80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C4CB5DB" w14:textId="77777777" w:rsidR="00573E80" w:rsidRDefault="00573E80" w:rsidP="00096385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</w:tcPr>
          <w:p w14:paraId="65E961E8" w14:textId="77777777" w:rsidR="00573E80" w:rsidRDefault="00573E80" w:rsidP="00096385">
            <w:r>
              <w:rPr>
                <w:sz w:val="16"/>
                <w:szCs w:val="16"/>
              </w:rPr>
              <w:t>5.5.11.3 (new)</w:t>
            </w:r>
          </w:p>
        </w:tc>
        <w:tc>
          <w:tcPr>
            <w:tcW w:w="998" w:type="dxa"/>
          </w:tcPr>
          <w:p w14:paraId="455DE8D5" w14:textId="77777777" w:rsidR="00573E80" w:rsidRDefault="00573E80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73E80" w14:paraId="138E7DAA" w14:textId="77777777" w:rsidTr="00096385">
        <w:tc>
          <w:tcPr>
            <w:tcW w:w="879" w:type="dxa"/>
          </w:tcPr>
          <w:p w14:paraId="02C22D36" w14:textId="77777777" w:rsidR="00573E80" w:rsidRDefault="00573E80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E4D104F" w14:textId="77777777" w:rsidR="00573E80" w:rsidRDefault="00573E80" w:rsidP="00096385">
            <w:r>
              <w:rPr>
                <w:sz w:val="16"/>
                <w:szCs w:val="16"/>
              </w:rPr>
              <w:t>2583</w:t>
            </w:r>
          </w:p>
        </w:tc>
        <w:tc>
          <w:tcPr>
            <w:tcW w:w="517" w:type="dxa"/>
          </w:tcPr>
          <w:p w14:paraId="1D77A08A" w14:textId="77777777" w:rsidR="00573E80" w:rsidRDefault="00573E8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567FAA" w14:textId="77777777" w:rsidR="00573E80" w:rsidRDefault="00573E8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6C52B5" w14:textId="77777777" w:rsidR="00573E80" w:rsidRDefault="00573E80" w:rsidP="00096385">
            <w:r>
              <w:rPr>
                <w:sz w:val="16"/>
                <w:szCs w:val="16"/>
              </w:rPr>
              <w:t>Addition of 7.5.13.1 new test case for unified joint TCI activation</w:t>
            </w:r>
          </w:p>
        </w:tc>
        <w:tc>
          <w:tcPr>
            <w:tcW w:w="517" w:type="dxa"/>
          </w:tcPr>
          <w:p w14:paraId="5CADBB33" w14:textId="77777777" w:rsidR="00573E80" w:rsidRDefault="00573E8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F37E61" w14:textId="77777777" w:rsidR="00573E80" w:rsidRDefault="00573E80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B440378" w14:textId="77777777" w:rsidR="00573E80" w:rsidRDefault="00573E8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B45B6DC" w14:textId="77777777" w:rsidR="00573E80" w:rsidRDefault="00573E80" w:rsidP="00096385">
            <w:r>
              <w:rPr>
                <w:sz w:val="16"/>
                <w:szCs w:val="16"/>
              </w:rPr>
              <w:t>R5-234858</w:t>
            </w:r>
          </w:p>
        </w:tc>
        <w:tc>
          <w:tcPr>
            <w:tcW w:w="1597" w:type="dxa"/>
          </w:tcPr>
          <w:p w14:paraId="4C84EC77" w14:textId="77777777" w:rsidR="00573E80" w:rsidRDefault="00573E80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2706334" w14:textId="77777777" w:rsidR="00573E80" w:rsidRDefault="00573E80" w:rsidP="00096385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</w:tcPr>
          <w:p w14:paraId="4C9A90CA" w14:textId="77777777" w:rsidR="00573E80" w:rsidRDefault="00573E80" w:rsidP="00096385">
            <w:r>
              <w:rPr>
                <w:sz w:val="16"/>
                <w:szCs w:val="16"/>
              </w:rPr>
              <w:t>7.5.13.1 (new)</w:t>
            </w:r>
          </w:p>
        </w:tc>
        <w:tc>
          <w:tcPr>
            <w:tcW w:w="998" w:type="dxa"/>
          </w:tcPr>
          <w:p w14:paraId="60B1797C" w14:textId="77777777" w:rsidR="00573E80" w:rsidRDefault="00573E80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73E80" w14:paraId="681B3525" w14:textId="77777777" w:rsidTr="00096385">
        <w:tc>
          <w:tcPr>
            <w:tcW w:w="879" w:type="dxa"/>
          </w:tcPr>
          <w:p w14:paraId="5C77A0A6" w14:textId="77777777" w:rsidR="00573E80" w:rsidRDefault="00573E80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45ADB7D" w14:textId="77777777" w:rsidR="00573E80" w:rsidRDefault="00573E80" w:rsidP="00096385">
            <w:r>
              <w:rPr>
                <w:sz w:val="16"/>
                <w:szCs w:val="16"/>
              </w:rPr>
              <w:t>2584</w:t>
            </w:r>
          </w:p>
        </w:tc>
        <w:tc>
          <w:tcPr>
            <w:tcW w:w="517" w:type="dxa"/>
          </w:tcPr>
          <w:p w14:paraId="5CA34CC9" w14:textId="77777777" w:rsidR="00573E80" w:rsidRDefault="00573E8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C596F4" w14:textId="77777777" w:rsidR="00573E80" w:rsidRDefault="00573E8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3D09F9" w14:textId="77777777" w:rsidR="00573E80" w:rsidRDefault="00573E80" w:rsidP="00096385">
            <w:r>
              <w:rPr>
                <w:sz w:val="16"/>
                <w:szCs w:val="16"/>
              </w:rPr>
              <w:t>Addition of 7.5.13.2 new test case for unified UL TCI activation</w:t>
            </w:r>
          </w:p>
        </w:tc>
        <w:tc>
          <w:tcPr>
            <w:tcW w:w="517" w:type="dxa"/>
          </w:tcPr>
          <w:p w14:paraId="72B46EB2" w14:textId="77777777" w:rsidR="00573E80" w:rsidRDefault="00573E8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078952" w14:textId="77777777" w:rsidR="00573E80" w:rsidRDefault="00573E80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F2BBC92" w14:textId="77777777" w:rsidR="00573E80" w:rsidRDefault="00573E8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BEE0634" w14:textId="77777777" w:rsidR="00573E80" w:rsidRDefault="00573E80" w:rsidP="00096385">
            <w:r>
              <w:rPr>
                <w:sz w:val="16"/>
                <w:szCs w:val="16"/>
              </w:rPr>
              <w:t>R5-234859</w:t>
            </w:r>
          </w:p>
        </w:tc>
        <w:tc>
          <w:tcPr>
            <w:tcW w:w="1597" w:type="dxa"/>
          </w:tcPr>
          <w:p w14:paraId="3570D893" w14:textId="77777777" w:rsidR="00573E80" w:rsidRDefault="00573E80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5315785" w14:textId="77777777" w:rsidR="00573E80" w:rsidRDefault="00573E80" w:rsidP="00096385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</w:tcPr>
          <w:p w14:paraId="10F7542C" w14:textId="77777777" w:rsidR="00573E80" w:rsidRDefault="00573E80" w:rsidP="00096385">
            <w:r>
              <w:rPr>
                <w:sz w:val="16"/>
                <w:szCs w:val="16"/>
              </w:rPr>
              <w:t>7.5.13.2 (new)</w:t>
            </w:r>
          </w:p>
        </w:tc>
        <w:tc>
          <w:tcPr>
            <w:tcW w:w="998" w:type="dxa"/>
          </w:tcPr>
          <w:p w14:paraId="7B64E111" w14:textId="77777777" w:rsidR="00573E80" w:rsidRDefault="00573E80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73E80" w14:paraId="1813D6ED" w14:textId="77777777" w:rsidTr="00096385">
        <w:tc>
          <w:tcPr>
            <w:tcW w:w="879" w:type="dxa"/>
          </w:tcPr>
          <w:p w14:paraId="76D2C2E6" w14:textId="77777777" w:rsidR="00573E80" w:rsidRDefault="00573E80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E8BF86E" w14:textId="77777777" w:rsidR="00573E80" w:rsidRDefault="00573E80" w:rsidP="00096385">
            <w:r>
              <w:rPr>
                <w:sz w:val="16"/>
                <w:szCs w:val="16"/>
              </w:rPr>
              <w:t>2585</w:t>
            </w:r>
          </w:p>
        </w:tc>
        <w:tc>
          <w:tcPr>
            <w:tcW w:w="517" w:type="dxa"/>
          </w:tcPr>
          <w:p w14:paraId="2AC645A4" w14:textId="77777777" w:rsidR="00573E80" w:rsidRDefault="00573E8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6A6877" w14:textId="77777777" w:rsidR="00573E80" w:rsidRDefault="00573E8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436666F" w14:textId="77777777" w:rsidR="00573E80" w:rsidRDefault="00573E80" w:rsidP="00096385">
            <w:r>
              <w:rPr>
                <w:sz w:val="16"/>
                <w:szCs w:val="16"/>
              </w:rPr>
              <w:t>Addition of 7.5.13.3 new test case for unified DL TCI activation</w:t>
            </w:r>
          </w:p>
        </w:tc>
        <w:tc>
          <w:tcPr>
            <w:tcW w:w="517" w:type="dxa"/>
          </w:tcPr>
          <w:p w14:paraId="66049BEB" w14:textId="77777777" w:rsidR="00573E80" w:rsidRDefault="00573E8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DE8047" w14:textId="77777777" w:rsidR="00573E80" w:rsidRDefault="00573E80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7EC11F0" w14:textId="77777777" w:rsidR="00573E80" w:rsidRDefault="00573E8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678FE7A" w14:textId="77777777" w:rsidR="00573E80" w:rsidRDefault="00573E80" w:rsidP="00096385">
            <w:r>
              <w:rPr>
                <w:sz w:val="16"/>
                <w:szCs w:val="16"/>
              </w:rPr>
              <w:t>R5-234860</w:t>
            </w:r>
          </w:p>
        </w:tc>
        <w:tc>
          <w:tcPr>
            <w:tcW w:w="1597" w:type="dxa"/>
          </w:tcPr>
          <w:p w14:paraId="2AC76371" w14:textId="77777777" w:rsidR="00573E80" w:rsidRDefault="00573E80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E3EA6B7" w14:textId="77777777" w:rsidR="00573E80" w:rsidRDefault="00573E80" w:rsidP="00096385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</w:tcPr>
          <w:p w14:paraId="048E8AF5" w14:textId="77777777" w:rsidR="00573E80" w:rsidRDefault="00573E80" w:rsidP="00096385">
            <w:r>
              <w:rPr>
                <w:sz w:val="16"/>
                <w:szCs w:val="16"/>
              </w:rPr>
              <w:t>7.5.13.3 (new)</w:t>
            </w:r>
          </w:p>
        </w:tc>
        <w:tc>
          <w:tcPr>
            <w:tcW w:w="998" w:type="dxa"/>
          </w:tcPr>
          <w:p w14:paraId="6B758FA0" w14:textId="77777777" w:rsidR="00573E80" w:rsidRDefault="00573E80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73E80" w14:paraId="20321CF7" w14:textId="77777777" w:rsidTr="00096385">
        <w:tc>
          <w:tcPr>
            <w:tcW w:w="879" w:type="dxa"/>
          </w:tcPr>
          <w:p w14:paraId="4C2907DB" w14:textId="77777777" w:rsidR="00573E80" w:rsidRDefault="00573E80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D1F3A84" w14:textId="77777777" w:rsidR="00573E80" w:rsidRDefault="00573E80" w:rsidP="00096385">
            <w:r>
              <w:rPr>
                <w:sz w:val="16"/>
                <w:szCs w:val="16"/>
              </w:rPr>
              <w:t>2586</w:t>
            </w:r>
          </w:p>
        </w:tc>
        <w:tc>
          <w:tcPr>
            <w:tcW w:w="517" w:type="dxa"/>
          </w:tcPr>
          <w:p w14:paraId="1214D19E" w14:textId="77777777" w:rsidR="00573E80" w:rsidRDefault="00573E8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3BA50F2" w14:textId="77777777" w:rsidR="00573E80" w:rsidRDefault="00573E8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DC036BE" w14:textId="77777777" w:rsidR="00573E80" w:rsidRDefault="00573E80" w:rsidP="00096385">
            <w:r>
              <w:rPr>
                <w:sz w:val="16"/>
                <w:szCs w:val="16"/>
              </w:rPr>
              <w:t>Update to Annex for feMIMO</w:t>
            </w:r>
          </w:p>
        </w:tc>
        <w:tc>
          <w:tcPr>
            <w:tcW w:w="517" w:type="dxa"/>
          </w:tcPr>
          <w:p w14:paraId="32010744" w14:textId="77777777" w:rsidR="00573E80" w:rsidRDefault="00573E8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809949" w14:textId="77777777" w:rsidR="00573E80" w:rsidRDefault="00573E80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C8580B4" w14:textId="77777777" w:rsidR="00573E80" w:rsidRDefault="00573E8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8A7448B" w14:textId="77777777" w:rsidR="00573E80" w:rsidRDefault="00573E80" w:rsidP="00096385">
            <w:r>
              <w:rPr>
                <w:sz w:val="16"/>
                <w:szCs w:val="16"/>
              </w:rPr>
              <w:t>R5-235705</w:t>
            </w:r>
          </w:p>
        </w:tc>
        <w:tc>
          <w:tcPr>
            <w:tcW w:w="1597" w:type="dxa"/>
          </w:tcPr>
          <w:p w14:paraId="53FD6974" w14:textId="77777777" w:rsidR="00573E80" w:rsidRDefault="00573E80" w:rsidP="00096385">
            <w:r>
              <w:rPr>
                <w:sz w:val="16"/>
                <w:szCs w:val="16"/>
              </w:rPr>
              <w:t>Huawei, HiSilicon, Samsung</w:t>
            </w:r>
          </w:p>
        </w:tc>
        <w:tc>
          <w:tcPr>
            <w:tcW w:w="1122" w:type="dxa"/>
          </w:tcPr>
          <w:p w14:paraId="3BC362A1" w14:textId="77777777" w:rsidR="00573E80" w:rsidRDefault="00573E80" w:rsidP="00096385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</w:tcPr>
          <w:p w14:paraId="51AB8C02" w14:textId="77777777" w:rsidR="00573E80" w:rsidRDefault="00573E80" w:rsidP="00096385">
            <w:r>
              <w:rPr>
                <w:sz w:val="16"/>
                <w:szCs w:val="16"/>
              </w:rPr>
              <w:t>A.10A (new), E.2, E.3, E.4 E.5, F.1.3.2</w:t>
            </w:r>
          </w:p>
        </w:tc>
        <w:tc>
          <w:tcPr>
            <w:tcW w:w="998" w:type="dxa"/>
          </w:tcPr>
          <w:p w14:paraId="3D271A8B" w14:textId="77777777" w:rsidR="00573E80" w:rsidRDefault="00573E80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73E80" w14:paraId="76D2D2F2" w14:textId="77777777" w:rsidTr="00096385">
        <w:tc>
          <w:tcPr>
            <w:tcW w:w="879" w:type="dxa"/>
          </w:tcPr>
          <w:p w14:paraId="3D8DFABC" w14:textId="77777777" w:rsidR="00573E80" w:rsidRDefault="00573E80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AD8D152" w14:textId="77777777" w:rsidR="00573E80" w:rsidRDefault="00573E80" w:rsidP="00096385">
            <w:r>
              <w:rPr>
                <w:sz w:val="16"/>
                <w:szCs w:val="16"/>
              </w:rPr>
              <w:t>2587</w:t>
            </w:r>
          </w:p>
        </w:tc>
        <w:tc>
          <w:tcPr>
            <w:tcW w:w="517" w:type="dxa"/>
          </w:tcPr>
          <w:p w14:paraId="3AE2F428" w14:textId="77777777" w:rsidR="00573E80" w:rsidRDefault="00573E8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FBD734E" w14:textId="77777777" w:rsidR="00573E80" w:rsidRDefault="00573E8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1FD49D6" w14:textId="77777777" w:rsidR="00573E80" w:rsidRDefault="00573E80" w:rsidP="00096385">
            <w:r>
              <w:rPr>
                <w:sz w:val="16"/>
                <w:szCs w:val="16"/>
              </w:rPr>
              <w:t>TT update for test cases 4.5.5.7 and 4.5.5.8</w:t>
            </w:r>
          </w:p>
        </w:tc>
        <w:tc>
          <w:tcPr>
            <w:tcW w:w="517" w:type="dxa"/>
          </w:tcPr>
          <w:p w14:paraId="3D0649B2" w14:textId="77777777" w:rsidR="00573E80" w:rsidRDefault="00573E8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45F8EC" w14:textId="77777777" w:rsidR="00573E80" w:rsidRDefault="00573E80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86B459B" w14:textId="77777777" w:rsidR="00573E80" w:rsidRDefault="00573E8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65A3D47" w14:textId="77777777" w:rsidR="00573E80" w:rsidRDefault="00573E80" w:rsidP="00096385">
            <w:r>
              <w:rPr>
                <w:sz w:val="16"/>
                <w:szCs w:val="16"/>
              </w:rPr>
              <w:t>R5-235896</w:t>
            </w:r>
          </w:p>
        </w:tc>
        <w:tc>
          <w:tcPr>
            <w:tcW w:w="1597" w:type="dxa"/>
          </w:tcPr>
          <w:p w14:paraId="6EED8AD5" w14:textId="77777777" w:rsidR="00573E80" w:rsidRDefault="00573E80" w:rsidP="00096385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29F3F681" w14:textId="77777777" w:rsidR="00573E80" w:rsidRDefault="00573E80" w:rsidP="00096385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</w:tcPr>
          <w:p w14:paraId="0F4486B6" w14:textId="77777777" w:rsidR="00573E80" w:rsidRDefault="00573E80" w:rsidP="00096385">
            <w:r>
              <w:rPr>
                <w:sz w:val="16"/>
                <w:szCs w:val="16"/>
              </w:rPr>
              <w:t>4.5.5.74.5.5.8Annex F.1.1.2</w:t>
            </w:r>
          </w:p>
        </w:tc>
        <w:tc>
          <w:tcPr>
            <w:tcW w:w="998" w:type="dxa"/>
          </w:tcPr>
          <w:p w14:paraId="52F0B168" w14:textId="77777777" w:rsidR="00573E80" w:rsidRDefault="00573E8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573E80" w14:paraId="549297F1" w14:textId="77777777" w:rsidTr="00096385">
        <w:tc>
          <w:tcPr>
            <w:tcW w:w="879" w:type="dxa"/>
          </w:tcPr>
          <w:p w14:paraId="10F38AE6" w14:textId="77777777" w:rsidR="00573E80" w:rsidRDefault="00573E80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A244C21" w14:textId="77777777" w:rsidR="00573E80" w:rsidRDefault="00573E80" w:rsidP="00096385">
            <w:r>
              <w:rPr>
                <w:sz w:val="16"/>
                <w:szCs w:val="16"/>
              </w:rPr>
              <w:t>2588</w:t>
            </w:r>
          </w:p>
        </w:tc>
        <w:tc>
          <w:tcPr>
            <w:tcW w:w="517" w:type="dxa"/>
          </w:tcPr>
          <w:p w14:paraId="0D897F22" w14:textId="77777777" w:rsidR="00573E80" w:rsidRDefault="00573E8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EDEF977" w14:textId="77777777" w:rsidR="00573E80" w:rsidRDefault="00573E8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B153A52" w14:textId="77777777" w:rsidR="00573E80" w:rsidRDefault="00573E80" w:rsidP="00096385">
            <w:r>
              <w:rPr>
                <w:sz w:val="16"/>
                <w:szCs w:val="16"/>
              </w:rPr>
              <w:t>TT update for test cases 5.5.5.8</w:t>
            </w:r>
          </w:p>
        </w:tc>
        <w:tc>
          <w:tcPr>
            <w:tcW w:w="517" w:type="dxa"/>
          </w:tcPr>
          <w:p w14:paraId="786B51CC" w14:textId="77777777" w:rsidR="00573E80" w:rsidRDefault="00573E8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2E029C" w14:textId="77777777" w:rsidR="00573E80" w:rsidRDefault="00573E80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826EC1F" w14:textId="77777777" w:rsidR="00573E80" w:rsidRDefault="00573E8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83D25BE" w14:textId="77777777" w:rsidR="00573E80" w:rsidRDefault="00573E80" w:rsidP="00096385">
            <w:r>
              <w:rPr>
                <w:sz w:val="16"/>
                <w:szCs w:val="16"/>
              </w:rPr>
              <w:t>R5-235897</w:t>
            </w:r>
          </w:p>
        </w:tc>
        <w:tc>
          <w:tcPr>
            <w:tcW w:w="1597" w:type="dxa"/>
          </w:tcPr>
          <w:p w14:paraId="5CDDEAF9" w14:textId="77777777" w:rsidR="00573E80" w:rsidRDefault="00573E80" w:rsidP="00096385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488C4386" w14:textId="77777777" w:rsidR="00573E80" w:rsidRDefault="00573E80" w:rsidP="00096385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</w:tcPr>
          <w:p w14:paraId="48074931" w14:textId="77777777" w:rsidR="00573E80" w:rsidRDefault="00573E80" w:rsidP="00096385">
            <w:r>
              <w:rPr>
                <w:sz w:val="16"/>
                <w:szCs w:val="16"/>
              </w:rPr>
              <w:t>5.5.5.8F.1.1.2</w:t>
            </w:r>
          </w:p>
        </w:tc>
        <w:tc>
          <w:tcPr>
            <w:tcW w:w="998" w:type="dxa"/>
          </w:tcPr>
          <w:p w14:paraId="5A8FAAA6" w14:textId="77777777" w:rsidR="00573E80" w:rsidRDefault="00573E8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573E80" w14:paraId="5D8C5911" w14:textId="77777777" w:rsidTr="00096385">
        <w:tc>
          <w:tcPr>
            <w:tcW w:w="879" w:type="dxa"/>
          </w:tcPr>
          <w:p w14:paraId="16DBD923" w14:textId="77777777" w:rsidR="00573E80" w:rsidRDefault="00573E80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B25CC5D" w14:textId="77777777" w:rsidR="00573E80" w:rsidRDefault="00573E80" w:rsidP="00096385">
            <w:r>
              <w:rPr>
                <w:sz w:val="16"/>
                <w:szCs w:val="16"/>
              </w:rPr>
              <w:t>2589</w:t>
            </w:r>
          </w:p>
        </w:tc>
        <w:tc>
          <w:tcPr>
            <w:tcW w:w="517" w:type="dxa"/>
          </w:tcPr>
          <w:p w14:paraId="441DCB8D" w14:textId="77777777" w:rsidR="00573E80" w:rsidRDefault="00573E8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616A9CD" w14:textId="77777777" w:rsidR="00573E80" w:rsidRDefault="00573E8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E7D058C" w14:textId="77777777" w:rsidR="00573E80" w:rsidRDefault="00573E80" w:rsidP="00096385">
            <w:r>
              <w:rPr>
                <w:sz w:val="16"/>
                <w:szCs w:val="16"/>
              </w:rPr>
              <w:t>TT update for test cases 6.5.5.7</w:t>
            </w:r>
          </w:p>
        </w:tc>
        <w:tc>
          <w:tcPr>
            <w:tcW w:w="517" w:type="dxa"/>
          </w:tcPr>
          <w:p w14:paraId="4D4AB129" w14:textId="77777777" w:rsidR="00573E80" w:rsidRDefault="00573E8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7B61EA" w14:textId="77777777" w:rsidR="00573E80" w:rsidRDefault="00573E80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96816B1" w14:textId="77777777" w:rsidR="00573E80" w:rsidRDefault="00573E8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93B3F1F" w14:textId="77777777" w:rsidR="00573E80" w:rsidRDefault="00573E80" w:rsidP="00096385">
            <w:r>
              <w:rPr>
                <w:sz w:val="16"/>
                <w:szCs w:val="16"/>
              </w:rPr>
              <w:t>R5-235898</w:t>
            </w:r>
          </w:p>
        </w:tc>
        <w:tc>
          <w:tcPr>
            <w:tcW w:w="1597" w:type="dxa"/>
          </w:tcPr>
          <w:p w14:paraId="10F1524B" w14:textId="77777777" w:rsidR="00573E80" w:rsidRDefault="00573E80" w:rsidP="00096385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14EECC68" w14:textId="77777777" w:rsidR="00573E80" w:rsidRDefault="00573E80" w:rsidP="00096385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</w:tcPr>
          <w:p w14:paraId="28247E5C" w14:textId="77777777" w:rsidR="00573E80" w:rsidRDefault="00573E80" w:rsidP="00096385">
            <w:r>
              <w:rPr>
                <w:sz w:val="16"/>
                <w:szCs w:val="16"/>
              </w:rPr>
              <w:t>6.5.5.7Annex F.1.1.2</w:t>
            </w:r>
          </w:p>
        </w:tc>
        <w:tc>
          <w:tcPr>
            <w:tcW w:w="998" w:type="dxa"/>
          </w:tcPr>
          <w:p w14:paraId="1B105B54" w14:textId="77777777" w:rsidR="00573E80" w:rsidRDefault="00573E8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573E80" w14:paraId="55BB0C47" w14:textId="77777777" w:rsidTr="00096385">
        <w:tc>
          <w:tcPr>
            <w:tcW w:w="879" w:type="dxa"/>
          </w:tcPr>
          <w:p w14:paraId="6C41B9D0" w14:textId="77777777" w:rsidR="00573E80" w:rsidRDefault="00573E80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0825C32" w14:textId="77777777" w:rsidR="00573E80" w:rsidRDefault="00573E80" w:rsidP="00096385">
            <w:r>
              <w:rPr>
                <w:sz w:val="16"/>
                <w:szCs w:val="16"/>
              </w:rPr>
              <w:t>2590</w:t>
            </w:r>
          </w:p>
        </w:tc>
        <w:tc>
          <w:tcPr>
            <w:tcW w:w="517" w:type="dxa"/>
          </w:tcPr>
          <w:p w14:paraId="1417B8EB" w14:textId="77777777" w:rsidR="00573E80" w:rsidRDefault="00573E8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D1DBF2C" w14:textId="77777777" w:rsidR="00573E80" w:rsidRDefault="00573E8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93BF6D8" w14:textId="77777777" w:rsidR="00573E80" w:rsidRDefault="00573E80" w:rsidP="00096385">
            <w:r>
              <w:rPr>
                <w:sz w:val="16"/>
                <w:szCs w:val="16"/>
              </w:rPr>
              <w:t>TT update for test cases 7.5.5.9&amp; 7.5.5.10</w:t>
            </w:r>
          </w:p>
        </w:tc>
        <w:tc>
          <w:tcPr>
            <w:tcW w:w="517" w:type="dxa"/>
          </w:tcPr>
          <w:p w14:paraId="7C7979AF" w14:textId="77777777" w:rsidR="00573E80" w:rsidRDefault="00573E8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3E17C6" w14:textId="77777777" w:rsidR="00573E80" w:rsidRDefault="00573E80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822E1AA" w14:textId="77777777" w:rsidR="00573E80" w:rsidRDefault="00573E8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D3835AF" w14:textId="77777777" w:rsidR="00573E80" w:rsidRDefault="00573E80" w:rsidP="00096385">
            <w:r>
              <w:rPr>
                <w:sz w:val="16"/>
                <w:szCs w:val="16"/>
              </w:rPr>
              <w:t>R5-235899</w:t>
            </w:r>
          </w:p>
        </w:tc>
        <w:tc>
          <w:tcPr>
            <w:tcW w:w="1597" w:type="dxa"/>
          </w:tcPr>
          <w:p w14:paraId="20706F64" w14:textId="77777777" w:rsidR="00573E80" w:rsidRDefault="00573E80" w:rsidP="00096385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146E09B3" w14:textId="77777777" w:rsidR="00573E80" w:rsidRDefault="00573E80" w:rsidP="00096385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</w:tcPr>
          <w:p w14:paraId="5C76DE9C" w14:textId="77777777" w:rsidR="00573E80" w:rsidRDefault="00573E8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46E48E" w14:textId="77777777" w:rsidR="00573E80" w:rsidRDefault="00573E80" w:rsidP="00096385">
            <w:pPr>
              <w:rPr>
                <w:sz w:val="16"/>
                <w:szCs w:val="16"/>
              </w:rPr>
            </w:pPr>
          </w:p>
        </w:tc>
      </w:tr>
      <w:tr w:rsidR="00573E80" w14:paraId="59706F45" w14:textId="77777777" w:rsidTr="00096385">
        <w:tc>
          <w:tcPr>
            <w:tcW w:w="879" w:type="dxa"/>
          </w:tcPr>
          <w:p w14:paraId="03D2E0D4" w14:textId="77777777" w:rsidR="00573E80" w:rsidRDefault="00573E80" w:rsidP="00096385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4C07E11C" w14:textId="77777777" w:rsidR="00573E80" w:rsidRDefault="00573E80" w:rsidP="00096385">
            <w:r>
              <w:rPr>
                <w:sz w:val="16"/>
                <w:szCs w:val="16"/>
              </w:rPr>
              <w:t>0575</w:t>
            </w:r>
          </w:p>
        </w:tc>
        <w:tc>
          <w:tcPr>
            <w:tcW w:w="517" w:type="dxa"/>
          </w:tcPr>
          <w:p w14:paraId="6553BC92" w14:textId="77777777" w:rsidR="00573E80" w:rsidRDefault="00573E8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8761F3B" w14:textId="77777777" w:rsidR="00573E80" w:rsidRDefault="00573E8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698ED61" w14:textId="77777777" w:rsidR="00573E80" w:rsidRDefault="00573E80" w:rsidP="00096385">
            <w:r>
              <w:rPr>
                <w:sz w:val="16"/>
                <w:szCs w:val="16"/>
              </w:rPr>
              <w:t>Addition of TT analysis for FeMIMO RRM TC 4.5.5.7</w:t>
            </w:r>
          </w:p>
        </w:tc>
        <w:tc>
          <w:tcPr>
            <w:tcW w:w="517" w:type="dxa"/>
          </w:tcPr>
          <w:p w14:paraId="73D77EFF" w14:textId="77777777" w:rsidR="00573E80" w:rsidRDefault="00573E8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2FF7E5" w14:textId="77777777" w:rsidR="00573E80" w:rsidRDefault="00573E80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2445DE64" w14:textId="77777777" w:rsidR="00573E80" w:rsidRDefault="00573E8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7715FC5" w14:textId="77777777" w:rsidR="00573E80" w:rsidRDefault="00573E80" w:rsidP="00096385">
            <w:r>
              <w:rPr>
                <w:sz w:val="16"/>
                <w:szCs w:val="16"/>
              </w:rPr>
              <w:t>R5-235923</w:t>
            </w:r>
          </w:p>
        </w:tc>
        <w:tc>
          <w:tcPr>
            <w:tcW w:w="1597" w:type="dxa"/>
          </w:tcPr>
          <w:p w14:paraId="4373E04F" w14:textId="77777777" w:rsidR="00573E80" w:rsidRDefault="00573E80" w:rsidP="00096385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4F710513" w14:textId="77777777" w:rsidR="00573E80" w:rsidRDefault="00573E80" w:rsidP="00096385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</w:tcPr>
          <w:p w14:paraId="3DDC8398" w14:textId="77777777" w:rsidR="00573E80" w:rsidRDefault="00573E80" w:rsidP="00096385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4FB121F4" w14:textId="77777777" w:rsidR="00573E80" w:rsidRDefault="00573E8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573E80" w14:paraId="2DAFEFE5" w14:textId="77777777" w:rsidTr="00096385">
        <w:tc>
          <w:tcPr>
            <w:tcW w:w="879" w:type="dxa"/>
          </w:tcPr>
          <w:p w14:paraId="49699DE8" w14:textId="77777777" w:rsidR="00573E80" w:rsidRDefault="00573E80" w:rsidP="00096385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73DBA013" w14:textId="77777777" w:rsidR="00573E80" w:rsidRDefault="00573E80" w:rsidP="00096385">
            <w:r>
              <w:rPr>
                <w:sz w:val="16"/>
                <w:szCs w:val="16"/>
              </w:rPr>
              <w:t>0576</w:t>
            </w:r>
          </w:p>
        </w:tc>
        <w:tc>
          <w:tcPr>
            <w:tcW w:w="517" w:type="dxa"/>
          </w:tcPr>
          <w:p w14:paraId="4B98EE17" w14:textId="77777777" w:rsidR="00573E80" w:rsidRDefault="00573E8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F2C57E" w14:textId="77777777" w:rsidR="00573E80" w:rsidRDefault="00573E8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08F4426" w14:textId="77777777" w:rsidR="00573E80" w:rsidRDefault="00573E80" w:rsidP="00096385">
            <w:r>
              <w:rPr>
                <w:sz w:val="16"/>
                <w:szCs w:val="16"/>
              </w:rPr>
              <w:t>Addition of TT analysis for FeMIMO RRM TC 4.5.5.8</w:t>
            </w:r>
          </w:p>
        </w:tc>
        <w:tc>
          <w:tcPr>
            <w:tcW w:w="517" w:type="dxa"/>
          </w:tcPr>
          <w:p w14:paraId="03362353" w14:textId="77777777" w:rsidR="00573E80" w:rsidRDefault="00573E8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F5DF7F" w14:textId="77777777" w:rsidR="00573E80" w:rsidRDefault="00573E80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498BFBC2" w14:textId="77777777" w:rsidR="00573E80" w:rsidRDefault="00573E8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A460C2F" w14:textId="77777777" w:rsidR="00573E80" w:rsidRDefault="00573E80" w:rsidP="00096385">
            <w:r>
              <w:rPr>
                <w:sz w:val="16"/>
                <w:szCs w:val="16"/>
              </w:rPr>
              <w:t>R5-234882</w:t>
            </w:r>
          </w:p>
        </w:tc>
        <w:tc>
          <w:tcPr>
            <w:tcW w:w="1597" w:type="dxa"/>
          </w:tcPr>
          <w:p w14:paraId="0C4E1E3A" w14:textId="77777777" w:rsidR="00573E80" w:rsidRDefault="00573E80" w:rsidP="00096385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2BEA3E8F" w14:textId="77777777" w:rsidR="00573E80" w:rsidRDefault="00573E80" w:rsidP="00096385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</w:tcPr>
          <w:p w14:paraId="546EC339" w14:textId="77777777" w:rsidR="00573E80" w:rsidRDefault="00573E8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44424A" w14:textId="77777777" w:rsidR="00573E80" w:rsidRDefault="00573E80" w:rsidP="00096385">
            <w:pPr>
              <w:rPr>
                <w:sz w:val="16"/>
                <w:szCs w:val="16"/>
              </w:rPr>
            </w:pPr>
          </w:p>
        </w:tc>
      </w:tr>
      <w:tr w:rsidR="00573E80" w14:paraId="4E1EE1E1" w14:textId="77777777" w:rsidTr="00096385">
        <w:tc>
          <w:tcPr>
            <w:tcW w:w="879" w:type="dxa"/>
          </w:tcPr>
          <w:p w14:paraId="5192E3F4" w14:textId="77777777" w:rsidR="00573E80" w:rsidRDefault="00573E80" w:rsidP="00096385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0B3FF796" w14:textId="77777777" w:rsidR="00573E80" w:rsidRDefault="00573E80" w:rsidP="00096385">
            <w:r>
              <w:rPr>
                <w:sz w:val="16"/>
                <w:szCs w:val="16"/>
              </w:rPr>
              <w:t>0577</w:t>
            </w:r>
          </w:p>
        </w:tc>
        <w:tc>
          <w:tcPr>
            <w:tcW w:w="517" w:type="dxa"/>
          </w:tcPr>
          <w:p w14:paraId="3009F735" w14:textId="77777777" w:rsidR="00573E80" w:rsidRDefault="00573E80" w:rsidP="00096385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95D6B33" w14:textId="77777777" w:rsidR="00573E80" w:rsidRDefault="00573E8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E626D1" w14:textId="77777777" w:rsidR="00573E80" w:rsidRDefault="00573E80" w:rsidP="00096385">
            <w:r>
              <w:rPr>
                <w:sz w:val="16"/>
                <w:szCs w:val="16"/>
              </w:rPr>
              <w:t>Addition of TT analysis for FeMIMO RRM TC 5.5.5.8&amp; 7.5.5.9</w:t>
            </w:r>
          </w:p>
        </w:tc>
        <w:tc>
          <w:tcPr>
            <w:tcW w:w="517" w:type="dxa"/>
          </w:tcPr>
          <w:p w14:paraId="1B6C0EF9" w14:textId="77777777" w:rsidR="00573E80" w:rsidRDefault="00573E8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872147" w14:textId="77777777" w:rsidR="00573E80" w:rsidRDefault="00573E80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2A146AD3" w14:textId="77777777" w:rsidR="00573E80" w:rsidRDefault="00573E8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C52E5CF" w14:textId="77777777" w:rsidR="00573E80" w:rsidRDefault="00573E80" w:rsidP="00096385">
            <w:r>
              <w:rPr>
                <w:sz w:val="16"/>
                <w:szCs w:val="16"/>
              </w:rPr>
              <w:t>R5-235461</w:t>
            </w:r>
          </w:p>
        </w:tc>
        <w:tc>
          <w:tcPr>
            <w:tcW w:w="1597" w:type="dxa"/>
          </w:tcPr>
          <w:p w14:paraId="43472924" w14:textId="77777777" w:rsidR="00573E80" w:rsidRDefault="00573E80" w:rsidP="00096385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1C021622" w14:textId="77777777" w:rsidR="00573E80" w:rsidRDefault="00573E80" w:rsidP="00096385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</w:tcPr>
          <w:p w14:paraId="1717D7D7" w14:textId="77777777" w:rsidR="00573E80" w:rsidRDefault="00573E8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C02382" w14:textId="77777777" w:rsidR="00573E80" w:rsidRDefault="00573E80" w:rsidP="00096385">
            <w:pPr>
              <w:rPr>
                <w:sz w:val="16"/>
                <w:szCs w:val="16"/>
              </w:rPr>
            </w:pPr>
          </w:p>
        </w:tc>
      </w:tr>
      <w:tr w:rsidR="00573E80" w14:paraId="2BFE44A3" w14:textId="77777777" w:rsidTr="00096385">
        <w:tc>
          <w:tcPr>
            <w:tcW w:w="879" w:type="dxa"/>
          </w:tcPr>
          <w:p w14:paraId="11CC62A9" w14:textId="77777777" w:rsidR="00573E80" w:rsidRDefault="00573E80" w:rsidP="00096385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68F1B2C7" w14:textId="77777777" w:rsidR="00573E80" w:rsidRDefault="00573E80" w:rsidP="00096385">
            <w:r>
              <w:rPr>
                <w:sz w:val="16"/>
                <w:szCs w:val="16"/>
              </w:rPr>
              <w:t>0578</w:t>
            </w:r>
          </w:p>
        </w:tc>
        <w:tc>
          <w:tcPr>
            <w:tcW w:w="517" w:type="dxa"/>
          </w:tcPr>
          <w:p w14:paraId="1B645DC7" w14:textId="77777777" w:rsidR="00573E80" w:rsidRDefault="00573E8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46E5AD4" w14:textId="77777777" w:rsidR="00573E80" w:rsidRDefault="00573E8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89F786B" w14:textId="77777777" w:rsidR="00573E80" w:rsidRDefault="00573E80" w:rsidP="00096385">
            <w:r>
              <w:rPr>
                <w:sz w:val="16"/>
                <w:szCs w:val="16"/>
              </w:rPr>
              <w:t>Addition of TT analysis for FeMIMO RRM TC 6.5.5.7</w:t>
            </w:r>
          </w:p>
        </w:tc>
        <w:tc>
          <w:tcPr>
            <w:tcW w:w="517" w:type="dxa"/>
          </w:tcPr>
          <w:p w14:paraId="28DB6F06" w14:textId="77777777" w:rsidR="00573E80" w:rsidRDefault="00573E8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3EFDF8" w14:textId="77777777" w:rsidR="00573E80" w:rsidRDefault="00573E80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5CA1BCD4" w14:textId="77777777" w:rsidR="00573E80" w:rsidRDefault="00573E8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3D5F186" w14:textId="77777777" w:rsidR="00573E80" w:rsidRDefault="00573E80" w:rsidP="00096385">
            <w:r>
              <w:rPr>
                <w:sz w:val="16"/>
                <w:szCs w:val="16"/>
              </w:rPr>
              <w:t>R5-235925</w:t>
            </w:r>
          </w:p>
        </w:tc>
        <w:tc>
          <w:tcPr>
            <w:tcW w:w="1597" w:type="dxa"/>
          </w:tcPr>
          <w:p w14:paraId="019F79B9" w14:textId="77777777" w:rsidR="00573E80" w:rsidRDefault="00573E80" w:rsidP="00096385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5E0D7217" w14:textId="77777777" w:rsidR="00573E80" w:rsidRDefault="00573E80" w:rsidP="00096385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</w:tcPr>
          <w:p w14:paraId="44DECBED" w14:textId="77777777" w:rsidR="00573E80" w:rsidRDefault="00573E80" w:rsidP="00096385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324213CC" w14:textId="77777777" w:rsidR="00573E80" w:rsidRDefault="00573E8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573E80" w14:paraId="2FD90ACA" w14:textId="77777777" w:rsidTr="00096385">
        <w:tc>
          <w:tcPr>
            <w:tcW w:w="879" w:type="dxa"/>
          </w:tcPr>
          <w:p w14:paraId="549BFEA6" w14:textId="77777777" w:rsidR="00573E80" w:rsidRDefault="00573E80" w:rsidP="00096385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7F85138C" w14:textId="77777777" w:rsidR="00573E80" w:rsidRDefault="00573E80" w:rsidP="00096385">
            <w:r>
              <w:rPr>
                <w:sz w:val="16"/>
                <w:szCs w:val="16"/>
              </w:rPr>
              <w:t>0579</w:t>
            </w:r>
          </w:p>
        </w:tc>
        <w:tc>
          <w:tcPr>
            <w:tcW w:w="517" w:type="dxa"/>
          </w:tcPr>
          <w:p w14:paraId="2F4BDB9F" w14:textId="77777777" w:rsidR="00573E80" w:rsidRDefault="00573E80" w:rsidP="00096385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C351CAF" w14:textId="77777777" w:rsidR="00573E80" w:rsidRDefault="00573E8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C9A28B5" w14:textId="77777777" w:rsidR="00573E80" w:rsidRDefault="00573E80" w:rsidP="00096385">
            <w:r>
              <w:rPr>
                <w:sz w:val="16"/>
                <w:szCs w:val="16"/>
              </w:rPr>
              <w:t>Addition of TT analysis for FeMIMO RRM TC 7.5.5.10</w:t>
            </w:r>
          </w:p>
        </w:tc>
        <w:tc>
          <w:tcPr>
            <w:tcW w:w="517" w:type="dxa"/>
          </w:tcPr>
          <w:p w14:paraId="71189E5D" w14:textId="77777777" w:rsidR="00573E80" w:rsidRDefault="00573E8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80444E" w14:textId="77777777" w:rsidR="00573E80" w:rsidRDefault="00573E80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4BC93B2D" w14:textId="77777777" w:rsidR="00573E80" w:rsidRDefault="00573E8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1F01B32" w14:textId="77777777" w:rsidR="00573E80" w:rsidRDefault="00573E80" w:rsidP="00096385">
            <w:r>
              <w:rPr>
                <w:sz w:val="16"/>
                <w:szCs w:val="16"/>
              </w:rPr>
              <w:t>R5-235462</w:t>
            </w:r>
          </w:p>
        </w:tc>
        <w:tc>
          <w:tcPr>
            <w:tcW w:w="1597" w:type="dxa"/>
          </w:tcPr>
          <w:p w14:paraId="73500B94" w14:textId="77777777" w:rsidR="00573E80" w:rsidRDefault="00573E80" w:rsidP="00096385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60D9125E" w14:textId="77777777" w:rsidR="00573E80" w:rsidRDefault="00573E80" w:rsidP="00096385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</w:tcPr>
          <w:p w14:paraId="02A29CC2" w14:textId="77777777" w:rsidR="00573E80" w:rsidRDefault="00573E8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647493" w14:textId="77777777" w:rsidR="00573E80" w:rsidRDefault="00573E80" w:rsidP="00096385">
            <w:pPr>
              <w:rPr>
                <w:sz w:val="16"/>
                <w:szCs w:val="16"/>
              </w:rPr>
            </w:pPr>
          </w:p>
        </w:tc>
      </w:tr>
    </w:tbl>
    <w:p w14:paraId="347FBAA1" w14:textId="77777777" w:rsidR="00573E80" w:rsidRDefault="00573E80" w:rsidP="00573E80"/>
    <w:p w14:paraId="232784C3" w14:textId="77777777" w:rsidR="00573E80" w:rsidRDefault="00573E80" w:rsidP="00573E80"/>
    <w:p w14:paraId="03993488" w14:textId="77777777" w:rsidR="00E32CC2" w:rsidRPr="00917427" w:rsidRDefault="00E32CC2" w:rsidP="00E32CC2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RP-231653</w:t>
      </w:r>
      <w:r>
        <w:rPr>
          <w:b/>
          <w:i/>
          <w:noProof/>
          <w:sz w:val="28"/>
        </w:rPr>
        <w:fldChar w:fldCharType="end"/>
      </w:r>
    </w:p>
    <w:p w14:paraId="2780E9AC" w14:textId="77777777" w:rsidR="00E32CC2" w:rsidRPr="00784730" w:rsidRDefault="00E32CC2" w:rsidP="00E32CC2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17914208" w14:textId="77777777" w:rsidR="00E32CC2" w:rsidRPr="00050554" w:rsidRDefault="00E32CC2" w:rsidP="00E32CC2">
      <w:pPr>
        <w:rPr>
          <w:rFonts w:ascii="Arial" w:hAnsi="Arial" w:cs="Arial"/>
          <w:b/>
          <w:bCs/>
          <w:lang w:val="en-US"/>
        </w:rPr>
      </w:pPr>
    </w:p>
    <w:p w14:paraId="3A9ED884" w14:textId="77777777" w:rsidR="00E32CC2" w:rsidRDefault="00E32CC2" w:rsidP="00E32CC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7AE50ED9" w14:textId="77777777" w:rsidR="00E32CC2" w:rsidRPr="00E145B1" w:rsidRDefault="00E32CC2" w:rsidP="00E32CC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Further enhancement on NR demodulation performance (NR_demod_enh2-UEConTest)</w:t>
      </w:r>
      <w:r>
        <w:rPr>
          <w:rFonts w:ascii="Arial" w:hAnsi="Arial" w:cs="Arial"/>
          <w:b/>
          <w:bCs/>
        </w:rPr>
        <w:fldChar w:fldCharType="end"/>
      </w:r>
    </w:p>
    <w:p w14:paraId="4077A54D" w14:textId="77777777" w:rsidR="00E32CC2" w:rsidRDefault="00E32CC2" w:rsidP="00E32CC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13.3.13</w:t>
      </w:r>
      <w:r>
        <w:rPr>
          <w:rFonts w:ascii="Arial" w:hAnsi="Arial" w:cs="Arial"/>
          <w:b/>
          <w:bCs/>
        </w:rPr>
        <w:fldChar w:fldCharType="end"/>
      </w:r>
    </w:p>
    <w:p w14:paraId="490D4839" w14:textId="77777777" w:rsidR="00E32CC2" w:rsidRDefault="00E32CC2" w:rsidP="00E32CC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D9896F7" w14:textId="77777777" w:rsidR="00E32CC2" w:rsidRDefault="00E32CC2" w:rsidP="00E32CC2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1E4368F" w14:textId="77777777" w:rsidR="00E32CC2" w:rsidRPr="004E535C" w:rsidRDefault="00E32CC2" w:rsidP="00E32CC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32CC2" w:rsidRPr="004E535C" w14:paraId="73C4EA1F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B0DC199" w14:textId="77777777" w:rsidR="00E32CC2" w:rsidRPr="00BF1EB6" w:rsidRDefault="00E32CC2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9C8E685" w14:textId="77777777" w:rsidR="00E32CC2" w:rsidRPr="00BF1EB6" w:rsidRDefault="00E32CC2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B40684A" w14:textId="77777777" w:rsidR="00E32CC2" w:rsidRPr="00BF1EB6" w:rsidRDefault="00E32CC2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0EDAEE8" w14:textId="77777777" w:rsidR="00E32CC2" w:rsidRPr="00BF1EB6" w:rsidRDefault="00E32CC2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95BD3D3" w14:textId="77777777" w:rsidR="00E32CC2" w:rsidRPr="00BF1EB6" w:rsidRDefault="00E32CC2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2D9FB73" w14:textId="77777777" w:rsidR="00E32CC2" w:rsidRPr="00BF1EB6" w:rsidRDefault="00E32CC2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F9054A7" w14:textId="77777777" w:rsidR="00E32CC2" w:rsidRPr="00BF1EB6" w:rsidRDefault="00E32CC2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F0C5766" w14:textId="77777777" w:rsidR="00E32CC2" w:rsidRPr="00BF1EB6" w:rsidRDefault="00E32CC2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7819788" w14:textId="77777777" w:rsidR="00E32CC2" w:rsidRPr="00BF1EB6" w:rsidRDefault="00E32CC2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19F0E15" w14:textId="77777777" w:rsidR="00E32CC2" w:rsidRPr="00BF1EB6" w:rsidRDefault="00E32CC2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DEBEEA8" w14:textId="77777777" w:rsidR="00E32CC2" w:rsidRPr="00BF1EB6" w:rsidRDefault="00E32CC2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F2F7141" w14:textId="77777777" w:rsidR="00E32CC2" w:rsidRPr="00BF1EB6" w:rsidRDefault="00E32CC2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A18C832" w14:textId="77777777" w:rsidR="00E32CC2" w:rsidRPr="00BF1EB6" w:rsidRDefault="00E32CC2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32CC2" w14:paraId="748C77DB" w14:textId="77777777" w:rsidTr="00096385">
        <w:tc>
          <w:tcPr>
            <w:tcW w:w="879" w:type="dxa"/>
          </w:tcPr>
          <w:p w14:paraId="64569DCC" w14:textId="77777777" w:rsidR="00E32CC2" w:rsidRDefault="00E32CC2" w:rsidP="00096385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69F082BC" w14:textId="77777777" w:rsidR="00E32CC2" w:rsidRDefault="00E32CC2" w:rsidP="00096385">
            <w:r>
              <w:rPr>
                <w:sz w:val="16"/>
                <w:szCs w:val="16"/>
              </w:rPr>
              <w:t>0728</w:t>
            </w:r>
          </w:p>
        </w:tc>
        <w:tc>
          <w:tcPr>
            <w:tcW w:w="517" w:type="dxa"/>
          </w:tcPr>
          <w:p w14:paraId="4AD44827" w14:textId="77777777" w:rsidR="00E32CC2" w:rsidRDefault="00E32CC2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CE0E28C" w14:textId="77777777" w:rsidR="00E32CC2" w:rsidRDefault="00E32CC2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A6001A7" w14:textId="77777777" w:rsidR="00E32CC2" w:rsidRDefault="00E32CC2" w:rsidP="00096385">
            <w:r>
              <w:rPr>
                <w:sz w:val="16"/>
                <w:szCs w:val="16"/>
              </w:rPr>
              <w:t>Addition of MU/TT analysis for 5.2.2.1.16, 5.2.2.2.17, 5.2.3.1.16, 5.2.3.2.17</w:t>
            </w:r>
          </w:p>
        </w:tc>
        <w:tc>
          <w:tcPr>
            <w:tcW w:w="517" w:type="dxa"/>
          </w:tcPr>
          <w:p w14:paraId="002C59FC" w14:textId="77777777" w:rsidR="00E32CC2" w:rsidRDefault="00E32CC2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84C4C1" w14:textId="77777777" w:rsidR="00E32CC2" w:rsidRDefault="00E32CC2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407D0066" w14:textId="77777777" w:rsidR="00E32CC2" w:rsidRDefault="00E32CC2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6851A94" w14:textId="77777777" w:rsidR="00E32CC2" w:rsidRDefault="00E32CC2" w:rsidP="00096385">
            <w:r>
              <w:rPr>
                <w:sz w:val="16"/>
                <w:szCs w:val="16"/>
              </w:rPr>
              <w:t>R5-235692</w:t>
            </w:r>
          </w:p>
        </w:tc>
        <w:tc>
          <w:tcPr>
            <w:tcW w:w="1597" w:type="dxa"/>
          </w:tcPr>
          <w:p w14:paraId="0B596B39" w14:textId="77777777" w:rsidR="00E32CC2" w:rsidRDefault="00E32CC2" w:rsidP="00096385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007319D1" w14:textId="77777777" w:rsidR="00E32CC2" w:rsidRDefault="00E32CC2" w:rsidP="00096385">
            <w:r>
              <w:rPr>
                <w:sz w:val="16"/>
                <w:szCs w:val="16"/>
              </w:rPr>
              <w:t>NR_demod_enh2-UEConTest</w:t>
            </w:r>
          </w:p>
        </w:tc>
        <w:tc>
          <w:tcPr>
            <w:tcW w:w="2323" w:type="dxa"/>
          </w:tcPr>
          <w:p w14:paraId="5AB20B90" w14:textId="77777777" w:rsidR="00E32CC2" w:rsidRDefault="00E32CC2" w:rsidP="00096385">
            <w:r>
              <w:rPr>
                <w:sz w:val="16"/>
                <w:szCs w:val="16"/>
              </w:rPr>
              <w:t>5.2.2.1.16, 5.2.2.2.17, 5.2.3.1.16, 5.2.3.2.17, Annexes F, G</w:t>
            </w:r>
          </w:p>
        </w:tc>
        <w:tc>
          <w:tcPr>
            <w:tcW w:w="998" w:type="dxa"/>
          </w:tcPr>
          <w:p w14:paraId="7B728CB2" w14:textId="77777777" w:rsidR="00E32CC2" w:rsidRDefault="00E32CC2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32CC2" w14:paraId="6BF2B5D4" w14:textId="77777777" w:rsidTr="00096385">
        <w:tc>
          <w:tcPr>
            <w:tcW w:w="879" w:type="dxa"/>
          </w:tcPr>
          <w:p w14:paraId="4BDEFBAD" w14:textId="77777777" w:rsidR="00E32CC2" w:rsidRDefault="00E32CC2" w:rsidP="00096385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446A0413" w14:textId="77777777" w:rsidR="00E32CC2" w:rsidRDefault="00E32CC2" w:rsidP="00096385">
            <w:r>
              <w:rPr>
                <w:sz w:val="16"/>
                <w:szCs w:val="16"/>
              </w:rPr>
              <w:t>0300</w:t>
            </w:r>
          </w:p>
        </w:tc>
        <w:tc>
          <w:tcPr>
            <w:tcW w:w="517" w:type="dxa"/>
          </w:tcPr>
          <w:p w14:paraId="322B19C8" w14:textId="77777777" w:rsidR="00E32CC2" w:rsidRDefault="00E32CC2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88CF12" w14:textId="77777777" w:rsidR="00E32CC2" w:rsidRDefault="00E32CC2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D7CAEF8" w14:textId="77777777" w:rsidR="00E32CC2" w:rsidRDefault="00E32CC2" w:rsidP="00096385">
            <w:r>
              <w:rPr>
                <w:sz w:val="16"/>
                <w:szCs w:val="16"/>
              </w:rPr>
              <w:t>Adding applicability rules for the remaining MMSE-IRC test cases</w:t>
            </w:r>
          </w:p>
        </w:tc>
        <w:tc>
          <w:tcPr>
            <w:tcW w:w="517" w:type="dxa"/>
          </w:tcPr>
          <w:p w14:paraId="23513A3C" w14:textId="77777777" w:rsidR="00E32CC2" w:rsidRDefault="00E32CC2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33D6FA" w14:textId="77777777" w:rsidR="00E32CC2" w:rsidRDefault="00E32CC2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5CB2417" w14:textId="77777777" w:rsidR="00E32CC2" w:rsidRDefault="00E32CC2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D345627" w14:textId="77777777" w:rsidR="00E32CC2" w:rsidRDefault="00E32CC2" w:rsidP="00096385">
            <w:r>
              <w:rPr>
                <w:sz w:val="16"/>
                <w:szCs w:val="16"/>
              </w:rPr>
              <w:t>R5-234067</w:t>
            </w:r>
          </w:p>
        </w:tc>
        <w:tc>
          <w:tcPr>
            <w:tcW w:w="1597" w:type="dxa"/>
          </w:tcPr>
          <w:p w14:paraId="5BDA012A" w14:textId="77777777" w:rsidR="00E32CC2" w:rsidRDefault="00E32CC2" w:rsidP="00096385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556B90C8" w14:textId="77777777" w:rsidR="00E32CC2" w:rsidRDefault="00E32CC2" w:rsidP="00096385">
            <w:r>
              <w:rPr>
                <w:sz w:val="16"/>
                <w:szCs w:val="16"/>
              </w:rPr>
              <w:t>NR_demod_enh2-UEConTest</w:t>
            </w:r>
          </w:p>
        </w:tc>
        <w:tc>
          <w:tcPr>
            <w:tcW w:w="2323" w:type="dxa"/>
          </w:tcPr>
          <w:p w14:paraId="1A9E3169" w14:textId="77777777" w:rsidR="00E32CC2" w:rsidRDefault="00E32CC2" w:rsidP="00096385">
            <w:r>
              <w:rPr>
                <w:sz w:val="16"/>
                <w:szCs w:val="16"/>
              </w:rPr>
              <w:t>4.04.1.4</w:t>
            </w:r>
          </w:p>
        </w:tc>
        <w:tc>
          <w:tcPr>
            <w:tcW w:w="998" w:type="dxa"/>
          </w:tcPr>
          <w:p w14:paraId="41DA3A13" w14:textId="77777777" w:rsidR="00E32CC2" w:rsidRDefault="00E32CC2" w:rsidP="00096385">
            <w:r>
              <w:rPr>
                <w:sz w:val="16"/>
                <w:szCs w:val="16"/>
              </w:rPr>
              <w:t xml:space="preserve">TS/TR ... CR ... ; TS/TR  CR ; TS/TR ... CR ... </w:t>
            </w:r>
          </w:p>
        </w:tc>
      </w:tr>
    </w:tbl>
    <w:p w14:paraId="5936786E" w14:textId="77777777" w:rsidR="00E32CC2" w:rsidRDefault="00E32CC2" w:rsidP="00E32CC2"/>
    <w:p w14:paraId="19B6FBE4" w14:textId="77777777" w:rsidR="00E32CC2" w:rsidRDefault="00E32CC2" w:rsidP="00E32CC2"/>
    <w:p w14:paraId="0A33CF8C" w14:textId="77777777" w:rsidR="002400B9" w:rsidRPr="00917427" w:rsidRDefault="002400B9" w:rsidP="002400B9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RP-231654</w:t>
      </w:r>
      <w:r>
        <w:rPr>
          <w:b/>
          <w:i/>
          <w:noProof/>
          <w:sz w:val="28"/>
        </w:rPr>
        <w:fldChar w:fldCharType="end"/>
      </w:r>
    </w:p>
    <w:p w14:paraId="00ADF1C0" w14:textId="77777777" w:rsidR="002400B9" w:rsidRPr="00784730" w:rsidRDefault="002400B9" w:rsidP="002400B9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2C1FF598" w14:textId="77777777" w:rsidR="002400B9" w:rsidRPr="00050554" w:rsidRDefault="002400B9" w:rsidP="002400B9">
      <w:pPr>
        <w:rPr>
          <w:rFonts w:ascii="Arial" w:hAnsi="Arial" w:cs="Arial"/>
          <w:b/>
          <w:bCs/>
          <w:lang w:val="en-US"/>
        </w:rPr>
      </w:pPr>
    </w:p>
    <w:p w14:paraId="611D8D74" w14:textId="77777777" w:rsidR="002400B9" w:rsidRDefault="002400B9" w:rsidP="002400B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45C87A30" w14:textId="77777777" w:rsidR="002400B9" w:rsidRPr="00E145B1" w:rsidRDefault="002400B9" w:rsidP="002400B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Introduction of DL 1024QAM for NR FR1 (NR_DL1024QAM_FR1-UEConTest)</w:t>
      </w:r>
      <w:r>
        <w:rPr>
          <w:rFonts w:ascii="Arial" w:hAnsi="Arial" w:cs="Arial"/>
          <w:b/>
          <w:bCs/>
        </w:rPr>
        <w:fldChar w:fldCharType="end"/>
      </w:r>
    </w:p>
    <w:p w14:paraId="370459E8" w14:textId="77777777" w:rsidR="002400B9" w:rsidRDefault="002400B9" w:rsidP="002400B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13.3.14</w:t>
      </w:r>
      <w:r>
        <w:rPr>
          <w:rFonts w:ascii="Arial" w:hAnsi="Arial" w:cs="Arial"/>
          <w:b/>
          <w:bCs/>
        </w:rPr>
        <w:fldChar w:fldCharType="end"/>
      </w:r>
    </w:p>
    <w:p w14:paraId="3CF9E449" w14:textId="77777777" w:rsidR="002400B9" w:rsidRDefault="002400B9" w:rsidP="002400B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9B7978A" w14:textId="77777777" w:rsidR="002400B9" w:rsidRDefault="002400B9" w:rsidP="002400B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33D6CDC" w14:textId="77777777" w:rsidR="002400B9" w:rsidRPr="004E535C" w:rsidRDefault="002400B9" w:rsidP="002400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400B9" w:rsidRPr="004E535C" w14:paraId="65079848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6862B10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42EB119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E4CCCF7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3602B78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B7091A7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890A590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02C3C62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C1568D9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C64203A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8353147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BB05354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6796B87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B1EBB62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400B9" w14:paraId="54C22999" w14:textId="77777777" w:rsidTr="00096385">
        <w:tc>
          <w:tcPr>
            <w:tcW w:w="879" w:type="dxa"/>
          </w:tcPr>
          <w:p w14:paraId="6F6A01C2" w14:textId="77777777" w:rsidR="002400B9" w:rsidRDefault="002400B9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0D25621" w14:textId="77777777" w:rsidR="002400B9" w:rsidRDefault="002400B9" w:rsidP="00096385">
            <w:r>
              <w:rPr>
                <w:sz w:val="16"/>
                <w:szCs w:val="16"/>
              </w:rPr>
              <w:t>2320</w:t>
            </w:r>
          </w:p>
        </w:tc>
        <w:tc>
          <w:tcPr>
            <w:tcW w:w="517" w:type="dxa"/>
          </w:tcPr>
          <w:p w14:paraId="303F0422" w14:textId="77777777" w:rsidR="002400B9" w:rsidRDefault="002400B9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8E6583" w14:textId="77777777" w:rsidR="002400B9" w:rsidRDefault="002400B9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D958A2" w14:textId="77777777" w:rsidR="002400B9" w:rsidRDefault="002400B9" w:rsidP="00096385">
            <w:r>
              <w:rPr>
                <w:sz w:val="16"/>
                <w:szCs w:val="16"/>
              </w:rPr>
              <w:t>Adding FRC configurations for 1024QAM</w:t>
            </w:r>
          </w:p>
        </w:tc>
        <w:tc>
          <w:tcPr>
            <w:tcW w:w="517" w:type="dxa"/>
          </w:tcPr>
          <w:p w14:paraId="162A3D69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8290AD" w14:textId="77777777" w:rsidR="002400B9" w:rsidRDefault="002400B9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4F52B24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C84EC4F" w14:textId="77777777" w:rsidR="002400B9" w:rsidRDefault="002400B9" w:rsidP="00096385">
            <w:r>
              <w:rPr>
                <w:sz w:val="16"/>
                <w:szCs w:val="16"/>
              </w:rPr>
              <w:t>R5-234044</w:t>
            </w:r>
          </w:p>
        </w:tc>
        <w:tc>
          <w:tcPr>
            <w:tcW w:w="1597" w:type="dxa"/>
          </w:tcPr>
          <w:p w14:paraId="626A3936" w14:textId="77777777" w:rsidR="002400B9" w:rsidRDefault="002400B9" w:rsidP="00096385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2021B465" w14:textId="77777777" w:rsidR="002400B9" w:rsidRDefault="002400B9" w:rsidP="00096385">
            <w:r>
              <w:rPr>
                <w:sz w:val="16"/>
                <w:szCs w:val="16"/>
              </w:rPr>
              <w:t>NR_DL1024QAM_FR1-UEConTest</w:t>
            </w:r>
          </w:p>
        </w:tc>
        <w:tc>
          <w:tcPr>
            <w:tcW w:w="2323" w:type="dxa"/>
          </w:tcPr>
          <w:p w14:paraId="4812501F" w14:textId="77777777" w:rsidR="002400B9" w:rsidRDefault="002400B9" w:rsidP="00096385">
            <w:r>
              <w:rPr>
                <w:sz w:val="16"/>
                <w:szCs w:val="16"/>
              </w:rPr>
              <w:t>A.3.2.5 (New), A.3.3.5 (New)</w:t>
            </w:r>
          </w:p>
        </w:tc>
        <w:tc>
          <w:tcPr>
            <w:tcW w:w="998" w:type="dxa"/>
          </w:tcPr>
          <w:p w14:paraId="01988F68" w14:textId="77777777" w:rsidR="002400B9" w:rsidRDefault="002400B9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400B9" w14:paraId="2F501B9F" w14:textId="77777777" w:rsidTr="00096385">
        <w:tc>
          <w:tcPr>
            <w:tcW w:w="879" w:type="dxa"/>
          </w:tcPr>
          <w:p w14:paraId="37C2C1DA" w14:textId="77777777" w:rsidR="002400B9" w:rsidRDefault="002400B9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593A362" w14:textId="77777777" w:rsidR="002400B9" w:rsidRDefault="002400B9" w:rsidP="00096385">
            <w:r>
              <w:rPr>
                <w:sz w:val="16"/>
                <w:szCs w:val="16"/>
              </w:rPr>
              <w:t>2321</w:t>
            </w:r>
          </w:p>
        </w:tc>
        <w:tc>
          <w:tcPr>
            <w:tcW w:w="517" w:type="dxa"/>
          </w:tcPr>
          <w:p w14:paraId="4BEFC29D" w14:textId="77777777" w:rsidR="002400B9" w:rsidRDefault="002400B9" w:rsidP="00096385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809DCF9" w14:textId="77777777" w:rsidR="002400B9" w:rsidRDefault="002400B9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D6F116D" w14:textId="77777777" w:rsidR="002400B9" w:rsidRDefault="002400B9" w:rsidP="00096385">
            <w:r>
              <w:rPr>
                <w:sz w:val="16"/>
                <w:szCs w:val="16"/>
              </w:rPr>
              <w:t>Update 7.4 max input level for 1024QAM</w:t>
            </w:r>
          </w:p>
        </w:tc>
        <w:tc>
          <w:tcPr>
            <w:tcW w:w="517" w:type="dxa"/>
          </w:tcPr>
          <w:p w14:paraId="68FC5BAF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5647A7" w14:textId="77777777" w:rsidR="002400B9" w:rsidRDefault="002400B9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D07ADE7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AA767C2" w14:textId="77777777" w:rsidR="002400B9" w:rsidRDefault="002400B9" w:rsidP="00096385">
            <w:r>
              <w:rPr>
                <w:sz w:val="16"/>
                <w:szCs w:val="16"/>
              </w:rPr>
              <w:t>R5-235458</w:t>
            </w:r>
          </w:p>
        </w:tc>
        <w:tc>
          <w:tcPr>
            <w:tcW w:w="1597" w:type="dxa"/>
          </w:tcPr>
          <w:p w14:paraId="63446C98" w14:textId="77777777" w:rsidR="002400B9" w:rsidRDefault="002400B9" w:rsidP="00096385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5306EB5E" w14:textId="77777777" w:rsidR="002400B9" w:rsidRDefault="002400B9" w:rsidP="00096385">
            <w:r>
              <w:rPr>
                <w:sz w:val="16"/>
                <w:szCs w:val="16"/>
              </w:rPr>
              <w:t>NR_DL1024QAM_FR1-UEConTest</w:t>
            </w:r>
          </w:p>
        </w:tc>
        <w:tc>
          <w:tcPr>
            <w:tcW w:w="2323" w:type="dxa"/>
          </w:tcPr>
          <w:p w14:paraId="4B80616B" w14:textId="77777777" w:rsidR="002400B9" w:rsidRDefault="002400B9" w:rsidP="00096385">
            <w:r>
              <w:rPr>
                <w:sz w:val="16"/>
                <w:szCs w:val="16"/>
              </w:rPr>
              <w:t>7.4</w:t>
            </w:r>
          </w:p>
        </w:tc>
        <w:tc>
          <w:tcPr>
            <w:tcW w:w="998" w:type="dxa"/>
          </w:tcPr>
          <w:p w14:paraId="172631C5" w14:textId="77777777" w:rsidR="002400B9" w:rsidRDefault="002400B9" w:rsidP="00096385">
            <w:r>
              <w:rPr>
                <w:sz w:val="16"/>
                <w:szCs w:val="16"/>
              </w:rPr>
              <w:t xml:space="preserve">TS/TR ... CR ... ; TS38.905. CR0786 ; TS/TR ... CR ... </w:t>
            </w:r>
          </w:p>
        </w:tc>
      </w:tr>
      <w:tr w:rsidR="002400B9" w14:paraId="035E4FEB" w14:textId="77777777" w:rsidTr="00096385">
        <w:tc>
          <w:tcPr>
            <w:tcW w:w="879" w:type="dxa"/>
          </w:tcPr>
          <w:p w14:paraId="2F40806C" w14:textId="77777777" w:rsidR="002400B9" w:rsidRDefault="002400B9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88B8B05" w14:textId="77777777" w:rsidR="002400B9" w:rsidRDefault="002400B9" w:rsidP="00096385">
            <w:r>
              <w:rPr>
                <w:sz w:val="16"/>
                <w:szCs w:val="16"/>
              </w:rPr>
              <w:t>2322</w:t>
            </w:r>
          </w:p>
        </w:tc>
        <w:tc>
          <w:tcPr>
            <w:tcW w:w="517" w:type="dxa"/>
          </w:tcPr>
          <w:p w14:paraId="7C612C35" w14:textId="77777777" w:rsidR="002400B9" w:rsidRDefault="002400B9" w:rsidP="00096385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6E9F4F3" w14:textId="77777777" w:rsidR="002400B9" w:rsidRDefault="002400B9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866E651" w14:textId="77777777" w:rsidR="002400B9" w:rsidRDefault="002400B9" w:rsidP="00096385">
            <w:r>
              <w:rPr>
                <w:sz w:val="16"/>
                <w:szCs w:val="16"/>
              </w:rPr>
              <w:t>Update 7.4A max input level for 1024QAM</w:t>
            </w:r>
          </w:p>
        </w:tc>
        <w:tc>
          <w:tcPr>
            <w:tcW w:w="517" w:type="dxa"/>
          </w:tcPr>
          <w:p w14:paraId="2E9E9BAD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C7050E" w14:textId="77777777" w:rsidR="002400B9" w:rsidRDefault="002400B9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F19AF53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767B055" w14:textId="77777777" w:rsidR="002400B9" w:rsidRDefault="002400B9" w:rsidP="00096385">
            <w:r>
              <w:rPr>
                <w:sz w:val="16"/>
                <w:szCs w:val="16"/>
              </w:rPr>
              <w:t>R5-235459</w:t>
            </w:r>
          </w:p>
        </w:tc>
        <w:tc>
          <w:tcPr>
            <w:tcW w:w="1597" w:type="dxa"/>
          </w:tcPr>
          <w:p w14:paraId="0FE49B07" w14:textId="77777777" w:rsidR="002400B9" w:rsidRDefault="002400B9" w:rsidP="00096385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501C0F78" w14:textId="77777777" w:rsidR="002400B9" w:rsidRDefault="002400B9" w:rsidP="00096385">
            <w:r>
              <w:rPr>
                <w:sz w:val="16"/>
                <w:szCs w:val="16"/>
              </w:rPr>
              <w:t>NR_DL1024QAM_FR1-UEConTest</w:t>
            </w:r>
          </w:p>
        </w:tc>
        <w:tc>
          <w:tcPr>
            <w:tcW w:w="2323" w:type="dxa"/>
          </w:tcPr>
          <w:p w14:paraId="5F8A43B6" w14:textId="77777777" w:rsidR="002400B9" w:rsidRDefault="002400B9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548424" w14:textId="77777777" w:rsidR="002400B9" w:rsidRDefault="002400B9" w:rsidP="00096385">
            <w:pPr>
              <w:rPr>
                <w:sz w:val="16"/>
                <w:szCs w:val="16"/>
              </w:rPr>
            </w:pPr>
          </w:p>
        </w:tc>
      </w:tr>
      <w:tr w:rsidR="002400B9" w14:paraId="0B4FD4BD" w14:textId="77777777" w:rsidTr="00096385">
        <w:tc>
          <w:tcPr>
            <w:tcW w:w="879" w:type="dxa"/>
          </w:tcPr>
          <w:p w14:paraId="542CA0FE" w14:textId="77777777" w:rsidR="002400B9" w:rsidRDefault="002400B9" w:rsidP="00096385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4F291A12" w14:textId="77777777" w:rsidR="002400B9" w:rsidRDefault="002400B9" w:rsidP="00096385">
            <w:r>
              <w:rPr>
                <w:sz w:val="16"/>
                <w:szCs w:val="16"/>
              </w:rPr>
              <w:t>0716</w:t>
            </w:r>
          </w:p>
        </w:tc>
        <w:tc>
          <w:tcPr>
            <w:tcW w:w="517" w:type="dxa"/>
          </w:tcPr>
          <w:p w14:paraId="76DA10A8" w14:textId="77777777" w:rsidR="002400B9" w:rsidRDefault="002400B9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6BE015B" w14:textId="77777777" w:rsidR="002400B9" w:rsidRDefault="002400B9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246D181" w14:textId="77777777" w:rsidR="002400B9" w:rsidRDefault="002400B9" w:rsidP="00096385">
            <w:r>
              <w:rPr>
                <w:sz w:val="16"/>
                <w:szCs w:val="16"/>
              </w:rPr>
              <w:t>Correction to Annex B.2 for 1024QAM related TDLD Delay profile</w:t>
            </w:r>
          </w:p>
        </w:tc>
        <w:tc>
          <w:tcPr>
            <w:tcW w:w="517" w:type="dxa"/>
          </w:tcPr>
          <w:p w14:paraId="51E02CB6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201CB5" w14:textId="77777777" w:rsidR="002400B9" w:rsidRDefault="002400B9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0AFA1663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7398425" w14:textId="77777777" w:rsidR="002400B9" w:rsidRDefault="002400B9" w:rsidP="00096385">
            <w:r>
              <w:rPr>
                <w:sz w:val="16"/>
                <w:szCs w:val="16"/>
              </w:rPr>
              <w:t>R5-235876</w:t>
            </w:r>
          </w:p>
        </w:tc>
        <w:tc>
          <w:tcPr>
            <w:tcW w:w="1597" w:type="dxa"/>
          </w:tcPr>
          <w:p w14:paraId="348F516A" w14:textId="77777777" w:rsidR="002400B9" w:rsidRDefault="002400B9" w:rsidP="0009638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79331E67" w14:textId="77777777" w:rsidR="002400B9" w:rsidRDefault="002400B9" w:rsidP="00096385">
            <w:r>
              <w:rPr>
                <w:sz w:val="16"/>
                <w:szCs w:val="16"/>
              </w:rPr>
              <w:t>NR_DL1024QAM_FR1-UEConTest</w:t>
            </w:r>
          </w:p>
        </w:tc>
        <w:tc>
          <w:tcPr>
            <w:tcW w:w="2323" w:type="dxa"/>
          </w:tcPr>
          <w:p w14:paraId="39225FE3" w14:textId="77777777" w:rsidR="002400B9" w:rsidRDefault="002400B9" w:rsidP="00096385">
            <w:r>
              <w:rPr>
                <w:sz w:val="16"/>
                <w:szCs w:val="16"/>
              </w:rPr>
              <w:t>B.2.2</w:t>
            </w:r>
          </w:p>
        </w:tc>
        <w:tc>
          <w:tcPr>
            <w:tcW w:w="998" w:type="dxa"/>
          </w:tcPr>
          <w:p w14:paraId="76C554B7" w14:textId="77777777" w:rsidR="002400B9" w:rsidRDefault="002400B9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400B9" w14:paraId="01679626" w14:textId="77777777" w:rsidTr="00096385">
        <w:tc>
          <w:tcPr>
            <w:tcW w:w="879" w:type="dxa"/>
          </w:tcPr>
          <w:p w14:paraId="10A10BA3" w14:textId="77777777" w:rsidR="002400B9" w:rsidRDefault="002400B9" w:rsidP="00096385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0D482FCE" w14:textId="77777777" w:rsidR="002400B9" w:rsidRDefault="002400B9" w:rsidP="00096385">
            <w:r>
              <w:rPr>
                <w:sz w:val="16"/>
                <w:szCs w:val="16"/>
              </w:rPr>
              <w:t>0725</w:t>
            </w:r>
          </w:p>
        </w:tc>
        <w:tc>
          <w:tcPr>
            <w:tcW w:w="517" w:type="dxa"/>
          </w:tcPr>
          <w:p w14:paraId="255E9F2B" w14:textId="77777777" w:rsidR="002400B9" w:rsidRDefault="002400B9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A0D0A57" w14:textId="77777777" w:rsidR="002400B9" w:rsidRDefault="002400B9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1527DA7" w14:textId="77777777" w:rsidR="002400B9" w:rsidRDefault="002400B9" w:rsidP="00096385">
            <w:r>
              <w:rPr>
                <w:sz w:val="16"/>
                <w:szCs w:val="16"/>
              </w:rPr>
              <w:t>Addition of 1024QAM SDR single carrier and carrier aggregation tests</w:t>
            </w:r>
          </w:p>
        </w:tc>
        <w:tc>
          <w:tcPr>
            <w:tcW w:w="517" w:type="dxa"/>
          </w:tcPr>
          <w:p w14:paraId="74AB4588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9778C0" w14:textId="77777777" w:rsidR="002400B9" w:rsidRDefault="002400B9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730051D0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E4F8043" w14:textId="77777777" w:rsidR="002400B9" w:rsidRDefault="002400B9" w:rsidP="00096385">
            <w:r>
              <w:rPr>
                <w:sz w:val="16"/>
                <w:szCs w:val="16"/>
              </w:rPr>
              <w:t>R5-235873</w:t>
            </w:r>
          </w:p>
        </w:tc>
        <w:tc>
          <w:tcPr>
            <w:tcW w:w="1597" w:type="dxa"/>
          </w:tcPr>
          <w:p w14:paraId="7AF87329" w14:textId="77777777" w:rsidR="002400B9" w:rsidRDefault="002400B9" w:rsidP="00096385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2866F098" w14:textId="77777777" w:rsidR="002400B9" w:rsidRDefault="002400B9" w:rsidP="00096385">
            <w:r>
              <w:rPr>
                <w:sz w:val="16"/>
                <w:szCs w:val="16"/>
              </w:rPr>
              <w:t>NR_DL1024QAM_FR1-UEConTest</w:t>
            </w:r>
          </w:p>
        </w:tc>
        <w:tc>
          <w:tcPr>
            <w:tcW w:w="2323" w:type="dxa"/>
          </w:tcPr>
          <w:p w14:paraId="1028C513" w14:textId="77777777" w:rsidR="002400B9" w:rsidRDefault="002400B9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71D12D1" w14:textId="77777777" w:rsidR="002400B9" w:rsidRDefault="002400B9" w:rsidP="00096385">
            <w:pPr>
              <w:rPr>
                <w:sz w:val="16"/>
                <w:szCs w:val="16"/>
              </w:rPr>
            </w:pPr>
          </w:p>
        </w:tc>
      </w:tr>
      <w:tr w:rsidR="002400B9" w14:paraId="2EAA0988" w14:textId="77777777" w:rsidTr="00096385">
        <w:tc>
          <w:tcPr>
            <w:tcW w:w="879" w:type="dxa"/>
          </w:tcPr>
          <w:p w14:paraId="7DF7E872" w14:textId="77777777" w:rsidR="002400B9" w:rsidRDefault="002400B9" w:rsidP="00096385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2A9D69E8" w14:textId="77777777" w:rsidR="002400B9" w:rsidRDefault="002400B9" w:rsidP="00096385">
            <w:r>
              <w:rPr>
                <w:sz w:val="16"/>
                <w:szCs w:val="16"/>
              </w:rPr>
              <w:t>0726</w:t>
            </w:r>
          </w:p>
        </w:tc>
        <w:tc>
          <w:tcPr>
            <w:tcW w:w="517" w:type="dxa"/>
          </w:tcPr>
          <w:p w14:paraId="73F4BE79" w14:textId="77777777" w:rsidR="002400B9" w:rsidRDefault="002400B9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3C15F4" w14:textId="77777777" w:rsidR="002400B9" w:rsidRDefault="002400B9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F22FDFF" w14:textId="77777777" w:rsidR="002400B9" w:rsidRDefault="002400B9" w:rsidP="00096385">
            <w:r>
              <w:rPr>
                <w:sz w:val="16"/>
                <w:szCs w:val="16"/>
              </w:rPr>
              <w:t>Addition of 1024QAM CQI tests 6.2.2.1.1.3, 6.2.2.2.1.4, 6.2.3.1.1.3, 6.2.3.2.1.4</w:t>
            </w:r>
          </w:p>
        </w:tc>
        <w:tc>
          <w:tcPr>
            <w:tcW w:w="517" w:type="dxa"/>
          </w:tcPr>
          <w:p w14:paraId="4C76D6A2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14EB22" w14:textId="77777777" w:rsidR="002400B9" w:rsidRDefault="002400B9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6B8D2881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157BCB3" w14:textId="77777777" w:rsidR="002400B9" w:rsidRDefault="002400B9" w:rsidP="00096385">
            <w:r>
              <w:rPr>
                <w:sz w:val="16"/>
                <w:szCs w:val="16"/>
              </w:rPr>
              <w:t>R5-234282</w:t>
            </w:r>
          </w:p>
        </w:tc>
        <w:tc>
          <w:tcPr>
            <w:tcW w:w="1597" w:type="dxa"/>
          </w:tcPr>
          <w:p w14:paraId="3DEEDECB" w14:textId="77777777" w:rsidR="002400B9" w:rsidRDefault="002400B9" w:rsidP="00096385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0FE5DB54" w14:textId="77777777" w:rsidR="002400B9" w:rsidRDefault="002400B9" w:rsidP="00096385">
            <w:r>
              <w:rPr>
                <w:sz w:val="16"/>
                <w:szCs w:val="16"/>
              </w:rPr>
              <w:t>NR_DL1024QAM_FR1-UEConTest</w:t>
            </w:r>
          </w:p>
        </w:tc>
        <w:tc>
          <w:tcPr>
            <w:tcW w:w="2323" w:type="dxa"/>
          </w:tcPr>
          <w:p w14:paraId="001BE73B" w14:textId="77777777" w:rsidR="002400B9" w:rsidRDefault="002400B9" w:rsidP="00096385">
            <w:r>
              <w:rPr>
                <w:sz w:val="16"/>
                <w:szCs w:val="16"/>
              </w:rPr>
              <w:t>6.2.2, 6.2.3, Annex A.4, Annex F</w:t>
            </w:r>
          </w:p>
        </w:tc>
        <w:tc>
          <w:tcPr>
            <w:tcW w:w="998" w:type="dxa"/>
          </w:tcPr>
          <w:p w14:paraId="49828160" w14:textId="77777777" w:rsidR="002400B9" w:rsidRDefault="002400B9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400B9" w14:paraId="3B79593E" w14:textId="77777777" w:rsidTr="00096385">
        <w:tc>
          <w:tcPr>
            <w:tcW w:w="879" w:type="dxa"/>
          </w:tcPr>
          <w:p w14:paraId="4C3C7D79" w14:textId="77777777" w:rsidR="002400B9" w:rsidRDefault="002400B9" w:rsidP="00096385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47A66758" w14:textId="77777777" w:rsidR="002400B9" w:rsidRDefault="002400B9" w:rsidP="00096385">
            <w:r>
              <w:rPr>
                <w:sz w:val="16"/>
                <w:szCs w:val="16"/>
              </w:rPr>
              <w:t>0727</w:t>
            </w:r>
          </w:p>
        </w:tc>
        <w:tc>
          <w:tcPr>
            <w:tcW w:w="517" w:type="dxa"/>
          </w:tcPr>
          <w:p w14:paraId="55D77362" w14:textId="77777777" w:rsidR="002400B9" w:rsidRDefault="002400B9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725D54" w14:textId="77777777" w:rsidR="002400B9" w:rsidRDefault="002400B9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F733A7A" w14:textId="77777777" w:rsidR="002400B9" w:rsidRDefault="002400B9" w:rsidP="00096385">
            <w:r>
              <w:rPr>
                <w:sz w:val="16"/>
                <w:szCs w:val="16"/>
              </w:rPr>
              <w:t>Addition of MU/TT analysis for 5.2.2.1.1_3, 5.2.2.2.1_3, 5.2.3.1.1_5, 5.2.3.2.1_5</w:t>
            </w:r>
          </w:p>
        </w:tc>
        <w:tc>
          <w:tcPr>
            <w:tcW w:w="517" w:type="dxa"/>
          </w:tcPr>
          <w:p w14:paraId="129747CB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A9F8AF" w14:textId="77777777" w:rsidR="002400B9" w:rsidRDefault="002400B9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23B6256C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DC65D87" w14:textId="77777777" w:rsidR="002400B9" w:rsidRDefault="002400B9" w:rsidP="00096385">
            <w:r>
              <w:rPr>
                <w:sz w:val="16"/>
                <w:szCs w:val="16"/>
              </w:rPr>
              <w:t>R5-235874</w:t>
            </w:r>
          </w:p>
        </w:tc>
        <w:tc>
          <w:tcPr>
            <w:tcW w:w="1597" w:type="dxa"/>
          </w:tcPr>
          <w:p w14:paraId="5DFECDD9" w14:textId="77777777" w:rsidR="002400B9" w:rsidRDefault="002400B9" w:rsidP="00096385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132BD474" w14:textId="77777777" w:rsidR="002400B9" w:rsidRDefault="002400B9" w:rsidP="00096385">
            <w:r>
              <w:rPr>
                <w:sz w:val="16"/>
                <w:szCs w:val="16"/>
              </w:rPr>
              <w:t>NR_DL1024QAM_FR1-UEConTest</w:t>
            </w:r>
          </w:p>
        </w:tc>
        <w:tc>
          <w:tcPr>
            <w:tcW w:w="2323" w:type="dxa"/>
          </w:tcPr>
          <w:p w14:paraId="138218B8" w14:textId="77777777" w:rsidR="002400B9" w:rsidRDefault="002400B9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FB15A0" w14:textId="77777777" w:rsidR="002400B9" w:rsidRDefault="002400B9" w:rsidP="00096385">
            <w:pPr>
              <w:rPr>
                <w:sz w:val="16"/>
                <w:szCs w:val="16"/>
              </w:rPr>
            </w:pPr>
          </w:p>
        </w:tc>
      </w:tr>
      <w:tr w:rsidR="002400B9" w14:paraId="4DFD3CFB" w14:textId="77777777" w:rsidTr="00096385">
        <w:tc>
          <w:tcPr>
            <w:tcW w:w="879" w:type="dxa"/>
          </w:tcPr>
          <w:p w14:paraId="39616941" w14:textId="77777777" w:rsidR="002400B9" w:rsidRDefault="002400B9" w:rsidP="00096385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690FBDB9" w14:textId="77777777" w:rsidR="002400B9" w:rsidRDefault="002400B9" w:rsidP="00096385">
            <w:r>
              <w:rPr>
                <w:sz w:val="16"/>
                <w:szCs w:val="16"/>
              </w:rPr>
              <w:t>0786</w:t>
            </w:r>
          </w:p>
        </w:tc>
        <w:tc>
          <w:tcPr>
            <w:tcW w:w="517" w:type="dxa"/>
          </w:tcPr>
          <w:p w14:paraId="1BEE5D9E" w14:textId="77777777" w:rsidR="002400B9" w:rsidRDefault="002400B9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28A3018" w14:textId="77777777" w:rsidR="002400B9" w:rsidRDefault="002400B9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A63DD50" w14:textId="77777777" w:rsidR="002400B9" w:rsidRDefault="002400B9" w:rsidP="00096385">
            <w:r>
              <w:rPr>
                <w:sz w:val="16"/>
                <w:szCs w:val="16"/>
              </w:rPr>
              <w:t>Update TP analysis for 7.4</w:t>
            </w:r>
          </w:p>
        </w:tc>
        <w:tc>
          <w:tcPr>
            <w:tcW w:w="517" w:type="dxa"/>
          </w:tcPr>
          <w:p w14:paraId="542E22AC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F50DCF" w14:textId="77777777" w:rsidR="002400B9" w:rsidRDefault="002400B9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C1F7233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D6CEA9E" w14:textId="77777777" w:rsidR="002400B9" w:rsidRDefault="002400B9" w:rsidP="00096385">
            <w:r>
              <w:rPr>
                <w:sz w:val="16"/>
                <w:szCs w:val="16"/>
              </w:rPr>
              <w:t>R5-235856</w:t>
            </w:r>
          </w:p>
        </w:tc>
        <w:tc>
          <w:tcPr>
            <w:tcW w:w="1597" w:type="dxa"/>
          </w:tcPr>
          <w:p w14:paraId="76716BF0" w14:textId="77777777" w:rsidR="002400B9" w:rsidRDefault="002400B9" w:rsidP="00096385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7846CD65" w14:textId="77777777" w:rsidR="002400B9" w:rsidRDefault="002400B9" w:rsidP="00096385">
            <w:r>
              <w:rPr>
                <w:sz w:val="16"/>
                <w:szCs w:val="16"/>
              </w:rPr>
              <w:t>NR_DL1024QAM_FR1-UEConTest</w:t>
            </w:r>
          </w:p>
        </w:tc>
        <w:tc>
          <w:tcPr>
            <w:tcW w:w="2323" w:type="dxa"/>
          </w:tcPr>
          <w:p w14:paraId="4F429B98" w14:textId="77777777" w:rsidR="002400B9" w:rsidRDefault="002400B9" w:rsidP="00096385">
            <w:r>
              <w:rPr>
                <w:sz w:val="16"/>
                <w:szCs w:val="16"/>
              </w:rPr>
              <w:t>4.1.1.1</w:t>
            </w:r>
          </w:p>
        </w:tc>
        <w:tc>
          <w:tcPr>
            <w:tcW w:w="998" w:type="dxa"/>
          </w:tcPr>
          <w:p w14:paraId="4957F275" w14:textId="77777777" w:rsidR="002400B9" w:rsidRDefault="002400B9" w:rsidP="00096385">
            <w:r>
              <w:rPr>
                <w:sz w:val="16"/>
                <w:szCs w:val="16"/>
              </w:rPr>
              <w:t xml:space="preserve">TS/TR ... CR ... ; TS38.521-1 CR2321 ; TS/TR ... CR ... </w:t>
            </w:r>
          </w:p>
        </w:tc>
      </w:tr>
      <w:tr w:rsidR="002400B9" w14:paraId="6A18D931" w14:textId="77777777" w:rsidTr="00096385">
        <w:tc>
          <w:tcPr>
            <w:tcW w:w="879" w:type="dxa"/>
          </w:tcPr>
          <w:p w14:paraId="07195828" w14:textId="77777777" w:rsidR="002400B9" w:rsidRDefault="002400B9" w:rsidP="00096385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7257AA61" w14:textId="77777777" w:rsidR="002400B9" w:rsidRDefault="002400B9" w:rsidP="00096385">
            <w:r>
              <w:rPr>
                <w:sz w:val="16"/>
                <w:szCs w:val="16"/>
              </w:rPr>
              <w:t>0787</w:t>
            </w:r>
          </w:p>
        </w:tc>
        <w:tc>
          <w:tcPr>
            <w:tcW w:w="517" w:type="dxa"/>
          </w:tcPr>
          <w:p w14:paraId="28303FC1" w14:textId="77777777" w:rsidR="002400B9" w:rsidRDefault="002400B9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E0A93F9" w14:textId="77777777" w:rsidR="002400B9" w:rsidRDefault="002400B9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6DB8E86" w14:textId="77777777" w:rsidR="002400B9" w:rsidRDefault="002400B9" w:rsidP="00096385">
            <w:r>
              <w:rPr>
                <w:sz w:val="16"/>
                <w:szCs w:val="16"/>
              </w:rPr>
              <w:t>Update TP analysis for 7.4A</w:t>
            </w:r>
          </w:p>
        </w:tc>
        <w:tc>
          <w:tcPr>
            <w:tcW w:w="517" w:type="dxa"/>
          </w:tcPr>
          <w:p w14:paraId="3FF78711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056F98" w14:textId="77777777" w:rsidR="002400B9" w:rsidRDefault="002400B9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996DA94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B4C6117" w14:textId="77777777" w:rsidR="002400B9" w:rsidRDefault="002400B9" w:rsidP="00096385">
            <w:r>
              <w:rPr>
                <w:sz w:val="16"/>
                <w:szCs w:val="16"/>
              </w:rPr>
              <w:t>R5-235857</w:t>
            </w:r>
          </w:p>
        </w:tc>
        <w:tc>
          <w:tcPr>
            <w:tcW w:w="1597" w:type="dxa"/>
          </w:tcPr>
          <w:p w14:paraId="1C359CD4" w14:textId="77777777" w:rsidR="002400B9" w:rsidRDefault="002400B9" w:rsidP="00096385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4FCE32F4" w14:textId="77777777" w:rsidR="002400B9" w:rsidRDefault="002400B9" w:rsidP="00096385">
            <w:r>
              <w:rPr>
                <w:sz w:val="16"/>
                <w:szCs w:val="16"/>
              </w:rPr>
              <w:t>NR_DL1024QAM_FR1-UEConTest</w:t>
            </w:r>
          </w:p>
        </w:tc>
        <w:tc>
          <w:tcPr>
            <w:tcW w:w="2323" w:type="dxa"/>
          </w:tcPr>
          <w:p w14:paraId="34858E7D" w14:textId="77777777" w:rsidR="002400B9" w:rsidRDefault="002400B9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B80EB5" w14:textId="77777777" w:rsidR="002400B9" w:rsidRDefault="002400B9" w:rsidP="00096385">
            <w:pPr>
              <w:rPr>
                <w:sz w:val="16"/>
                <w:szCs w:val="16"/>
              </w:rPr>
            </w:pPr>
          </w:p>
        </w:tc>
      </w:tr>
    </w:tbl>
    <w:p w14:paraId="565129C8" w14:textId="77777777" w:rsidR="002400B9" w:rsidRDefault="002400B9" w:rsidP="002400B9"/>
    <w:p w14:paraId="02BCCD9A" w14:textId="77777777" w:rsidR="002400B9" w:rsidRDefault="002400B9" w:rsidP="002400B9"/>
    <w:p w14:paraId="7EC20597" w14:textId="77777777" w:rsidR="002400B9" w:rsidRPr="00917427" w:rsidRDefault="002400B9" w:rsidP="002400B9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RP-231655</w:t>
      </w:r>
      <w:r>
        <w:rPr>
          <w:b/>
          <w:i/>
          <w:noProof/>
          <w:sz w:val="28"/>
        </w:rPr>
        <w:fldChar w:fldCharType="end"/>
      </w:r>
    </w:p>
    <w:p w14:paraId="745D7953" w14:textId="77777777" w:rsidR="002400B9" w:rsidRPr="00784730" w:rsidRDefault="002400B9" w:rsidP="002400B9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41044E94" w14:textId="77777777" w:rsidR="002400B9" w:rsidRPr="00050554" w:rsidRDefault="002400B9" w:rsidP="002400B9">
      <w:pPr>
        <w:rPr>
          <w:rFonts w:ascii="Arial" w:hAnsi="Arial" w:cs="Arial"/>
          <w:b/>
          <w:bCs/>
          <w:lang w:val="en-US"/>
        </w:rPr>
      </w:pPr>
    </w:p>
    <w:p w14:paraId="5D474D1E" w14:textId="77777777" w:rsidR="002400B9" w:rsidRDefault="002400B9" w:rsidP="002400B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1366716F" w14:textId="77777777" w:rsidR="002400B9" w:rsidRPr="00E145B1" w:rsidRDefault="002400B9" w:rsidP="002400B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NR coverage enhancements (NR_cov_enh-UEConTest)</w:t>
      </w:r>
      <w:r>
        <w:rPr>
          <w:rFonts w:ascii="Arial" w:hAnsi="Arial" w:cs="Arial"/>
          <w:b/>
          <w:bCs/>
        </w:rPr>
        <w:fldChar w:fldCharType="end"/>
      </w:r>
    </w:p>
    <w:p w14:paraId="5C1A7AA0" w14:textId="77777777" w:rsidR="002400B9" w:rsidRDefault="002400B9" w:rsidP="002400B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13.3.15</w:t>
      </w:r>
      <w:r>
        <w:rPr>
          <w:rFonts w:ascii="Arial" w:hAnsi="Arial" w:cs="Arial"/>
          <w:b/>
          <w:bCs/>
        </w:rPr>
        <w:fldChar w:fldCharType="end"/>
      </w:r>
    </w:p>
    <w:p w14:paraId="7EDF3B04" w14:textId="77777777" w:rsidR="002400B9" w:rsidRDefault="002400B9" w:rsidP="002400B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4E80210" w14:textId="77777777" w:rsidR="002400B9" w:rsidRDefault="002400B9" w:rsidP="002400B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3A3F228" w14:textId="77777777" w:rsidR="002400B9" w:rsidRPr="004E535C" w:rsidRDefault="002400B9" w:rsidP="002400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400B9" w:rsidRPr="004E535C" w14:paraId="0BD0F9DA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38DDA46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3FB7EEE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2413F96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C313024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61095F7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5560A1C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0CEA4CB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294EAAA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5FB83AD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CF770DF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BB1D981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0F1F012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C93C3F2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400B9" w14:paraId="5FA6EE58" w14:textId="77777777" w:rsidTr="00096385">
        <w:tc>
          <w:tcPr>
            <w:tcW w:w="879" w:type="dxa"/>
          </w:tcPr>
          <w:p w14:paraId="6B0DD8FD" w14:textId="77777777" w:rsidR="002400B9" w:rsidRDefault="002400B9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D4A55FA" w14:textId="77777777" w:rsidR="002400B9" w:rsidRDefault="002400B9" w:rsidP="00096385">
            <w:r>
              <w:rPr>
                <w:sz w:val="16"/>
                <w:szCs w:val="16"/>
              </w:rPr>
              <w:t>2454</w:t>
            </w:r>
          </w:p>
        </w:tc>
        <w:tc>
          <w:tcPr>
            <w:tcW w:w="517" w:type="dxa"/>
          </w:tcPr>
          <w:p w14:paraId="77D1193B" w14:textId="77777777" w:rsidR="002400B9" w:rsidRDefault="002400B9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BC1DC3A" w14:textId="77777777" w:rsidR="002400B9" w:rsidRDefault="002400B9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72A7735" w14:textId="77777777" w:rsidR="002400B9" w:rsidRDefault="002400B9" w:rsidP="00096385">
            <w:r>
              <w:rPr>
                <w:sz w:val="16"/>
                <w:szCs w:val="16"/>
              </w:rPr>
              <w:t>Updates to  FR1 phase continuity test</w:t>
            </w:r>
          </w:p>
        </w:tc>
        <w:tc>
          <w:tcPr>
            <w:tcW w:w="517" w:type="dxa"/>
          </w:tcPr>
          <w:p w14:paraId="432C19CD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E69662" w14:textId="77777777" w:rsidR="002400B9" w:rsidRDefault="002400B9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223D6F6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3FA7F66" w14:textId="77777777" w:rsidR="002400B9" w:rsidRDefault="002400B9" w:rsidP="00096385">
            <w:r>
              <w:rPr>
                <w:sz w:val="16"/>
                <w:szCs w:val="16"/>
              </w:rPr>
              <w:t>R5-235935</w:t>
            </w:r>
          </w:p>
        </w:tc>
        <w:tc>
          <w:tcPr>
            <w:tcW w:w="1597" w:type="dxa"/>
          </w:tcPr>
          <w:p w14:paraId="0BF63257" w14:textId="77777777" w:rsidR="002400B9" w:rsidRDefault="002400B9" w:rsidP="00096385">
            <w:r>
              <w:rPr>
                <w:sz w:val="16"/>
                <w:szCs w:val="16"/>
              </w:rPr>
              <w:t>Apple Benelux B.V.</w:t>
            </w:r>
          </w:p>
        </w:tc>
        <w:tc>
          <w:tcPr>
            <w:tcW w:w="1122" w:type="dxa"/>
          </w:tcPr>
          <w:p w14:paraId="7EF5F59D" w14:textId="77777777" w:rsidR="002400B9" w:rsidRDefault="002400B9" w:rsidP="00096385">
            <w:r>
              <w:rPr>
                <w:sz w:val="16"/>
                <w:szCs w:val="16"/>
              </w:rPr>
              <w:t>NR_cov_enh-UEConTest</w:t>
            </w:r>
          </w:p>
        </w:tc>
        <w:tc>
          <w:tcPr>
            <w:tcW w:w="2323" w:type="dxa"/>
          </w:tcPr>
          <w:p w14:paraId="3CDC8936" w14:textId="77777777" w:rsidR="002400B9" w:rsidRDefault="002400B9" w:rsidP="00096385">
            <w:r>
              <w:rPr>
                <w:sz w:val="16"/>
                <w:szCs w:val="16"/>
              </w:rPr>
              <w:t>6.4.2.6</w:t>
            </w:r>
          </w:p>
        </w:tc>
        <w:tc>
          <w:tcPr>
            <w:tcW w:w="998" w:type="dxa"/>
          </w:tcPr>
          <w:p w14:paraId="7388BC26" w14:textId="77777777" w:rsidR="002400B9" w:rsidRDefault="002400B9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400B9" w14:paraId="41CFACC5" w14:textId="77777777" w:rsidTr="00096385">
        <w:tc>
          <w:tcPr>
            <w:tcW w:w="879" w:type="dxa"/>
          </w:tcPr>
          <w:p w14:paraId="22129F94" w14:textId="77777777" w:rsidR="002400B9" w:rsidRDefault="002400B9" w:rsidP="00096385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3F80C30A" w14:textId="77777777" w:rsidR="002400B9" w:rsidRDefault="002400B9" w:rsidP="00096385">
            <w:r>
              <w:rPr>
                <w:sz w:val="16"/>
                <w:szCs w:val="16"/>
              </w:rPr>
              <w:t>0983</w:t>
            </w:r>
          </w:p>
        </w:tc>
        <w:tc>
          <w:tcPr>
            <w:tcW w:w="517" w:type="dxa"/>
          </w:tcPr>
          <w:p w14:paraId="49C71B0B" w14:textId="77777777" w:rsidR="002400B9" w:rsidRDefault="002400B9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665489D" w14:textId="77777777" w:rsidR="002400B9" w:rsidRDefault="002400B9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69FA426" w14:textId="77777777" w:rsidR="002400B9" w:rsidRDefault="002400B9" w:rsidP="00096385">
            <w:r>
              <w:rPr>
                <w:sz w:val="16"/>
                <w:szCs w:val="16"/>
              </w:rPr>
              <w:t>Updates to FR2 RF phase continuity test</w:t>
            </w:r>
          </w:p>
        </w:tc>
        <w:tc>
          <w:tcPr>
            <w:tcW w:w="517" w:type="dxa"/>
          </w:tcPr>
          <w:p w14:paraId="55691C0C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65D4D2" w14:textId="77777777" w:rsidR="002400B9" w:rsidRDefault="002400B9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29A25BAD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4A3B817" w14:textId="77777777" w:rsidR="002400B9" w:rsidRDefault="002400B9" w:rsidP="00096385">
            <w:r>
              <w:rPr>
                <w:sz w:val="16"/>
                <w:szCs w:val="16"/>
              </w:rPr>
              <w:t>R5-235936</w:t>
            </w:r>
          </w:p>
        </w:tc>
        <w:tc>
          <w:tcPr>
            <w:tcW w:w="1597" w:type="dxa"/>
          </w:tcPr>
          <w:p w14:paraId="27DA25B2" w14:textId="77777777" w:rsidR="002400B9" w:rsidRDefault="002400B9" w:rsidP="00096385">
            <w:r>
              <w:rPr>
                <w:sz w:val="16"/>
                <w:szCs w:val="16"/>
              </w:rPr>
              <w:t>Apple Benelux B.V.</w:t>
            </w:r>
          </w:p>
        </w:tc>
        <w:tc>
          <w:tcPr>
            <w:tcW w:w="1122" w:type="dxa"/>
          </w:tcPr>
          <w:p w14:paraId="76E4E13F" w14:textId="77777777" w:rsidR="002400B9" w:rsidRDefault="002400B9" w:rsidP="00096385">
            <w:r>
              <w:rPr>
                <w:sz w:val="16"/>
                <w:szCs w:val="16"/>
              </w:rPr>
              <w:t>NR_cov_enh-UEConTest</w:t>
            </w:r>
          </w:p>
        </w:tc>
        <w:tc>
          <w:tcPr>
            <w:tcW w:w="2323" w:type="dxa"/>
          </w:tcPr>
          <w:p w14:paraId="45A227F2" w14:textId="77777777" w:rsidR="002400B9" w:rsidRDefault="002400B9" w:rsidP="00096385">
            <w:r>
              <w:rPr>
                <w:sz w:val="16"/>
                <w:szCs w:val="16"/>
              </w:rPr>
              <w:t>6.4.2.6</w:t>
            </w:r>
          </w:p>
        </w:tc>
        <w:tc>
          <w:tcPr>
            <w:tcW w:w="998" w:type="dxa"/>
          </w:tcPr>
          <w:p w14:paraId="78E344B4" w14:textId="77777777" w:rsidR="002400B9" w:rsidRDefault="002400B9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400B9" w14:paraId="718D6B78" w14:textId="77777777" w:rsidTr="00096385">
        <w:tc>
          <w:tcPr>
            <w:tcW w:w="879" w:type="dxa"/>
          </w:tcPr>
          <w:p w14:paraId="5723D350" w14:textId="77777777" w:rsidR="002400B9" w:rsidRDefault="002400B9" w:rsidP="00096385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146E846C" w14:textId="77777777" w:rsidR="002400B9" w:rsidRDefault="002400B9" w:rsidP="00096385">
            <w:r>
              <w:rPr>
                <w:sz w:val="16"/>
                <w:szCs w:val="16"/>
              </w:rPr>
              <w:t>0334</w:t>
            </w:r>
          </w:p>
        </w:tc>
        <w:tc>
          <w:tcPr>
            <w:tcW w:w="517" w:type="dxa"/>
          </w:tcPr>
          <w:p w14:paraId="6EDAED56" w14:textId="77777777" w:rsidR="002400B9" w:rsidRDefault="002400B9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CFEEBB" w14:textId="77777777" w:rsidR="002400B9" w:rsidRDefault="002400B9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7066AC1" w14:textId="77777777" w:rsidR="002400B9" w:rsidRDefault="002400B9" w:rsidP="00096385">
            <w:r>
              <w:rPr>
                <w:sz w:val="16"/>
                <w:szCs w:val="16"/>
              </w:rPr>
              <w:t>Update to applicability for FR2 RF phase continuity test</w:t>
            </w:r>
          </w:p>
        </w:tc>
        <w:tc>
          <w:tcPr>
            <w:tcW w:w="517" w:type="dxa"/>
          </w:tcPr>
          <w:p w14:paraId="5C3A3A64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DEE4B9" w14:textId="77777777" w:rsidR="002400B9" w:rsidRDefault="002400B9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1F9513E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4AE8EAB" w14:textId="77777777" w:rsidR="002400B9" w:rsidRDefault="002400B9" w:rsidP="00096385">
            <w:r>
              <w:rPr>
                <w:sz w:val="16"/>
                <w:szCs w:val="16"/>
              </w:rPr>
              <w:t>R5-235220</w:t>
            </w:r>
          </w:p>
        </w:tc>
        <w:tc>
          <w:tcPr>
            <w:tcW w:w="1597" w:type="dxa"/>
          </w:tcPr>
          <w:p w14:paraId="07A3F31E" w14:textId="77777777" w:rsidR="002400B9" w:rsidRDefault="002400B9" w:rsidP="00096385">
            <w:r>
              <w:rPr>
                <w:sz w:val="16"/>
                <w:szCs w:val="16"/>
              </w:rPr>
              <w:t>Apple Benelux B.V.</w:t>
            </w:r>
          </w:p>
        </w:tc>
        <w:tc>
          <w:tcPr>
            <w:tcW w:w="1122" w:type="dxa"/>
          </w:tcPr>
          <w:p w14:paraId="37B273D5" w14:textId="77777777" w:rsidR="002400B9" w:rsidRDefault="002400B9" w:rsidP="00096385">
            <w:r>
              <w:rPr>
                <w:sz w:val="16"/>
                <w:szCs w:val="16"/>
              </w:rPr>
              <w:t>NR_cov_enh-UEConTest</w:t>
            </w:r>
          </w:p>
        </w:tc>
        <w:tc>
          <w:tcPr>
            <w:tcW w:w="2323" w:type="dxa"/>
          </w:tcPr>
          <w:p w14:paraId="5412731E" w14:textId="77777777" w:rsidR="002400B9" w:rsidRDefault="002400B9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D71D57" w14:textId="77777777" w:rsidR="002400B9" w:rsidRDefault="002400B9" w:rsidP="00096385">
            <w:pPr>
              <w:rPr>
                <w:sz w:val="16"/>
                <w:szCs w:val="16"/>
              </w:rPr>
            </w:pPr>
          </w:p>
        </w:tc>
      </w:tr>
      <w:tr w:rsidR="002400B9" w14:paraId="5CDACC63" w14:textId="77777777" w:rsidTr="00096385">
        <w:tc>
          <w:tcPr>
            <w:tcW w:w="879" w:type="dxa"/>
          </w:tcPr>
          <w:p w14:paraId="5960C4C4" w14:textId="77777777" w:rsidR="002400B9" w:rsidRDefault="002400B9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0697BE0" w14:textId="77777777" w:rsidR="002400B9" w:rsidRDefault="002400B9" w:rsidP="00096385">
            <w:r>
              <w:rPr>
                <w:sz w:val="16"/>
                <w:szCs w:val="16"/>
              </w:rPr>
              <w:t>3916</w:t>
            </w:r>
          </w:p>
        </w:tc>
        <w:tc>
          <w:tcPr>
            <w:tcW w:w="517" w:type="dxa"/>
          </w:tcPr>
          <w:p w14:paraId="19C23710" w14:textId="77777777" w:rsidR="002400B9" w:rsidRDefault="002400B9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C72FDD" w14:textId="77777777" w:rsidR="002400B9" w:rsidRDefault="002400B9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683FCF6" w14:textId="77777777" w:rsidR="002400B9" w:rsidRDefault="002400B9" w:rsidP="00096385">
            <w:r>
              <w:rPr>
                <w:sz w:val="16"/>
                <w:szCs w:val="16"/>
              </w:rPr>
              <w:t>Correction to EN-DC SIG TC 8.2.1.1.1_UE capability transfer</w:t>
            </w:r>
          </w:p>
        </w:tc>
        <w:tc>
          <w:tcPr>
            <w:tcW w:w="517" w:type="dxa"/>
          </w:tcPr>
          <w:p w14:paraId="208C54BE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9BBBAA" w14:textId="77777777" w:rsidR="002400B9" w:rsidRDefault="002400B9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6B7B3CE6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1DC4314" w14:textId="77777777" w:rsidR="002400B9" w:rsidRDefault="002400B9" w:rsidP="00096385">
            <w:r>
              <w:rPr>
                <w:sz w:val="16"/>
                <w:szCs w:val="16"/>
              </w:rPr>
              <w:t>R5-234441</w:t>
            </w:r>
          </w:p>
        </w:tc>
        <w:tc>
          <w:tcPr>
            <w:tcW w:w="1597" w:type="dxa"/>
          </w:tcPr>
          <w:p w14:paraId="2A065C77" w14:textId="77777777" w:rsidR="002400B9" w:rsidRDefault="002400B9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11600FE" w14:textId="77777777" w:rsidR="002400B9" w:rsidRDefault="002400B9" w:rsidP="00096385">
            <w:r>
              <w:rPr>
                <w:sz w:val="16"/>
                <w:szCs w:val="16"/>
              </w:rPr>
              <w:t>NR_cov_enh-UEConTest</w:t>
            </w:r>
          </w:p>
        </w:tc>
        <w:tc>
          <w:tcPr>
            <w:tcW w:w="2323" w:type="dxa"/>
          </w:tcPr>
          <w:p w14:paraId="54310037" w14:textId="77777777" w:rsidR="002400B9" w:rsidRDefault="002400B9" w:rsidP="00096385">
            <w:r>
              <w:rPr>
                <w:sz w:val="16"/>
                <w:szCs w:val="16"/>
              </w:rPr>
              <w:t>8.2.1.1.1</w:t>
            </w:r>
          </w:p>
        </w:tc>
        <w:tc>
          <w:tcPr>
            <w:tcW w:w="998" w:type="dxa"/>
          </w:tcPr>
          <w:p w14:paraId="76E2260E" w14:textId="77777777" w:rsidR="002400B9" w:rsidRDefault="002400B9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400B9" w14:paraId="1B41E603" w14:textId="77777777" w:rsidTr="00096385">
        <w:tc>
          <w:tcPr>
            <w:tcW w:w="879" w:type="dxa"/>
          </w:tcPr>
          <w:p w14:paraId="50DFE1FB" w14:textId="77777777" w:rsidR="002400B9" w:rsidRDefault="002400B9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7ED493A" w14:textId="77777777" w:rsidR="002400B9" w:rsidRDefault="002400B9" w:rsidP="00096385">
            <w:r>
              <w:rPr>
                <w:sz w:val="16"/>
                <w:szCs w:val="16"/>
              </w:rPr>
              <w:t>3917</w:t>
            </w:r>
          </w:p>
        </w:tc>
        <w:tc>
          <w:tcPr>
            <w:tcW w:w="517" w:type="dxa"/>
          </w:tcPr>
          <w:p w14:paraId="251F1741" w14:textId="77777777" w:rsidR="002400B9" w:rsidRDefault="002400B9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CBE2A5" w14:textId="77777777" w:rsidR="002400B9" w:rsidRDefault="002400B9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CC2991B" w14:textId="77777777" w:rsidR="002400B9" w:rsidRDefault="002400B9" w:rsidP="00096385">
            <w:r>
              <w:rPr>
                <w:sz w:val="16"/>
                <w:szCs w:val="16"/>
              </w:rPr>
              <w:t>Correction to NE-DC SIG TC 8.2.1.1.2_UE capability transfer</w:t>
            </w:r>
          </w:p>
        </w:tc>
        <w:tc>
          <w:tcPr>
            <w:tcW w:w="517" w:type="dxa"/>
          </w:tcPr>
          <w:p w14:paraId="20784706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497D15" w14:textId="77777777" w:rsidR="002400B9" w:rsidRDefault="002400B9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3B50688B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6C77524" w14:textId="77777777" w:rsidR="002400B9" w:rsidRDefault="002400B9" w:rsidP="00096385">
            <w:r>
              <w:rPr>
                <w:sz w:val="16"/>
                <w:szCs w:val="16"/>
              </w:rPr>
              <w:t>R5-234442</w:t>
            </w:r>
          </w:p>
        </w:tc>
        <w:tc>
          <w:tcPr>
            <w:tcW w:w="1597" w:type="dxa"/>
          </w:tcPr>
          <w:p w14:paraId="7CE594FB" w14:textId="77777777" w:rsidR="002400B9" w:rsidRDefault="002400B9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E915626" w14:textId="77777777" w:rsidR="002400B9" w:rsidRDefault="002400B9" w:rsidP="00096385">
            <w:r>
              <w:rPr>
                <w:sz w:val="16"/>
                <w:szCs w:val="16"/>
              </w:rPr>
              <w:t>NR_cov_enh-UEConTest</w:t>
            </w:r>
          </w:p>
        </w:tc>
        <w:tc>
          <w:tcPr>
            <w:tcW w:w="2323" w:type="dxa"/>
          </w:tcPr>
          <w:p w14:paraId="78A2B81B" w14:textId="77777777" w:rsidR="002400B9" w:rsidRDefault="002400B9" w:rsidP="00096385">
            <w:r>
              <w:rPr>
                <w:sz w:val="16"/>
                <w:szCs w:val="16"/>
              </w:rPr>
              <w:t>8.2.1.1.2</w:t>
            </w:r>
          </w:p>
        </w:tc>
        <w:tc>
          <w:tcPr>
            <w:tcW w:w="998" w:type="dxa"/>
          </w:tcPr>
          <w:p w14:paraId="157DEEE1" w14:textId="77777777" w:rsidR="002400B9" w:rsidRDefault="002400B9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400B9" w14:paraId="4F2C4394" w14:textId="77777777" w:rsidTr="00096385">
        <w:tc>
          <w:tcPr>
            <w:tcW w:w="879" w:type="dxa"/>
          </w:tcPr>
          <w:p w14:paraId="4A21C460" w14:textId="77777777" w:rsidR="002400B9" w:rsidRDefault="002400B9" w:rsidP="00096385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0C777510" w14:textId="77777777" w:rsidR="002400B9" w:rsidRDefault="002400B9" w:rsidP="00096385">
            <w:r>
              <w:rPr>
                <w:sz w:val="16"/>
                <w:szCs w:val="16"/>
              </w:rPr>
              <w:t>0816</w:t>
            </w:r>
          </w:p>
        </w:tc>
        <w:tc>
          <w:tcPr>
            <w:tcW w:w="517" w:type="dxa"/>
          </w:tcPr>
          <w:p w14:paraId="5DD2A6A6" w14:textId="77777777" w:rsidR="002400B9" w:rsidRDefault="002400B9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5502537" w14:textId="77777777" w:rsidR="002400B9" w:rsidRDefault="002400B9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EB092F0" w14:textId="77777777" w:rsidR="002400B9" w:rsidRDefault="002400B9" w:rsidP="00096385">
            <w:r>
              <w:rPr>
                <w:sz w:val="16"/>
                <w:szCs w:val="16"/>
              </w:rPr>
              <w:t>TP analysis for FR1 RF phase continuity test</w:t>
            </w:r>
          </w:p>
        </w:tc>
        <w:tc>
          <w:tcPr>
            <w:tcW w:w="517" w:type="dxa"/>
          </w:tcPr>
          <w:p w14:paraId="7701C0A6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489ABD" w14:textId="77777777" w:rsidR="002400B9" w:rsidRDefault="002400B9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1651702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E30731A" w14:textId="77777777" w:rsidR="002400B9" w:rsidRDefault="002400B9" w:rsidP="00096385">
            <w:r>
              <w:rPr>
                <w:sz w:val="16"/>
                <w:szCs w:val="16"/>
              </w:rPr>
              <w:t>R5-235937</w:t>
            </w:r>
          </w:p>
        </w:tc>
        <w:tc>
          <w:tcPr>
            <w:tcW w:w="1597" w:type="dxa"/>
          </w:tcPr>
          <w:p w14:paraId="53BCA24F" w14:textId="77777777" w:rsidR="002400B9" w:rsidRDefault="002400B9" w:rsidP="00096385">
            <w:r>
              <w:rPr>
                <w:sz w:val="16"/>
                <w:szCs w:val="16"/>
              </w:rPr>
              <w:t>Apple Benelux B.V.</w:t>
            </w:r>
          </w:p>
        </w:tc>
        <w:tc>
          <w:tcPr>
            <w:tcW w:w="1122" w:type="dxa"/>
          </w:tcPr>
          <w:p w14:paraId="06AB7FE7" w14:textId="77777777" w:rsidR="002400B9" w:rsidRDefault="002400B9" w:rsidP="00096385">
            <w:r>
              <w:rPr>
                <w:sz w:val="16"/>
                <w:szCs w:val="16"/>
              </w:rPr>
              <w:t>NR_cov_enh-UEConTest</w:t>
            </w:r>
          </w:p>
        </w:tc>
        <w:tc>
          <w:tcPr>
            <w:tcW w:w="2323" w:type="dxa"/>
          </w:tcPr>
          <w:p w14:paraId="7C56742A" w14:textId="77777777" w:rsidR="002400B9" w:rsidRDefault="002400B9" w:rsidP="00096385">
            <w:r>
              <w:rPr>
                <w:sz w:val="16"/>
                <w:szCs w:val="16"/>
              </w:rPr>
              <w:t>4.1.1.1</w:t>
            </w:r>
          </w:p>
        </w:tc>
        <w:tc>
          <w:tcPr>
            <w:tcW w:w="998" w:type="dxa"/>
          </w:tcPr>
          <w:p w14:paraId="1BB378C1" w14:textId="77777777" w:rsidR="002400B9" w:rsidRDefault="002400B9" w:rsidP="00096385">
            <w:r>
              <w:rPr>
                <w:sz w:val="16"/>
                <w:szCs w:val="16"/>
              </w:rPr>
              <w:t xml:space="preserve">TS/TR ... CR ... ; TS/TR .38.521-1.. CR . 2454.. ; TS/TR ... CR ... </w:t>
            </w:r>
          </w:p>
        </w:tc>
      </w:tr>
      <w:tr w:rsidR="002400B9" w14:paraId="4C8B659E" w14:textId="77777777" w:rsidTr="00096385">
        <w:tc>
          <w:tcPr>
            <w:tcW w:w="879" w:type="dxa"/>
          </w:tcPr>
          <w:p w14:paraId="702958D5" w14:textId="77777777" w:rsidR="002400B9" w:rsidRDefault="002400B9" w:rsidP="00096385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7D41DBEF" w14:textId="77777777" w:rsidR="002400B9" w:rsidRDefault="002400B9" w:rsidP="00096385">
            <w:r>
              <w:rPr>
                <w:sz w:val="16"/>
                <w:szCs w:val="16"/>
              </w:rPr>
              <w:t>0817</w:t>
            </w:r>
          </w:p>
        </w:tc>
        <w:tc>
          <w:tcPr>
            <w:tcW w:w="517" w:type="dxa"/>
          </w:tcPr>
          <w:p w14:paraId="629F6A11" w14:textId="77777777" w:rsidR="002400B9" w:rsidRDefault="002400B9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8B4ECF6" w14:textId="77777777" w:rsidR="002400B9" w:rsidRDefault="002400B9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F36A96" w14:textId="77777777" w:rsidR="002400B9" w:rsidRDefault="002400B9" w:rsidP="00096385">
            <w:r>
              <w:rPr>
                <w:sz w:val="16"/>
                <w:szCs w:val="16"/>
              </w:rPr>
              <w:t>TP analysis for FR2 RF phase continuity test</w:t>
            </w:r>
          </w:p>
        </w:tc>
        <w:tc>
          <w:tcPr>
            <w:tcW w:w="517" w:type="dxa"/>
          </w:tcPr>
          <w:p w14:paraId="684CF8CC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F19122" w14:textId="77777777" w:rsidR="002400B9" w:rsidRDefault="002400B9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D59BC30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6955A92" w14:textId="77777777" w:rsidR="002400B9" w:rsidRDefault="002400B9" w:rsidP="00096385">
            <w:r>
              <w:rPr>
                <w:sz w:val="16"/>
                <w:szCs w:val="16"/>
              </w:rPr>
              <w:t>R5-235855</w:t>
            </w:r>
          </w:p>
        </w:tc>
        <w:tc>
          <w:tcPr>
            <w:tcW w:w="1597" w:type="dxa"/>
          </w:tcPr>
          <w:p w14:paraId="0AC08AC7" w14:textId="77777777" w:rsidR="002400B9" w:rsidRDefault="002400B9" w:rsidP="00096385">
            <w:r>
              <w:rPr>
                <w:sz w:val="16"/>
                <w:szCs w:val="16"/>
              </w:rPr>
              <w:t>Apple Benelux B.V.</w:t>
            </w:r>
          </w:p>
        </w:tc>
        <w:tc>
          <w:tcPr>
            <w:tcW w:w="1122" w:type="dxa"/>
          </w:tcPr>
          <w:p w14:paraId="1798B1D0" w14:textId="77777777" w:rsidR="002400B9" w:rsidRDefault="002400B9" w:rsidP="00096385">
            <w:r>
              <w:rPr>
                <w:sz w:val="16"/>
                <w:szCs w:val="16"/>
              </w:rPr>
              <w:t>NR_cov_enh-UEConTest</w:t>
            </w:r>
          </w:p>
        </w:tc>
        <w:tc>
          <w:tcPr>
            <w:tcW w:w="2323" w:type="dxa"/>
          </w:tcPr>
          <w:p w14:paraId="57EA30E8" w14:textId="77777777" w:rsidR="002400B9" w:rsidRDefault="002400B9" w:rsidP="00096385">
            <w:r>
              <w:rPr>
                <w:sz w:val="16"/>
                <w:szCs w:val="16"/>
              </w:rPr>
              <w:t>4.2.1.1</w:t>
            </w:r>
          </w:p>
        </w:tc>
        <w:tc>
          <w:tcPr>
            <w:tcW w:w="998" w:type="dxa"/>
          </w:tcPr>
          <w:p w14:paraId="4E6324E6" w14:textId="77777777" w:rsidR="002400B9" w:rsidRDefault="002400B9" w:rsidP="00096385">
            <w:r>
              <w:rPr>
                <w:sz w:val="16"/>
                <w:szCs w:val="16"/>
              </w:rPr>
              <w:t xml:space="preserve">TS/TR ... CR ... ; TS/TR .38.521-2.. CR .. 0983. ; TS/TR ... CR ... </w:t>
            </w:r>
          </w:p>
        </w:tc>
      </w:tr>
    </w:tbl>
    <w:p w14:paraId="1AC644FA" w14:textId="77777777" w:rsidR="002400B9" w:rsidRDefault="002400B9" w:rsidP="002400B9"/>
    <w:p w14:paraId="4350F7D9" w14:textId="77777777" w:rsidR="002400B9" w:rsidRDefault="002400B9" w:rsidP="002400B9"/>
    <w:p w14:paraId="5C9C2F25" w14:textId="77777777" w:rsidR="002400B9" w:rsidRPr="00917427" w:rsidRDefault="002400B9" w:rsidP="002400B9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RP-231656</w:t>
      </w:r>
      <w:r>
        <w:rPr>
          <w:b/>
          <w:i/>
          <w:noProof/>
          <w:sz w:val="28"/>
        </w:rPr>
        <w:fldChar w:fldCharType="end"/>
      </w:r>
    </w:p>
    <w:p w14:paraId="6EC9950D" w14:textId="77777777" w:rsidR="002400B9" w:rsidRPr="00784730" w:rsidRDefault="002400B9" w:rsidP="002400B9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4668022B" w14:textId="77777777" w:rsidR="002400B9" w:rsidRPr="00050554" w:rsidRDefault="002400B9" w:rsidP="002400B9">
      <w:pPr>
        <w:rPr>
          <w:rFonts w:ascii="Arial" w:hAnsi="Arial" w:cs="Arial"/>
          <w:b/>
          <w:bCs/>
          <w:lang w:val="en-US"/>
        </w:rPr>
      </w:pPr>
    </w:p>
    <w:p w14:paraId="1F27FB92" w14:textId="77777777" w:rsidR="002400B9" w:rsidRDefault="002400B9" w:rsidP="002400B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5BEAE29C" w14:textId="77777777" w:rsidR="002400B9" w:rsidRPr="00E145B1" w:rsidRDefault="002400B9" w:rsidP="002400B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Multi-SIM devices for LTE/NR (LTE_NR_MUSIM_plus_CT1-UEConTest)</w:t>
      </w:r>
      <w:r>
        <w:rPr>
          <w:rFonts w:ascii="Arial" w:hAnsi="Arial" w:cs="Arial"/>
          <w:b/>
          <w:bCs/>
        </w:rPr>
        <w:fldChar w:fldCharType="end"/>
      </w:r>
    </w:p>
    <w:p w14:paraId="5D045AF4" w14:textId="77777777" w:rsidR="002400B9" w:rsidRDefault="002400B9" w:rsidP="002400B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13.3.16</w:t>
      </w:r>
      <w:r>
        <w:rPr>
          <w:rFonts w:ascii="Arial" w:hAnsi="Arial" w:cs="Arial"/>
          <w:b/>
          <w:bCs/>
        </w:rPr>
        <w:fldChar w:fldCharType="end"/>
      </w:r>
    </w:p>
    <w:p w14:paraId="0B222C25" w14:textId="77777777" w:rsidR="002400B9" w:rsidRDefault="002400B9" w:rsidP="002400B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9043154" w14:textId="77777777" w:rsidR="002400B9" w:rsidRDefault="002400B9" w:rsidP="002400B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0E52B98" w14:textId="77777777" w:rsidR="002400B9" w:rsidRPr="004E535C" w:rsidRDefault="002400B9" w:rsidP="002400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400B9" w:rsidRPr="004E535C" w14:paraId="4544BEE5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2C65C62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ED2E050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AF42631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36A0A6E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61EF5B5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CC4C8C3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456E0E4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3FE7501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3DB6999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36F024D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4B81739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55F919D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E621ECE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400B9" w14:paraId="3FCAFA68" w14:textId="77777777" w:rsidTr="00096385">
        <w:tc>
          <w:tcPr>
            <w:tcW w:w="879" w:type="dxa"/>
          </w:tcPr>
          <w:p w14:paraId="795C2CFB" w14:textId="77777777" w:rsidR="002400B9" w:rsidRDefault="002400B9" w:rsidP="00096385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6036988F" w14:textId="77777777" w:rsidR="002400B9" w:rsidRDefault="002400B9" w:rsidP="00096385">
            <w:r>
              <w:rPr>
                <w:sz w:val="16"/>
                <w:szCs w:val="16"/>
              </w:rPr>
              <w:t>5241</w:t>
            </w:r>
          </w:p>
        </w:tc>
        <w:tc>
          <w:tcPr>
            <w:tcW w:w="517" w:type="dxa"/>
          </w:tcPr>
          <w:p w14:paraId="29879E10" w14:textId="77777777" w:rsidR="002400B9" w:rsidRDefault="002400B9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2C785CE" w14:textId="77777777" w:rsidR="002400B9" w:rsidRDefault="002400B9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B65204E" w14:textId="77777777" w:rsidR="002400B9" w:rsidRDefault="002400B9" w:rsidP="00096385">
            <w:r>
              <w:rPr>
                <w:sz w:val="16"/>
                <w:szCs w:val="16"/>
              </w:rPr>
              <w:t>Correction to LTE MUSIM TC 9.2.1.1.33</w:t>
            </w:r>
          </w:p>
        </w:tc>
        <w:tc>
          <w:tcPr>
            <w:tcW w:w="517" w:type="dxa"/>
          </w:tcPr>
          <w:p w14:paraId="01951C78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71C9AF" w14:textId="77777777" w:rsidR="002400B9" w:rsidRDefault="002400B9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8533137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A93ECD6" w14:textId="77777777" w:rsidR="002400B9" w:rsidRDefault="002400B9" w:rsidP="00096385">
            <w:r>
              <w:rPr>
                <w:sz w:val="16"/>
                <w:szCs w:val="16"/>
              </w:rPr>
              <w:t>R5-234933</w:t>
            </w:r>
          </w:p>
        </w:tc>
        <w:tc>
          <w:tcPr>
            <w:tcW w:w="1597" w:type="dxa"/>
          </w:tcPr>
          <w:p w14:paraId="47F1B01F" w14:textId="77777777" w:rsidR="002400B9" w:rsidRDefault="002400B9" w:rsidP="00096385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1DFE820F" w14:textId="77777777" w:rsidR="002400B9" w:rsidRDefault="002400B9" w:rsidP="00096385">
            <w:r>
              <w:rPr>
                <w:sz w:val="16"/>
                <w:szCs w:val="16"/>
              </w:rPr>
              <w:t>LTE_NR_MUSIM_plus_CT1-UEConTest</w:t>
            </w:r>
          </w:p>
        </w:tc>
        <w:tc>
          <w:tcPr>
            <w:tcW w:w="2323" w:type="dxa"/>
          </w:tcPr>
          <w:p w14:paraId="47D04966" w14:textId="77777777" w:rsidR="002400B9" w:rsidRDefault="002400B9" w:rsidP="00096385">
            <w:r>
              <w:rPr>
                <w:sz w:val="16"/>
                <w:szCs w:val="16"/>
              </w:rPr>
              <w:t>9.2.1.1.33</w:t>
            </w:r>
          </w:p>
        </w:tc>
        <w:tc>
          <w:tcPr>
            <w:tcW w:w="998" w:type="dxa"/>
          </w:tcPr>
          <w:p w14:paraId="1C9CA0A1" w14:textId="77777777" w:rsidR="002400B9" w:rsidRDefault="002400B9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400B9" w14:paraId="50A7A40B" w14:textId="77777777" w:rsidTr="00096385">
        <w:tc>
          <w:tcPr>
            <w:tcW w:w="879" w:type="dxa"/>
          </w:tcPr>
          <w:p w14:paraId="68F55147" w14:textId="77777777" w:rsidR="002400B9" w:rsidRDefault="002400B9" w:rsidP="00096385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263C0768" w14:textId="77777777" w:rsidR="002400B9" w:rsidRDefault="002400B9" w:rsidP="00096385">
            <w:r>
              <w:rPr>
                <w:sz w:val="16"/>
                <w:szCs w:val="16"/>
              </w:rPr>
              <w:t>5242</w:t>
            </w:r>
          </w:p>
        </w:tc>
        <w:tc>
          <w:tcPr>
            <w:tcW w:w="517" w:type="dxa"/>
          </w:tcPr>
          <w:p w14:paraId="67F4E8DC" w14:textId="77777777" w:rsidR="002400B9" w:rsidRDefault="002400B9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963616" w14:textId="77777777" w:rsidR="002400B9" w:rsidRDefault="002400B9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2A5AEA0" w14:textId="77777777" w:rsidR="002400B9" w:rsidRDefault="002400B9" w:rsidP="00096385">
            <w:r>
              <w:rPr>
                <w:sz w:val="16"/>
                <w:szCs w:val="16"/>
              </w:rPr>
              <w:t>Update to LTE MUSIM test case 9.2.3.1.30</w:t>
            </w:r>
          </w:p>
        </w:tc>
        <w:tc>
          <w:tcPr>
            <w:tcW w:w="517" w:type="dxa"/>
          </w:tcPr>
          <w:p w14:paraId="392918A7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A3810D" w14:textId="77777777" w:rsidR="002400B9" w:rsidRDefault="002400B9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39ACD61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4C5CD3E" w14:textId="77777777" w:rsidR="002400B9" w:rsidRDefault="002400B9" w:rsidP="00096385">
            <w:r>
              <w:rPr>
                <w:sz w:val="16"/>
                <w:szCs w:val="16"/>
              </w:rPr>
              <w:t>R5-234940</w:t>
            </w:r>
          </w:p>
        </w:tc>
        <w:tc>
          <w:tcPr>
            <w:tcW w:w="1597" w:type="dxa"/>
          </w:tcPr>
          <w:p w14:paraId="435F968B" w14:textId="77777777" w:rsidR="002400B9" w:rsidRDefault="002400B9" w:rsidP="00096385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451F363A" w14:textId="77777777" w:rsidR="002400B9" w:rsidRDefault="002400B9" w:rsidP="00096385">
            <w:r>
              <w:rPr>
                <w:sz w:val="16"/>
                <w:szCs w:val="16"/>
              </w:rPr>
              <w:t>LTE_NR_MUSIM_plus_CT1-UEConTest</w:t>
            </w:r>
          </w:p>
        </w:tc>
        <w:tc>
          <w:tcPr>
            <w:tcW w:w="2323" w:type="dxa"/>
          </w:tcPr>
          <w:p w14:paraId="59701FD7" w14:textId="77777777" w:rsidR="002400B9" w:rsidRDefault="002400B9" w:rsidP="00096385">
            <w:r>
              <w:rPr>
                <w:sz w:val="16"/>
                <w:szCs w:val="16"/>
              </w:rPr>
              <w:t>9.2.3.1.30</w:t>
            </w:r>
          </w:p>
        </w:tc>
        <w:tc>
          <w:tcPr>
            <w:tcW w:w="998" w:type="dxa"/>
          </w:tcPr>
          <w:p w14:paraId="3D8273F7" w14:textId="77777777" w:rsidR="002400B9" w:rsidRDefault="002400B9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400B9" w14:paraId="6C278D1D" w14:textId="77777777" w:rsidTr="00096385">
        <w:tc>
          <w:tcPr>
            <w:tcW w:w="879" w:type="dxa"/>
          </w:tcPr>
          <w:p w14:paraId="4A4D279E" w14:textId="77777777" w:rsidR="002400B9" w:rsidRDefault="002400B9" w:rsidP="00096385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0CF5A847" w14:textId="77777777" w:rsidR="002400B9" w:rsidRDefault="002400B9" w:rsidP="00096385">
            <w:r>
              <w:rPr>
                <w:sz w:val="16"/>
                <w:szCs w:val="16"/>
              </w:rPr>
              <w:t>5243</w:t>
            </w:r>
          </w:p>
        </w:tc>
        <w:tc>
          <w:tcPr>
            <w:tcW w:w="517" w:type="dxa"/>
          </w:tcPr>
          <w:p w14:paraId="47455108" w14:textId="77777777" w:rsidR="002400B9" w:rsidRDefault="002400B9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42844F" w14:textId="77777777" w:rsidR="002400B9" w:rsidRDefault="002400B9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7DAB3D4" w14:textId="77777777" w:rsidR="002400B9" w:rsidRDefault="002400B9" w:rsidP="00096385">
            <w:r>
              <w:rPr>
                <w:sz w:val="16"/>
                <w:szCs w:val="16"/>
              </w:rPr>
              <w:t>Correction to LTE MUSIM TC 9.2.3.1.31</w:t>
            </w:r>
          </w:p>
        </w:tc>
        <w:tc>
          <w:tcPr>
            <w:tcW w:w="517" w:type="dxa"/>
          </w:tcPr>
          <w:p w14:paraId="3C31796C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0C00EC" w14:textId="77777777" w:rsidR="002400B9" w:rsidRDefault="002400B9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48C2BA9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073C8A4" w14:textId="77777777" w:rsidR="002400B9" w:rsidRDefault="002400B9" w:rsidP="00096385">
            <w:r>
              <w:rPr>
                <w:sz w:val="16"/>
                <w:szCs w:val="16"/>
              </w:rPr>
              <w:t>R5-234953</w:t>
            </w:r>
          </w:p>
        </w:tc>
        <w:tc>
          <w:tcPr>
            <w:tcW w:w="1597" w:type="dxa"/>
          </w:tcPr>
          <w:p w14:paraId="14E4F1AE" w14:textId="77777777" w:rsidR="002400B9" w:rsidRDefault="002400B9" w:rsidP="00096385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E18593C" w14:textId="77777777" w:rsidR="002400B9" w:rsidRDefault="002400B9" w:rsidP="00096385">
            <w:r>
              <w:rPr>
                <w:sz w:val="16"/>
                <w:szCs w:val="16"/>
              </w:rPr>
              <w:t>LTE_NR_MUSIM_plus_CT1-UEConTest</w:t>
            </w:r>
          </w:p>
        </w:tc>
        <w:tc>
          <w:tcPr>
            <w:tcW w:w="2323" w:type="dxa"/>
          </w:tcPr>
          <w:p w14:paraId="77240F09" w14:textId="77777777" w:rsidR="002400B9" w:rsidRDefault="002400B9" w:rsidP="00096385">
            <w:r>
              <w:rPr>
                <w:sz w:val="16"/>
                <w:szCs w:val="16"/>
              </w:rPr>
              <w:t>9.2.3.1.31</w:t>
            </w:r>
          </w:p>
        </w:tc>
        <w:tc>
          <w:tcPr>
            <w:tcW w:w="998" w:type="dxa"/>
          </w:tcPr>
          <w:p w14:paraId="3D61CDF9" w14:textId="77777777" w:rsidR="002400B9" w:rsidRDefault="002400B9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400B9" w14:paraId="405FFF6E" w14:textId="77777777" w:rsidTr="00096385">
        <w:tc>
          <w:tcPr>
            <w:tcW w:w="879" w:type="dxa"/>
          </w:tcPr>
          <w:p w14:paraId="445D9290" w14:textId="77777777" w:rsidR="002400B9" w:rsidRDefault="002400B9" w:rsidP="00096385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54CC700F" w14:textId="77777777" w:rsidR="002400B9" w:rsidRDefault="002400B9" w:rsidP="00096385">
            <w:r>
              <w:rPr>
                <w:sz w:val="16"/>
                <w:szCs w:val="16"/>
              </w:rPr>
              <w:t>5244</w:t>
            </w:r>
          </w:p>
        </w:tc>
        <w:tc>
          <w:tcPr>
            <w:tcW w:w="517" w:type="dxa"/>
          </w:tcPr>
          <w:p w14:paraId="41F3CFCF" w14:textId="77777777" w:rsidR="002400B9" w:rsidRDefault="002400B9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178024E" w14:textId="77777777" w:rsidR="002400B9" w:rsidRDefault="002400B9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3FD3677" w14:textId="77777777" w:rsidR="002400B9" w:rsidRDefault="002400B9" w:rsidP="00096385">
            <w:r>
              <w:rPr>
                <w:sz w:val="16"/>
                <w:szCs w:val="16"/>
              </w:rPr>
              <w:t>Correction to LTE MUSIM test case 9.3.1.19</w:t>
            </w:r>
          </w:p>
        </w:tc>
        <w:tc>
          <w:tcPr>
            <w:tcW w:w="517" w:type="dxa"/>
          </w:tcPr>
          <w:p w14:paraId="141F3BB0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419B38" w14:textId="77777777" w:rsidR="002400B9" w:rsidRDefault="002400B9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8EC6360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FAD1DEA" w14:textId="77777777" w:rsidR="002400B9" w:rsidRDefault="002400B9" w:rsidP="00096385">
            <w:r>
              <w:rPr>
                <w:sz w:val="16"/>
                <w:szCs w:val="16"/>
              </w:rPr>
              <w:t>R5-235312</w:t>
            </w:r>
          </w:p>
        </w:tc>
        <w:tc>
          <w:tcPr>
            <w:tcW w:w="1597" w:type="dxa"/>
          </w:tcPr>
          <w:p w14:paraId="7F614AC8" w14:textId="77777777" w:rsidR="002400B9" w:rsidRDefault="002400B9" w:rsidP="00096385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527EE460" w14:textId="77777777" w:rsidR="002400B9" w:rsidRDefault="002400B9" w:rsidP="00096385">
            <w:r>
              <w:rPr>
                <w:sz w:val="16"/>
                <w:szCs w:val="16"/>
              </w:rPr>
              <w:t>LTE_NR_MUSIM_plus_CT1-UEConTest</w:t>
            </w:r>
          </w:p>
        </w:tc>
        <w:tc>
          <w:tcPr>
            <w:tcW w:w="2323" w:type="dxa"/>
          </w:tcPr>
          <w:p w14:paraId="690C0B51" w14:textId="77777777" w:rsidR="002400B9" w:rsidRDefault="002400B9" w:rsidP="00096385">
            <w:r>
              <w:rPr>
                <w:sz w:val="16"/>
                <w:szCs w:val="16"/>
              </w:rPr>
              <w:t>9.3.1.19</w:t>
            </w:r>
          </w:p>
        </w:tc>
        <w:tc>
          <w:tcPr>
            <w:tcW w:w="998" w:type="dxa"/>
          </w:tcPr>
          <w:p w14:paraId="0E1B1778" w14:textId="77777777" w:rsidR="002400B9" w:rsidRDefault="002400B9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400B9" w14:paraId="38AA08AC" w14:textId="77777777" w:rsidTr="00096385">
        <w:tc>
          <w:tcPr>
            <w:tcW w:w="879" w:type="dxa"/>
          </w:tcPr>
          <w:p w14:paraId="3DD6F893" w14:textId="77777777" w:rsidR="002400B9" w:rsidRDefault="002400B9" w:rsidP="00096385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7B0B0287" w14:textId="77777777" w:rsidR="002400B9" w:rsidRDefault="002400B9" w:rsidP="00096385">
            <w:r>
              <w:rPr>
                <w:sz w:val="16"/>
                <w:szCs w:val="16"/>
              </w:rPr>
              <w:t>5246</w:t>
            </w:r>
          </w:p>
        </w:tc>
        <w:tc>
          <w:tcPr>
            <w:tcW w:w="517" w:type="dxa"/>
          </w:tcPr>
          <w:p w14:paraId="706D0128" w14:textId="77777777" w:rsidR="002400B9" w:rsidRDefault="002400B9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D24F26" w14:textId="77777777" w:rsidR="002400B9" w:rsidRDefault="002400B9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F3322C5" w14:textId="77777777" w:rsidR="002400B9" w:rsidRDefault="002400B9" w:rsidP="00096385">
            <w:r>
              <w:rPr>
                <w:sz w:val="16"/>
                <w:szCs w:val="16"/>
              </w:rPr>
              <w:t>Update to LTE MUSIM test case 9.3.1.20</w:t>
            </w:r>
          </w:p>
        </w:tc>
        <w:tc>
          <w:tcPr>
            <w:tcW w:w="517" w:type="dxa"/>
          </w:tcPr>
          <w:p w14:paraId="27C9C1B9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19AE1A" w14:textId="77777777" w:rsidR="002400B9" w:rsidRDefault="002400B9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E38D165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4C5E124" w14:textId="77777777" w:rsidR="002400B9" w:rsidRDefault="002400B9" w:rsidP="00096385">
            <w:r>
              <w:rPr>
                <w:sz w:val="16"/>
                <w:szCs w:val="16"/>
              </w:rPr>
              <w:t>R5-234957</w:t>
            </w:r>
          </w:p>
        </w:tc>
        <w:tc>
          <w:tcPr>
            <w:tcW w:w="1597" w:type="dxa"/>
          </w:tcPr>
          <w:p w14:paraId="465AFD91" w14:textId="77777777" w:rsidR="002400B9" w:rsidRDefault="002400B9" w:rsidP="00096385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BBE7533" w14:textId="77777777" w:rsidR="002400B9" w:rsidRDefault="002400B9" w:rsidP="00096385">
            <w:r>
              <w:rPr>
                <w:sz w:val="16"/>
                <w:szCs w:val="16"/>
              </w:rPr>
              <w:t>LTE_NR_MUSIM_plus_CT1-UEConTest</w:t>
            </w:r>
          </w:p>
        </w:tc>
        <w:tc>
          <w:tcPr>
            <w:tcW w:w="2323" w:type="dxa"/>
          </w:tcPr>
          <w:p w14:paraId="44A2F0FB" w14:textId="77777777" w:rsidR="002400B9" w:rsidRDefault="002400B9" w:rsidP="00096385">
            <w:r>
              <w:rPr>
                <w:sz w:val="16"/>
                <w:szCs w:val="16"/>
              </w:rPr>
              <w:t>9.3.1.20</w:t>
            </w:r>
          </w:p>
        </w:tc>
        <w:tc>
          <w:tcPr>
            <w:tcW w:w="998" w:type="dxa"/>
          </w:tcPr>
          <w:p w14:paraId="3A03A3A7" w14:textId="77777777" w:rsidR="002400B9" w:rsidRDefault="002400B9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400B9" w14:paraId="790E45D0" w14:textId="77777777" w:rsidTr="00096385">
        <w:tc>
          <w:tcPr>
            <w:tcW w:w="879" w:type="dxa"/>
          </w:tcPr>
          <w:p w14:paraId="6E1B8181" w14:textId="77777777" w:rsidR="002400B9" w:rsidRDefault="002400B9" w:rsidP="00096385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30441598" w14:textId="77777777" w:rsidR="002400B9" w:rsidRDefault="002400B9" w:rsidP="00096385">
            <w:r>
              <w:rPr>
                <w:sz w:val="16"/>
                <w:szCs w:val="16"/>
              </w:rPr>
              <w:t>0486</w:t>
            </w:r>
          </w:p>
        </w:tc>
        <w:tc>
          <w:tcPr>
            <w:tcW w:w="517" w:type="dxa"/>
          </w:tcPr>
          <w:p w14:paraId="3EFD3911" w14:textId="77777777" w:rsidR="002400B9" w:rsidRDefault="002400B9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831AA5" w14:textId="77777777" w:rsidR="002400B9" w:rsidRDefault="002400B9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A1DAC6" w14:textId="77777777" w:rsidR="002400B9" w:rsidRDefault="002400B9" w:rsidP="00096385">
            <w:r>
              <w:rPr>
                <w:sz w:val="16"/>
                <w:szCs w:val="16"/>
              </w:rPr>
              <w:t>Addition of PICS for MUSIM Test Function</w:t>
            </w:r>
          </w:p>
        </w:tc>
        <w:tc>
          <w:tcPr>
            <w:tcW w:w="517" w:type="dxa"/>
          </w:tcPr>
          <w:p w14:paraId="0752A591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A651AB" w14:textId="77777777" w:rsidR="002400B9" w:rsidRDefault="002400B9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F97C41E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C4B992D" w14:textId="77777777" w:rsidR="002400B9" w:rsidRDefault="002400B9" w:rsidP="00096385">
            <w:r>
              <w:rPr>
                <w:sz w:val="16"/>
                <w:szCs w:val="16"/>
              </w:rPr>
              <w:t>R5-233904</w:t>
            </w:r>
          </w:p>
        </w:tc>
        <w:tc>
          <w:tcPr>
            <w:tcW w:w="1597" w:type="dxa"/>
          </w:tcPr>
          <w:p w14:paraId="6B402AF0" w14:textId="77777777" w:rsidR="002400B9" w:rsidRDefault="002400B9" w:rsidP="00096385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17BC1FFE" w14:textId="77777777" w:rsidR="002400B9" w:rsidRDefault="002400B9" w:rsidP="00096385">
            <w:r>
              <w:rPr>
                <w:sz w:val="16"/>
                <w:szCs w:val="16"/>
              </w:rPr>
              <w:t>LTE_NR_MUSIM_plus_CT1-UEConTest</w:t>
            </w:r>
          </w:p>
        </w:tc>
        <w:tc>
          <w:tcPr>
            <w:tcW w:w="2323" w:type="dxa"/>
          </w:tcPr>
          <w:p w14:paraId="27240ED8" w14:textId="77777777" w:rsidR="002400B9" w:rsidRDefault="002400B9" w:rsidP="00096385">
            <w:r>
              <w:rPr>
                <w:sz w:val="16"/>
                <w:szCs w:val="16"/>
              </w:rPr>
              <w:t>A.4.3.13</w:t>
            </w:r>
          </w:p>
        </w:tc>
        <w:tc>
          <w:tcPr>
            <w:tcW w:w="998" w:type="dxa"/>
          </w:tcPr>
          <w:p w14:paraId="2D5A3775" w14:textId="77777777" w:rsidR="002400B9" w:rsidRDefault="002400B9" w:rsidP="00096385">
            <w:r>
              <w:rPr>
                <w:sz w:val="16"/>
                <w:szCs w:val="16"/>
              </w:rPr>
              <w:t xml:space="preserve">TS/TR ... CR ... ; TS/TR .38.523-1.. CR .3859.. ; TS/TR ... CR ... </w:t>
            </w:r>
          </w:p>
        </w:tc>
      </w:tr>
      <w:tr w:rsidR="002400B9" w14:paraId="7042F87E" w14:textId="77777777" w:rsidTr="00096385">
        <w:tc>
          <w:tcPr>
            <w:tcW w:w="879" w:type="dxa"/>
          </w:tcPr>
          <w:p w14:paraId="33993340" w14:textId="77777777" w:rsidR="002400B9" w:rsidRDefault="002400B9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74FED4D" w14:textId="77777777" w:rsidR="002400B9" w:rsidRDefault="002400B9" w:rsidP="00096385">
            <w:r>
              <w:rPr>
                <w:sz w:val="16"/>
                <w:szCs w:val="16"/>
              </w:rPr>
              <w:t>3859</w:t>
            </w:r>
          </w:p>
        </w:tc>
        <w:tc>
          <w:tcPr>
            <w:tcW w:w="517" w:type="dxa"/>
          </w:tcPr>
          <w:p w14:paraId="704F6EA6" w14:textId="77777777" w:rsidR="002400B9" w:rsidRDefault="002400B9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54C1AE" w14:textId="77777777" w:rsidR="002400B9" w:rsidRDefault="002400B9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896EEEC" w14:textId="77777777" w:rsidR="002400B9" w:rsidRDefault="002400B9" w:rsidP="00096385">
            <w:r>
              <w:rPr>
                <w:sz w:val="16"/>
                <w:szCs w:val="16"/>
              </w:rPr>
              <w:t>Update to NR Multi-SIM test case 8.1.5.10.2</w:t>
            </w:r>
          </w:p>
        </w:tc>
        <w:tc>
          <w:tcPr>
            <w:tcW w:w="517" w:type="dxa"/>
          </w:tcPr>
          <w:p w14:paraId="5158D536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F84DA9" w14:textId="77777777" w:rsidR="002400B9" w:rsidRDefault="002400B9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6BC82C73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95E32BB" w14:textId="77777777" w:rsidR="002400B9" w:rsidRDefault="002400B9" w:rsidP="00096385">
            <w:r>
              <w:rPr>
                <w:sz w:val="16"/>
                <w:szCs w:val="16"/>
              </w:rPr>
              <w:t>R5-233905</w:t>
            </w:r>
          </w:p>
        </w:tc>
        <w:tc>
          <w:tcPr>
            <w:tcW w:w="1597" w:type="dxa"/>
          </w:tcPr>
          <w:p w14:paraId="2DCD32FC" w14:textId="77777777" w:rsidR="002400B9" w:rsidRDefault="002400B9" w:rsidP="00096385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3429BB8C" w14:textId="77777777" w:rsidR="002400B9" w:rsidRDefault="002400B9" w:rsidP="00096385">
            <w:r>
              <w:rPr>
                <w:sz w:val="16"/>
                <w:szCs w:val="16"/>
              </w:rPr>
              <w:t>LTE_NR_MUSIM_plus_CT1-UEConTest</w:t>
            </w:r>
          </w:p>
        </w:tc>
        <w:tc>
          <w:tcPr>
            <w:tcW w:w="2323" w:type="dxa"/>
          </w:tcPr>
          <w:p w14:paraId="400CC712" w14:textId="77777777" w:rsidR="002400B9" w:rsidRDefault="002400B9" w:rsidP="00096385">
            <w:r>
              <w:rPr>
                <w:sz w:val="16"/>
                <w:szCs w:val="16"/>
              </w:rPr>
              <w:t>8.1.5.10.2</w:t>
            </w:r>
          </w:p>
        </w:tc>
        <w:tc>
          <w:tcPr>
            <w:tcW w:w="998" w:type="dxa"/>
          </w:tcPr>
          <w:p w14:paraId="453DD5E1" w14:textId="77777777" w:rsidR="002400B9" w:rsidRDefault="002400B9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400B9" w14:paraId="3958DCF0" w14:textId="77777777" w:rsidTr="00096385">
        <w:tc>
          <w:tcPr>
            <w:tcW w:w="879" w:type="dxa"/>
          </w:tcPr>
          <w:p w14:paraId="5443FF38" w14:textId="77777777" w:rsidR="002400B9" w:rsidRDefault="002400B9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FA2F483" w14:textId="77777777" w:rsidR="002400B9" w:rsidRDefault="002400B9" w:rsidP="00096385">
            <w:r>
              <w:rPr>
                <w:sz w:val="16"/>
                <w:szCs w:val="16"/>
              </w:rPr>
              <w:t>3979</w:t>
            </w:r>
          </w:p>
        </w:tc>
        <w:tc>
          <w:tcPr>
            <w:tcW w:w="517" w:type="dxa"/>
          </w:tcPr>
          <w:p w14:paraId="398B3861" w14:textId="77777777" w:rsidR="002400B9" w:rsidRDefault="002400B9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FEC592" w14:textId="77777777" w:rsidR="002400B9" w:rsidRDefault="002400B9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4EE2DD5" w14:textId="77777777" w:rsidR="002400B9" w:rsidRDefault="002400B9" w:rsidP="00096385">
            <w:r>
              <w:rPr>
                <w:sz w:val="16"/>
                <w:szCs w:val="16"/>
              </w:rPr>
              <w:t>Correction to NR MUSIM test case 9.1.5.2.10</w:t>
            </w:r>
          </w:p>
        </w:tc>
        <w:tc>
          <w:tcPr>
            <w:tcW w:w="517" w:type="dxa"/>
          </w:tcPr>
          <w:p w14:paraId="00611C46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865F61" w14:textId="77777777" w:rsidR="002400B9" w:rsidRDefault="002400B9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4605DDB0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A167BCE" w14:textId="77777777" w:rsidR="002400B9" w:rsidRDefault="002400B9" w:rsidP="00096385">
            <w:r>
              <w:rPr>
                <w:sz w:val="16"/>
                <w:szCs w:val="16"/>
              </w:rPr>
              <w:t>R5-235070</w:t>
            </w:r>
          </w:p>
        </w:tc>
        <w:tc>
          <w:tcPr>
            <w:tcW w:w="1597" w:type="dxa"/>
          </w:tcPr>
          <w:p w14:paraId="7B9889FD" w14:textId="77777777" w:rsidR="002400B9" w:rsidRDefault="002400B9" w:rsidP="00096385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5F2AE4A" w14:textId="77777777" w:rsidR="002400B9" w:rsidRDefault="002400B9" w:rsidP="00096385">
            <w:r>
              <w:rPr>
                <w:sz w:val="16"/>
                <w:szCs w:val="16"/>
              </w:rPr>
              <w:t>LTE_NR_MUSIM_plus_CT1-UEConTest</w:t>
            </w:r>
          </w:p>
        </w:tc>
        <w:tc>
          <w:tcPr>
            <w:tcW w:w="2323" w:type="dxa"/>
          </w:tcPr>
          <w:p w14:paraId="6A151EA1" w14:textId="77777777" w:rsidR="002400B9" w:rsidRDefault="002400B9" w:rsidP="00096385">
            <w:r>
              <w:rPr>
                <w:sz w:val="16"/>
                <w:szCs w:val="16"/>
              </w:rPr>
              <w:t>9.1.5.2.10</w:t>
            </w:r>
          </w:p>
        </w:tc>
        <w:tc>
          <w:tcPr>
            <w:tcW w:w="998" w:type="dxa"/>
          </w:tcPr>
          <w:p w14:paraId="4744E6D9" w14:textId="77777777" w:rsidR="002400B9" w:rsidRDefault="002400B9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400B9" w14:paraId="5279CDC5" w14:textId="77777777" w:rsidTr="00096385">
        <w:tc>
          <w:tcPr>
            <w:tcW w:w="879" w:type="dxa"/>
          </w:tcPr>
          <w:p w14:paraId="2120AF51" w14:textId="77777777" w:rsidR="002400B9" w:rsidRDefault="002400B9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7DF27EE1" w14:textId="77777777" w:rsidR="002400B9" w:rsidRDefault="002400B9" w:rsidP="00096385">
            <w:r>
              <w:rPr>
                <w:sz w:val="16"/>
                <w:szCs w:val="16"/>
              </w:rPr>
              <w:t>3174</w:t>
            </w:r>
          </w:p>
        </w:tc>
        <w:tc>
          <w:tcPr>
            <w:tcW w:w="517" w:type="dxa"/>
          </w:tcPr>
          <w:p w14:paraId="5AFA7061" w14:textId="77777777" w:rsidR="002400B9" w:rsidRDefault="002400B9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4B60FC8" w14:textId="77777777" w:rsidR="002400B9" w:rsidRDefault="002400B9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7883DA0" w14:textId="77777777" w:rsidR="002400B9" w:rsidRDefault="002400B9" w:rsidP="00096385">
            <w:r>
              <w:rPr>
                <w:sz w:val="16"/>
                <w:szCs w:val="16"/>
              </w:rPr>
              <w:t>Multi-SIM: NR MUSIM Test Model updates</w:t>
            </w:r>
          </w:p>
        </w:tc>
        <w:tc>
          <w:tcPr>
            <w:tcW w:w="517" w:type="dxa"/>
          </w:tcPr>
          <w:p w14:paraId="70B11863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017211" w14:textId="77777777" w:rsidR="002400B9" w:rsidRDefault="002400B9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381E9CB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9F2CEA4" w14:textId="77777777" w:rsidR="002400B9" w:rsidRDefault="002400B9" w:rsidP="00096385">
            <w:r>
              <w:rPr>
                <w:sz w:val="16"/>
                <w:szCs w:val="16"/>
              </w:rPr>
              <w:t>R5-235423</w:t>
            </w:r>
          </w:p>
        </w:tc>
        <w:tc>
          <w:tcPr>
            <w:tcW w:w="1597" w:type="dxa"/>
          </w:tcPr>
          <w:p w14:paraId="12EE1E68" w14:textId="77777777" w:rsidR="002400B9" w:rsidRDefault="002400B9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5411316E" w14:textId="77777777" w:rsidR="002400B9" w:rsidRDefault="002400B9" w:rsidP="00096385">
            <w:r>
              <w:rPr>
                <w:sz w:val="16"/>
                <w:szCs w:val="16"/>
              </w:rPr>
              <w:t>LTE_NR_MUSIM_plus_CT1-UEConTest</w:t>
            </w:r>
          </w:p>
        </w:tc>
        <w:tc>
          <w:tcPr>
            <w:tcW w:w="2323" w:type="dxa"/>
          </w:tcPr>
          <w:p w14:paraId="32A224E6" w14:textId="77777777" w:rsidR="002400B9" w:rsidRDefault="002400B9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6E6087" w14:textId="77777777" w:rsidR="002400B9" w:rsidRDefault="002400B9" w:rsidP="00096385">
            <w:pPr>
              <w:rPr>
                <w:sz w:val="16"/>
                <w:szCs w:val="16"/>
              </w:rPr>
            </w:pPr>
          </w:p>
        </w:tc>
      </w:tr>
    </w:tbl>
    <w:p w14:paraId="25D7D749" w14:textId="77777777" w:rsidR="002400B9" w:rsidRDefault="002400B9" w:rsidP="002400B9"/>
    <w:p w14:paraId="646AC164" w14:textId="77777777" w:rsidR="002400B9" w:rsidRDefault="002400B9" w:rsidP="002400B9"/>
    <w:p w14:paraId="67969246" w14:textId="77777777" w:rsidR="002400B9" w:rsidRPr="00917427" w:rsidRDefault="002400B9" w:rsidP="002400B9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RP-231657</w:t>
      </w:r>
      <w:r>
        <w:rPr>
          <w:b/>
          <w:i/>
          <w:noProof/>
          <w:sz w:val="28"/>
        </w:rPr>
        <w:fldChar w:fldCharType="end"/>
      </w:r>
    </w:p>
    <w:p w14:paraId="16766DC9" w14:textId="77777777" w:rsidR="002400B9" w:rsidRPr="00784730" w:rsidRDefault="002400B9" w:rsidP="002400B9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585E7024" w14:textId="77777777" w:rsidR="002400B9" w:rsidRPr="00050554" w:rsidRDefault="002400B9" w:rsidP="002400B9">
      <w:pPr>
        <w:rPr>
          <w:rFonts w:ascii="Arial" w:hAnsi="Arial" w:cs="Arial"/>
          <w:b/>
          <w:bCs/>
          <w:lang w:val="en-US"/>
        </w:rPr>
      </w:pPr>
    </w:p>
    <w:p w14:paraId="3A00F0CB" w14:textId="77777777" w:rsidR="002400B9" w:rsidRDefault="002400B9" w:rsidP="002400B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51225BCF" w14:textId="77777777" w:rsidR="002400B9" w:rsidRPr="00E145B1" w:rsidRDefault="002400B9" w:rsidP="002400B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UE Conformance - NR Multicast and Broadcast Services including CT and SA aspects (NR_MBS_5MBS_5MBUSA-UEConTest)</w:t>
      </w:r>
      <w:r>
        <w:rPr>
          <w:rFonts w:ascii="Arial" w:hAnsi="Arial" w:cs="Arial"/>
          <w:b/>
          <w:bCs/>
        </w:rPr>
        <w:fldChar w:fldCharType="end"/>
      </w:r>
    </w:p>
    <w:p w14:paraId="2E28F9A7" w14:textId="77777777" w:rsidR="002400B9" w:rsidRDefault="002400B9" w:rsidP="002400B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13.3.17</w:t>
      </w:r>
      <w:r>
        <w:rPr>
          <w:rFonts w:ascii="Arial" w:hAnsi="Arial" w:cs="Arial"/>
          <w:b/>
          <w:bCs/>
        </w:rPr>
        <w:fldChar w:fldCharType="end"/>
      </w:r>
    </w:p>
    <w:p w14:paraId="74FE5342" w14:textId="77777777" w:rsidR="002400B9" w:rsidRDefault="002400B9" w:rsidP="002400B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BCCF1C7" w14:textId="77777777" w:rsidR="002400B9" w:rsidRDefault="002400B9" w:rsidP="002400B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0644139" w14:textId="77777777" w:rsidR="002400B9" w:rsidRPr="004E535C" w:rsidRDefault="002400B9" w:rsidP="002400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400B9" w:rsidRPr="004E535C" w14:paraId="261EF926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127110F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2C62EC3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7FCBF2B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63E88C5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811D797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F889685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6033DEA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56B0C6E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6C8AA50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B3A6413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A1E22C3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1288854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B02D12A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400B9" w14:paraId="1AA6086D" w14:textId="77777777" w:rsidTr="00096385">
        <w:tc>
          <w:tcPr>
            <w:tcW w:w="879" w:type="dxa"/>
          </w:tcPr>
          <w:p w14:paraId="0D48E5D3" w14:textId="77777777" w:rsidR="002400B9" w:rsidRDefault="002400B9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40A579EA" w14:textId="77777777" w:rsidR="002400B9" w:rsidRDefault="002400B9" w:rsidP="00096385">
            <w:r>
              <w:rPr>
                <w:sz w:val="16"/>
                <w:szCs w:val="16"/>
              </w:rPr>
              <w:t>2850</w:t>
            </w:r>
          </w:p>
        </w:tc>
        <w:tc>
          <w:tcPr>
            <w:tcW w:w="517" w:type="dxa"/>
          </w:tcPr>
          <w:p w14:paraId="2742CA92" w14:textId="77777777" w:rsidR="002400B9" w:rsidRDefault="002400B9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61FE3B" w14:textId="77777777" w:rsidR="002400B9" w:rsidRDefault="002400B9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2630A4D" w14:textId="77777777" w:rsidR="002400B9" w:rsidRDefault="002400B9" w:rsidP="00096385">
            <w:r>
              <w:rPr>
                <w:sz w:val="16"/>
                <w:szCs w:val="16"/>
              </w:rPr>
              <w:t>Correction of DCI 4-0</w:t>
            </w:r>
          </w:p>
        </w:tc>
        <w:tc>
          <w:tcPr>
            <w:tcW w:w="517" w:type="dxa"/>
          </w:tcPr>
          <w:p w14:paraId="5C8F2940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2E710F" w14:textId="77777777" w:rsidR="002400B9" w:rsidRDefault="002400B9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FB45378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3F308BA" w14:textId="77777777" w:rsidR="002400B9" w:rsidRDefault="002400B9" w:rsidP="00096385">
            <w:r>
              <w:rPr>
                <w:sz w:val="16"/>
                <w:szCs w:val="16"/>
              </w:rPr>
              <w:t>R5-234457</w:t>
            </w:r>
          </w:p>
        </w:tc>
        <w:tc>
          <w:tcPr>
            <w:tcW w:w="1597" w:type="dxa"/>
          </w:tcPr>
          <w:p w14:paraId="1DA26ACA" w14:textId="77777777" w:rsidR="002400B9" w:rsidRDefault="002400B9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AE78917" w14:textId="77777777" w:rsidR="002400B9" w:rsidRDefault="002400B9" w:rsidP="00096385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</w:tcPr>
          <w:p w14:paraId="1F834306" w14:textId="77777777" w:rsidR="002400B9" w:rsidRDefault="002400B9" w:rsidP="00096385">
            <w:r>
              <w:rPr>
                <w:sz w:val="16"/>
                <w:szCs w:val="16"/>
              </w:rPr>
              <w:t>4.3.6.1.5.1</w:t>
            </w:r>
          </w:p>
        </w:tc>
        <w:tc>
          <w:tcPr>
            <w:tcW w:w="998" w:type="dxa"/>
          </w:tcPr>
          <w:p w14:paraId="09AF06D6" w14:textId="77777777" w:rsidR="002400B9" w:rsidRDefault="002400B9" w:rsidP="00096385">
            <w:r>
              <w:rPr>
                <w:sz w:val="16"/>
                <w:szCs w:val="16"/>
              </w:rPr>
              <w:t xml:space="preserve">TS/TR ... CR ... ; TS/TR ... CR ...  ; TS/TR ... CR ... </w:t>
            </w:r>
          </w:p>
        </w:tc>
      </w:tr>
      <w:tr w:rsidR="002400B9" w14:paraId="2ABCDE32" w14:textId="77777777" w:rsidTr="00096385">
        <w:tc>
          <w:tcPr>
            <w:tcW w:w="879" w:type="dxa"/>
          </w:tcPr>
          <w:p w14:paraId="6E9DF86A" w14:textId="77777777" w:rsidR="002400B9" w:rsidRDefault="002400B9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D4FEAE7" w14:textId="77777777" w:rsidR="002400B9" w:rsidRDefault="002400B9" w:rsidP="00096385">
            <w:r>
              <w:rPr>
                <w:sz w:val="16"/>
                <w:szCs w:val="16"/>
              </w:rPr>
              <w:t>2851</w:t>
            </w:r>
          </w:p>
        </w:tc>
        <w:tc>
          <w:tcPr>
            <w:tcW w:w="517" w:type="dxa"/>
          </w:tcPr>
          <w:p w14:paraId="3DF36514" w14:textId="77777777" w:rsidR="002400B9" w:rsidRDefault="002400B9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D797CD8" w14:textId="77777777" w:rsidR="002400B9" w:rsidRDefault="002400B9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8B7365E" w14:textId="77777777" w:rsidR="002400B9" w:rsidRDefault="002400B9" w:rsidP="00096385">
            <w:r>
              <w:rPr>
                <w:sz w:val="16"/>
                <w:szCs w:val="16"/>
              </w:rPr>
              <w:t>Correction of DCI 4-2</w:t>
            </w:r>
          </w:p>
        </w:tc>
        <w:tc>
          <w:tcPr>
            <w:tcW w:w="517" w:type="dxa"/>
          </w:tcPr>
          <w:p w14:paraId="27ADB46D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EF923D" w14:textId="77777777" w:rsidR="002400B9" w:rsidRDefault="002400B9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ACA036D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2F26190" w14:textId="77777777" w:rsidR="002400B9" w:rsidRDefault="002400B9" w:rsidP="00096385">
            <w:r>
              <w:rPr>
                <w:sz w:val="16"/>
                <w:szCs w:val="16"/>
              </w:rPr>
              <w:t>R5-235313</w:t>
            </w:r>
          </w:p>
        </w:tc>
        <w:tc>
          <w:tcPr>
            <w:tcW w:w="1597" w:type="dxa"/>
          </w:tcPr>
          <w:p w14:paraId="1795999F" w14:textId="77777777" w:rsidR="002400B9" w:rsidRDefault="002400B9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133271A" w14:textId="77777777" w:rsidR="002400B9" w:rsidRDefault="002400B9" w:rsidP="00096385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</w:tcPr>
          <w:p w14:paraId="026FEF15" w14:textId="77777777" w:rsidR="002400B9" w:rsidRDefault="002400B9" w:rsidP="00096385">
            <w:r>
              <w:rPr>
                <w:sz w:val="16"/>
                <w:szCs w:val="16"/>
              </w:rPr>
              <w:t>4.3.6.1.5.3</w:t>
            </w:r>
          </w:p>
        </w:tc>
        <w:tc>
          <w:tcPr>
            <w:tcW w:w="998" w:type="dxa"/>
          </w:tcPr>
          <w:p w14:paraId="1B33BBEB" w14:textId="77777777" w:rsidR="002400B9" w:rsidRDefault="002400B9" w:rsidP="00096385">
            <w:r>
              <w:rPr>
                <w:sz w:val="16"/>
                <w:szCs w:val="16"/>
              </w:rPr>
              <w:t xml:space="preserve">TS/TR ... CR ... ; TS/TR ... CR ...  ; TS/TR ... CR ... </w:t>
            </w:r>
          </w:p>
        </w:tc>
      </w:tr>
      <w:tr w:rsidR="002400B9" w14:paraId="638F11D8" w14:textId="77777777" w:rsidTr="00096385">
        <w:tc>
          <w:tcPr>
            <w:tcW w:w="879" w:type="dxa"/>
          </w:tcPr>
          <w:p w14:paraId="2AA4FB02" w14:textId="77777777" w:rsidR="002400B9" w:rsidRDefault="002400B9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163E4336" w14:textId="77777777" w:rsidR="002400B9" w:rsidRDefault="002400B9" w:rsidP="00096385">
            <w:r>
              <w:rPr>
                <w:sz w:val="16"/>
                <w:szCs w:val="16"/>
              </w:rPr>
              <w:t>2852</w:t>
            </w:r>
          </w:p>
        </w:tc>
        <w:tc>
          <w:tcPr>
            <w:tcW w:w="517" w:type="dxa"/>
          </w:tcPr>
          <w:p w14:paraId="6DA52D08" w14:textId="77777777" w:rsidR="002400B9" w:rsidRDefault="002400B9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BD7182" w14:textId="77777777" w:rsidR="002400B9" w:rsidRDefault="002400B9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B86DC2" w14:textId="77777777" w:rsidR="002400B9" w:rsidRDefault="002400B9" w:rsidP="00096385">
            <w:r>
              <w:rPr>
                <w:sz w:val="16"/>
                <w:szCs w:val="16"/>
              </w:rPr>
              <w:t>Update PDSCH-ConfigBroadcast-r17</w:t>
            </w:r>
          </w:p>
        </w:tc>
        <w:tc>
          <w:tcPr>
            <w:tcW w:w="517" w:type="dxa"/>
          </w:tcPr>
          <w:p w14:paraId="185763C0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9A8009" w14:textId="77777777" w:rsidR="002400B9" w:rsidRDefault="002400B9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12EB775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840C36C" w14:textId="77777777" w:rsidR="002400B9" w:rsidRDefault="002400B9" w:rsidP="00096385">
            <w:r>
              <w:rPr>
                <w:sz w:val="16"/>
                <w:szCs w:val="16"/>
              </w:rPr>
              <w:t>R5-234459</w:t>
            </w:r>
          </w:p>
        </w:tc>
        <w:tc>
          <w:tcPr>
            <w:tcW w:w="1597" w:type="dxa"/>
          </w:tcPr>
          <w:p w14:paraId="0795B764" w14:textId="77777777" w:rsidR="002400B9" w:rsidRDefault="002400B9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5A930CD" w14:textId="77777777" w:rsidR="002400B9" w:rsidRDefault="002400B9" w:rsidP="00096385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</w:tcPr>
          <w:p w14:paraId="16C1E82A" w14:textId="77777777" w:rsidR="002400B9" w:rsidRDefault="002400B9" w:rsidP="00096385">
            <w:r>
              <w:rPr>
                <w:sz w:val="16"/>
                <w:szCs w:val="16"/>
              </w:rPr>
              <w:t>4.6.7</w:t>
            </w:r>
          </w:p>
        </w:tc>
        <w:tc>
          <w:tcPr>
            <w:tcW w:w="998" w:type="dxa"/>
          </w:tcPr>
          <w:p w14:paraId="27F455DF" w14:textId="77777777" w:rsidR="002400B9" w:rsidRDefault="002400B9" w:rsidP="00096385">
            <w:r>
              <w:rPr>
                <w:sz w:val="16"/>
                <w:szCs w:val="16"/>
              </w:rPr>
              <w:t xml:space="preserve">TS/TR ... CR ... ; TS/TR ... CR ...  ; TS/TR ... CR ... </w:t>
            </w:r>
          </w:p>
        </w:tc>
      </w:tr>
      <w:tr w:rsidR="002400B9" w14:paraId="310632B0" w14:textId="77777777" w:rsidTr="00096385">
        <w:tc>
          <w:tcPr>
            <w:tcW w:w="879" w:type="dxa"/>
          </w:tcPr>
          <w:p w14:paraId="02AC7067" w14:textId="77777777" w:rsidR="002400B9" w:rsidRDefault="002400B9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C60C63B" w14:textId="77777777" w:rsidR="002400B9" w:rsidRDefault="002400B9" w:rsidP="00096385">
            <w:r>
              <w:rPr>
                <w:sz w:val="16"/>
                <w:szCs w:val="16"/>
              </w:rPr>
              <w:t>2853</w:t>
            </w:r>
          </w:p>
        </w:tc>
        <w:tc>
          <w:tcPr>
            <w:tcW w:w="517" w:type="dxa"/>
          </w:tcPr>
          <w:p w14:paraId="17A1A2B9" w14:textId="77777777" w:rsidR="002400B9" w:rsidRDefault="002400B9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EEC6328" w14:textId="77777777" w:rsidR="002400B9" w:rsidRDefault="002400B9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DA4C81A" w14:textId="77777777" w:rsidR="002400B9" w:rsidRDefault="002400B9" w:rsidP="00096385">
            <w:r>
              <w:rPr>
                <w:sz w:val="16"/>
                <w:szCs w:val="16"/>
              </w:rPr>
              <w:t>Add si-SchedulingInfo-v1700 for the TC scheduling SIB15 to SIB21</w:t>
            </w:r>
          </w:p>
        </w:tc>
        <w:tc>
          <w:tcPr>
            <w:tcW w:w="517" w:type="dxa"/>
          </w:tcPr>
          <w:p w14:paraId="759D6DBA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876212" w14:textId="77777777" w:rsidR="002400B9" w:rsidRDefault="002400B9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BCA1CC9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3BF3977" w14:textId="77777777" w:rsidR="002400B9" w:rsidRDefault="002400B9" w:rsidP="00096385">
            <w:r>
              <w:rPr>
                <w:sz w:val="16"/>
                <w:szCs w:val="16"/>
              </w:rPr>
              <w:t>R5-235415</w:t>
            </w:r>
          </w:p>
        </w:tc>
        <w:tc>
          <w:tcPr>
            <w:tcW w:w="1597" w:type="dxa"/>
          </w:tcPr>
          <w:p w14:paraId="1A0C5A2E" w14:textId="77777777" w:rsidR="002400B9" w:rsidRDefault="002400B9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6EC6948" w14:textId="77777777" w:rsidR="002400B9" w:rsidRDefault="002400B9" w:rsidP="00096385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</w:tcPr>
          <w:p w14:paraId="168FCF71" w14:textId="77777777" w:rsidR="002400B9" w:rsidRDefault="002400B9" w:rsidP="00096385">
            <w:r>
              <w:rPr>
                <w:sz w:val="16"/>
                <w:szCs w:val="16"/>
              </w:rPr>
              <w:t>4.6.1,4.6.3</w:t>
            </w:r>
          </w:p>
        </w:tc>
        <w:tc>
          <w:tcPr>
            <w:tcW w:w="998" w:type="dxa"/>
          </w:tcPr>
          <w:p w14:paraId="2615E530" w14:textId="77777777" w:rsidR="002400B9" w:rsidRDefault="002400B9" w:rsidP="00096385">
            <w:r>
              <w:rPr>
                <w:sz w:val="16"/>
                <w:szCs w:val="16"/>
              </w:rPr>
              <w:t xml:space="preserve">TS/TR ... CR ... ; TS/TR ... CR ...  ; TS/TR ... CR ... </w:t>
            </w:r>
          </w:p>
        </w:tc>
      </w:tr>
      <w:tr w:rsidR="002400B9" w14:paraId="06B60A96" w14:textId="77777777" w:rsidTr="00096385">
        <w:tc>
          <w:tcPr>
            <w:tcW w:w="879" w:type="dxa"/>
          </w:tcPr>
          <w:p w14:paraId="55D35204" w14:textId="77777777" w:rsidR="002400B9" w:rsidRDefault="002400B9" w:rsidP="00096385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26FE599E" w14:textId="77777777" w:rsidR="002400B9" w:rsidRDefault="002400B9" w:rsidP="00096385">
            <w:r>
              <w:rPr>
                <w:sz w:val="16"/>
                <w:szCs w:val="16"/>
              </w:rPr>
              <w:t>0507</w:t>
            </w:r>
          </w:p>
        </w:tc>
        <w:tc>
          <w:tcPr>
            <w:tcW w:w="517" w:type="dxa"/>
          </w:tcPr>
          <w:p w14:paraId="06C0C709" w14:textId="77777777" w:rsidR="002400B9" w:rsidRDefault="002400B9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A0666F" w14:textId="77777777" w:rsidR="002400B9" w:rsidRDefault="002400B9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8672B7" w14:textId="77777777" w:rsidR="002400B9" w:rsidRDefault="002400B9" w:rsidP="00096385">
            <w:r>
              <w:rPr>
                <w:sz w:val="16"/>
                <w:szCs w:val="16"/>
              </w:rPr>
              <w:t>Add pics for MBS new TC.</w:t>
            </w:r>
          </w:p>
        </w:tc>
        <w:tc>
          <w:tcPr>
            <w:tcW w:w="517" w:type="dxa"/>
          </w:tcPr>
          <w:p w14:paraId="60EB8768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B69213" w14:textId="77777777" w:rsidR="002400B9" w:rsidRDefault="002400B9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50EAEF4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F5AAE7D" w14:textId="77777777" w:rsidR="002400B9" w:rsidRDefault="002400B9" w:rsidP="00096385">
            <w:r>
              <w:rPr>
                <w:sz w:val="16"/>
                <w:szCs w:val="16"/>
              </w:rPr>
              <w:t>R5-234461</w:t>
            </w:r>
          </w:p>
        </w:tc>
        <w:tc>
          <w:tcPr>
            <w:tcW w:w="1597" w:type="dxa"/>
          </w:tcPr>
          <w:p w14:paraId="54E4E82C" w14:textId="77777777" w:rsidR="002400B9" w:rsidRDefault="002400B9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CABB613" w14:textId="77777777" w:rsidR="002400B9" w:rsidRDefault="002400B9" w:rsidP="00096385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</w:tcPr>
          <w:p w14:paraId="1274EBCB" w14:textId="77777777" w:rsidR="002400B9" w:rsidRDefault="002400B9" w:rsidP="00096385">
            <w:r>
              <w:rPr>
                <w:sz w:val="16"/>
                <w:szCs w:val="16"/>
              </w:rPr>
              <w:t>A.4.3.14</w:t>
            </w:r>
          </w:p>
        </w:tc>
        <w:tc>
          <w:tcPr>
            <w:tcW w:w="998" w:type="dxa"/>
          </w:tcPr>
          <w:p w14:paraId="2A868C03" w14:textId="77777777" w:rsidR="002400B9" w:rsidRDefault="002400B9" w:rsidP="00096385">
            <w:r>
              <w:rPr>
                <w:sz w:val="16"/>
                <w:szCs w:val="16"/>
              </w:rPr>
              <w:t xml:space="preserve">TS/TR ... CR ... ; TS/TR ... CR ...  ; TS/TR ... CR ... </w:t>
            </w:r>
          </w:p>
        </w:tc>
      </w:tr>
      <w:tr w:rsidR="002400B9" w14:paraId="62A08650" w14:textId="77777777" w:rsidTr="00096385">
        <w:tc>
          <w:tcPr>
            <w:tcW w:w="879" w:type="dxa"/>
          </w:tcPr>
          <w:p w14:paraId="10C0D883" w14:textId="77777777" w:rsidR="002400B9" w:rsidRDefault="002400B9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13EE006" w14:textId="77777777" w:rsidR="002400B9" w:rsidRDefault="002400B9" w:rsidP="00096385">
            <w:r>
              <w:rPr>
                <w:sz w:val="16"/>
                <w:szCs w:val="16"/>
              </w:rPr>
              <w:t>3921</w:t>
            </w:r>
          </w:p>
        </w:tc>
        <w:tc>
          <w:tcPr>
            <w:tcW w:w="517" w:type="dxa"/>
          </w:tcPr>
          <w:p w14:paraId="74251620" w14:textId="77777777" w:rsidR="002400B9" w:rsidRDefault="002400B9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CEC28F" w14:textId="77777777" w:rsidR="002400B9" w:rsidRDefault="002400B9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00AC863" w14:textId="77777777" w:rsidR="002400B9" w:rsidRDefault="002400B9" w:rsidP="00096385">
            <w:r>
              <w:rPr>
                <w:sz w:val="16"/>
                <w:szCs w:val="16"/>
              </w:rPr>
              <w:t>Update of MBS Broadcast for TC 14.1.1.4.x-Scell</w:t>
            </w:r>
          </w:p>
        </w:tc>
        <w:tc>
          <w:tcPr>
            <w:tcW w:w="517" w:type="dxa"/>
          </w:tcPr>
          <w:p w14:paraId="08B628AD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433CDA" w14:textId="77777777" w:rsidR="002400B9" w:rsidRDefault="002400B9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61826663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29ED315" w14:textId="77777777" w:rsidR="002400B9" w:rsidRDefault="002400B9" w:rsidP="00096385">
            <w:r>
              <w:rPr>
                <w:sz w:val="16"/>
                <w:szCs w:val="16"/>
              </w:rPr>
              <w:t>R5-234462</w:t>
            </w:r>
          </w:p>
        </w:tc>
        <w:tc>
          <w:tcPr>
            <w:tcW w:w="1597" w:type="dxa"/>
          </w:tcPr>
          <w:p w14:paraId="0214B4C9" w14:textId="77777777" w:rsidR="002400B9" w:rsidRDefault="002400B9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F682290" w14:textId="77777777" w:rsidR="002400B9" w:rsidRDefault="002400B9" w:rsidP="00096385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</w:tcPr>
          <w:p w14:paraId="0902DA37" w14:textId="77777777" w:rsidR="002400B9" w:rsidRDefault="002400B9" w:rsidP="00096385">
            <w:r>
              <w:rPr>
                <w:sz w:val="16"/>
                <w:szCs w:val="16"/>
              </w:rPr>
              <w:t>14.1.1.4</w:t>
            </w:r>
          </w:p>
        </w:tc>
        <w:tc>
          <w:tcPr>
            <w:tcW w:w="998" w:type="dxa"/>
          </w:tcPr>
          <w:p w14:paraId="4D7A29C0" w14:textId="77777777" w:rsidR="002400B9" w:rsidRDefault="002400B9" w:rsidP="00096385">
            <w:r>
              <w:rPr>
                <w:sz w:val="16"/>
                <w:szCs w:val="16"/>
              </w:rPr>
              <w:t xml:space="preserve">TS/TR ... CR ... ; TS/TR ... CR ...  ; TS/TR ... CR ... </w:t>
            </w:r>
          </w:p>
        </w:tc>
      </w:tr>
      <w:tr w:rsidR="002400B9" w14:paraId="3B93815C" w14:textId="77777777" w:rsidTr="00096385">
        <w:tc>
          <w:tcPr>
            <w:tcW w:w="879" w:type="dxa"/>
          </w:tcPr>
          <w:p w14:paraId="434D838E" w14:textId="77777777" w:rsidR="002400B9" w:rsidRDefault="002400B9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FBCA5EC" w14:textId="77777777" w:rsidR="002400B9" w:rsidRDefault="002400B9" w:rsidP="00096385">
            <w:r>
              <w:rPr>
                <w:sz w:val="16"/>
                <w:szCs w:val="16"/>
              </w:rPr>
              <w:t>3922</w:t>
            </w:r>
          </w:p>
        </w:tc>
        <w:tc>
          <w:tcPr>
            <w:tcW w:w="517" w:type="dxa"/>
          </w:tcPr>
          <w:p w14:paraId="5335FF36" w14:textId="77777777" w:rsidR="002400B9" w:rsidRDefault="002400B9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8CA876" w14:textId="77777777" w:rsidR="002400B9" w:rsidRDefault="002400B9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4279BA6" w14:textId="77777777" w:rsidR="002400B9" w:rsidRDefault="002400B9" w:rsidP="00096385">
            <w:r>
              <w:rPr>
                <w:sz w:val="16"/>
                <w:szCs w:val="16"/>
              </w:rPr>
              <w:t>Correction of MBS Broadcast for TC 14.1.1.1</w:t>
            </w:r>
          </w:p>
        </w:tc>
        <w:tc>
          <w:tcPr>
            <w:tcW w:w="517" w:type="dxa"/>
          </w:tcPr>
          <w:p w14:paraId="7E8AEE8A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EE3006" w14:textId="77777777" w:rsidR="002400B9" w:rsidRDefault="002400B9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76B534D0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0B7F937" w14:textId="77777777" w:rsidR="002400B9" w:rsidRDefault="002400B9" w:rsidP="00096385">
            <w:r>
              <w:rPr>
                <w:sz w:val="16"/>
                <w:szCs w:val="16"/>
              </w:rPr>
              <w:t>R5-234463</w:t>
            </w:r>
          </w:p>
        </w:tc>
        <w:tc>
          <w:tcPr>
            <w:tcW w:w="1597" w:type="dxa"/>
          </w:tcPr>
          <w:p w14:paraId="4CE06AF4" w14:textId="77777777" w:rsidR="002400B9" w:rsidRDefault="002400B9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873E06A" w14:textId="77777777" w:rsidR="002400B9" w:rsidRDefault="002400B9" w:rsidP="00096385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</w:tcPr>
          <w:p w14:paraId="7075312D" w14:textId="77777777" w:rsidR="002400B9" w:rsidRDefault="002400B9" w:rsidP="00096385">
            <w:r>
              <w:rPr>
                <w:sz w:val="16"/>
                <w:szCs w:val="16"/>
              </w:rPr>
              <w:t>14.1.1.1</w:t>
            </w:r>
          </w:p>
        </w:tc>
        <w:tc>
          <w:tcPr>
            <w:tcW w:w="998" w:type="dxa"/>
          </w:tcPr>
          <w:p w14:paraId="5AEC700D" w14:textId="77777777" w:rsidR="002400B9" w:rsidRDefault="002400B9" w:rsidP="00096385">
            <w:r>
              <w:rPr>
                <w:sz w:val="16"/>
                <w:szCs w:val="16"/>
              </w:rPr>
              <w:t xml:space="preserve">TS/TR ... CR ... ; TS/TR ... CR ...  ; TS/TR ... CR ... </w:t>
            </w:r>
          </w:p>
        </w:tc>
      </w:tr>
      <w:tr w:rsidR="002400B9" w14:paraId="54999630" w14:textId="77777777" w:rsidTr="00096385">
        <w:tc>
          <w:tcPr>
            <w:tcW w:w="879" w:type="dxa"/>
          </w:tcPr>
          <w:p w14:paraId="24D669B6" w14:textId="77777777" w:rsidR="002400B9" w:rsidRDefault="002400B9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0A222F0" w14:textId="77777777" w:rsidR="002400B9" w:rsidRDefault="002400B9" w:rsidP="00096385">
            <w:r>
              <w:rPr>
                <w:sz w:val="16"/>
                <w:szCs w:val="16"/>
              </w:rPr>
              <w:t>3923</w:t>
            </w:r>
          </w:p>
        </w:tc>
        <w:tc>
          <w:tcPr>
            <w:tcW w:w="517" w:type="dxa"/>
          </w:tcPr>
          <w:p w14:paraId="77233763" w14:textId="77777777" w:rsidR="002400B9" w:rsidRDefault="002400B9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D10C7E1" w14:textId="77777777" w:rsidR="002400B9" w:rsidRDefault="002400B9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D0C068" w14:textId="77777777" w:rsidR="002400B9" w:rsidRDefault="002400B9" w:rsidP="00096385">
            <w:r>
              <w:rPr>
                <w:sz w:val="16"/>
                <w:szCs w:val="16"/>
              </w:rPr>
              <w:t>Correction of MBS Broadcast for TC 14.1.2.2-14.1.2.3</w:t>
            </w:r>
          </w:p>
        </w:tc>
        <w:tc>
          <w:tcPr>
            <w:tcW w:w="517" w:type="dxa"/>
          </w:tcPr>
          <w:p w14:paraId="0E721C11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AB7A30" w14:textId="77777777" w:rsidR="002400B9" w:rsidRDefault="002400B9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2F7B5E40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ADB9CC9" w14:textId="77777777" w:rsidR="002400B9" w:rsidRDefault="002400B9" w:rsidP="00096385">
            <w:r>
              <w:rPr>
                <w:sz w:val="16"/>
                <w:szCs w:val="16"/>
              </w:rPr>
              <w:t>R5-235416</w:t>
            </w:r>
          </w:p>
        </w:tc>
        <w:tc>
          <w:tcPr>
            <w:tcW w:w="1597" w:type="dxa"/>
          </w:tcPr>
          <w:p w14:paraId="461A9533" w14:textId="77777777" w:rsidR="002400B9" w:rsidRDefault="002400B9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4DA98A0" w14:textId="77777777" w:rsidR="002400B9" w:rsidRDefault="002400B9" w:rsidP="00096385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</w:tcPr>
          <w:p w14:paraId="511DF675" w14:textId="77777777" w:rsidR="002400B9" w:rsidRDefault="002400B9" w:rsidP="00096385">
            <w:r>
              <w:rPr>
                <w:sz w:val="16"/>
                <w:szCs w:val="16"/>
              </w:rPr>
              <w:t>14.1.2.2,14.1.2.3</w:t>
            </w:r>
          </w:p>
        </w:tc>
        <w:tc>
          <w:tcPr>
            <w:tcW w:w="998" w:type="dxa"/>
          </w:tcPr>
          <w:p w14:paraId="0584D986" w14:textId="77777777" w:rsidR="002400B9" w:rsidRDefault="002400B9" w:rsidP="00096385">
            <w:r>
              <w:rPr>
                <w:sz w:val="16"/>
                <w:szCs w:val="16"/>
              </w:rPr>
              <w:t xml:space="preserve">TS/TR ... CR ... ; TS/TR ... CR ...  ; TS/TR ... CR ... </w:t>
            </w:r>
          </w:p>
        </w:tc>
      </w:tr>
      <w:tr w:rsidR="002400B9" w14:paraId="42AAAFAA" w14:textId="77777777" w:rsidTr="00096385">
        <w:tc>
          <w:tcPr>
            <w:tcW w:w="879" w:type="dxa"/>
          </w:tcPr>
          <w:p w14:paraId="2323853C" w14:textId="77777777" w:rsidR="002400B9" w:rsidRDefault="002400B9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4BB0173" w14:textId="77777777" w:rsidR="002400B9" w:rsidRDefault="002400B9" w:rsidP="00096385">
            <w:r>
              <w:rPr>
                <w:sz w:val="16"/>
                <w:szCs w:val="16"/>
              </w:rPr>
              <w:t>3924</w:t>
            </w:r>
          </w:p>
        </w:tc>
        <w:tc>
          <w:tcPr>
            <w:tcW w:w="517" w:type="dxa"/>
          </w:tcPr>
          <w:p w14:paraId="35336A86" w14:textId="77777777" w:rsidR="002400B9" w:rsidRDefault="002400B9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8A770A" w14:textId="77777777" w:rsidR="002400B9" w:rsidRDefault="002400B9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B0584BD" w14:textId="77777777" w:rsidR="002400B9" w:rsidRDefault="002400B9" w:rsidP="00096385">
            <w:r>
              <w:rPr>
                <w:sz w:val="16"/>
                <w:szCs w:val="16"/>
              </w:rPr>
              <w:t>Addition of MBS Multicast TC 14.2.1.1.3-Multiple G-RNTI</w:t>
            </w:r>
          </w:p>
        </w:tc>
        <w:tc>
          <w:tcPr>
            <w:tcW w:w="517" w:type="dxa"/>
          </w:tcPr>
          <w:p w14:paraId="0DC212CA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5797D6" w14:textId="77777777" w:rsidR="002400B9" w:rsidRDefault="002400B9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6068DF61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24E88FF" w14:textId="77777777" w:rsidR="002400B9" w:rsidRDefault="002400B9" w:rsidP="00096385">
            <w:r>
              <w:rPr>
                <w:sz w:val="16"/>
                <w:szCs w:val="16"/>
              </w:rPr>
              <w:t>R5-234465</w:t>
            </w:r>
          </w:p>
        </w:tc>
        <w:tc>
          <w:tcPr>
            <w:tcW w:w="1597" w:type="dxa"/>
          </w:tcPr>
          <w:p w14:paraId="09EA62AD" w14:textId="77777777" w:rsidR="002400B9" w:rsidRDefault="002400B9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FD8379F" w14:textId="77777777" w:rsidR="002400B9" w:rsidRDefault="002400B9" w:rsidP="00096385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</w:tcPr>
          <w:p w14:paraId="24DAD87B" w14:textId="77777777" w:rsidR="002400B9" w:rsidRDefault="002400B9" w:rsidP="00096385">
            <w:r>
              <w:rPr>
                <w:sz w:val="16"/>
                <w:szCs w:val="16"/>
              </w:rPr>
              <w:t>14.2.1.1.3(new)</w:t>
            </w:r>
          </w:p>
        </w:tc>
        <w:tc>
          <w:tcPr>
            <w:tcW w:w="998" w:type="dxa"/>
          </w:tcPr>
          <w:p w14:paraId="7AAFBB20" w14:textId="77777777" w:rsidR="002400B9" w:rsidRDefault="002400B9" w:rsidP="00096385">
            <w:r>
              <w:rPr>
                <w:sz w:val="16"/>
                <w:szCs w:val="16"/>
              </w:rPr>
              <w:t xml:space="preserve">TS/TR ... CR ... ; TS 38.523-2 CR 0387 ; TS/TR ... CR ... </w:t>
            </w:r>
          </w:p>
        </w:tc>
      </w:tr>
      <w:tr w:rsidR="002400B9" w14:paraId="46486DD8" w14:textId="77777777" w:rsidTr="00096385">
        <w:tc>
          <w:tcPr>
            <w:tcW w:w="879" w:type="dxa"/>
          </w:tcPr>
          <w:p w14:paraId="2921DC1C" w14:textId="77777777" w:rsidR="002400B9" w:rsidRDefault="002400B9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305DF5D" w14:textId="77777777" w:rsidR="002400B9" w:rsidRDefault="002400B9" w:rsidP="00096385">
            <w:r>
              <w:rPr>
                <w:sz w:val="16"/>
                <w:szCs w:val="16"/>
              </w:rPr>
              <w:t>3925</w:t>
            </w:r>
          </w:p>
        </w:tc>
        <w:tc>
          <w:tcPr>
            <w:tcW w:w="517" w:type="dxa"/>
          </w:tcPr>
          <w:p w14:paraId="6356A74F" w14:textId="77777777" w:rsidR="002400B9" w:rsidRDefault="002400B9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5D6834" w14:textId="77777777" w:rsidR="002400B9" w:rsidRDefault="002400B9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07358F3" w14:textId="77777777" w:rsidR="002400B9" w:rsidRDefault="002400B9" w:rsidP="00096385">
            <w:r>
              <w:rPr>
                <w:sz w:val="16"/>
                <w:szCs w:val="16"/>
              </w:rPr>
              <w:t>Addition of MBS Multicast TC 14.2.1.3.1-SPS-PTM transmission</w:t>
            </w:r>
          </w:p>
        </w:tc>
        <w:tc>
          <w:tcPr>
            <w:tcW w:w="517" w:type="dxa"/>
          </w:tcPr>
          <w:p w14:paraId="542835BF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A2C791" w14:textId="77777777" w:rsidR="002400B9" w:rsidRDefault="002400B9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70CEBDB8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65136F3" w14:textId="77777777" w:rsidR="002400B9" w:rsidRDefault="002400B9" w:rsidP="00096385">
            <w:r>
              <w:rPr>
                <w:sz w:val="16"/>
                <w:szCs w:val="16"/>
              </w:rPr>
              <w:t>R5-234466</w:t>
            </w:r>
          </w:p>
        </w:tc>
        <w:tc>
          <w:tcPr>
            <w:tcW w:w="1597" w:type="dxa"/>
          </w:tcPr>
          <w:p w14:paraId="34B5F2E7" w14:textId="77777777" w:rsidR="002400B9" w:rsidRDefault="002400B9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3344D9A" w14:textId="77777777" w:rsidR="002400B9" w:rsidRDefault="002400B9" w:rsidP="00096385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</w:tcPr>
          <w:p w14:paraId="4891E3F0" w14:textId="77777777" w:rsidR="002400B9" w:rsidRDefault="002400B9" w:rsidP="00096385">
            <w:r>
              <w:rPr>
                <w:sz w:val="16"/>
                <w:szCs w:val="16"/>
              </w:rPr>
              <w:t>14.2.1.3.1(new)</w:t>
            </w:r>
          </w:p>
        </w:tc>
        <w:tc>
          <w:tcPr>
            <w:tcW w:w="998" w:type="dxa"/>
          </w:tcPr>
          <w:p w14:paraId="1FE2439C" w14:textId="77777777" w:rsidR="002400B9" w:rsidRDefault="002400B9" w:rsidP="00096385">
            <w:r>
              <w:rPr>
                <w:sz w:val="16"/>
                <w:szCs w:val="16"/>
              </w:rPr>
              <w:t xml:space="preserve">TS/TR ... CR ... ; TS 38.523-2 CR 0387; TS/TR ... CR ... </w:t>
            </w:r>
          </w:p>
        </w:tc>
      </w:tr>
      <w:tr w:rsidR="002400B9" w14:paraId="70830601" w14:textId="77777777" w:rsidTr="00096385">
        <w:tc>
          <w:tcPr>
            <w:tcW w:w="879" w:type="dxa"/>
          </w:tcPr>
          <w:p w14:paraId="63AADDD2" w14:textId="77777777" w:rsidR="002400B9" w:rsidRDefault="002400B9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D0C9FC6" w14:textId="77777777" w:rsidR="002400B9" w:rsidRDefault="002400B9" w:rsidP="00096385">
            <w:r>
              <w:rPr>
                <w:sz w:val="16"/>
                <w:szCs w:val="16"/>
              </w:rPr>
              <w:t>3926</w:t>
            </w:r>
          </w:p>
        </w:tc>
        <w:tc>
          <w:tcPr>
            <w:tcW w:w="517" w:type="dxa"/>
          </w:tcPr>
          <w:p w14:paraId="585A4AA4" w14:textId="77777777" w:rsidR="002400B9" w:rsidRDefault="002400B9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EE5C02" w14:textId="77777777" w:rsidR="002400B9" w:rsidRDefault="002400B9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4C77D1" w14:textId="77777777" w:rsidR="002400B9" w:rsidRDefault="002400B9" w:rsidP="00096385">
            <w:r>
              <w:rPr>
                <w:sz w:val="16"/>
                <w:szCs w:val="16"/>
              </w:rPr>
              <w:t>Addition of MBS Multicast TC 14.2.1.3.2-SPS-PTM retransmission for multicast</w:t>
            </w:r>
          </w:p>
        </w:tc>
        <w:tc>
          <w:tcPr>
            <w:tcW w:w="517" w:type="dxa"/>
          </w:tcPr>
          <w:p w14:paraId="219D6485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2602C2" w14:textId="77777777" w:rsidR="002400B9" w:rsidRDefault="002400B9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0344880C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723F758" w14:textId="77777777" w:rsidR="002400B9" w:rsidRDefault="002400B9" w:rsidP="00096385">
            <w:r>
              <w:rPr>
                <w:sz w:val="16"/>
                <w:szCs w:val="16"/>
              </w:rPr>
              <w:t>R5-234467</w:t>
            </w:r>
          </w:p>
        </w:tc>
        <w:tc>
          <w:tcPr>
            <w:tcW w:w="1597" w:type="dxa"/>
          </w:tcPr>
          <w:p w14:paraId="39D4D3A6" w14:textId="77777777" w:rsidR="002400B9" w:rsidRDefault="002400B9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4C84845" w14:textId="77777777" w:rsidR="002400B9" w:rsidRDefault="002400B9" w:rsidP="00096385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</w:tcPr>
          <w:p w14:paraId="0289450E" w14:textId="77777777" w:rsidR="002400B9" w:rsidRDefault="002400B9" w:rsidP="00096385">
            <w:r>
              <w:rPr>
                <w:sz w:val="16"/>
                <w:szCs w:val="16"/>
              </w:rPr>
              <w:t>14.2.1.3.2 (new)</w:t>
            </w:r>
          </w:p>
        </w:tc>
        <w:tc>
          <w:tcPr>
            <w:tcW w:w="998" w:type="dxa"/>
          </w:tcPr>
          <w:p w14:paraId="672AD039" w14:textId="77777777" w:rsidR="002400B9" w:rsidRDefault="002400B9" w:rsidP="00096385">
            <w:r>
              <w:rPr>
                <w:sz w:val="16"/>
                <w:szCs w:val="16"/>
              </w:rPr>
              <w:t xml:space="preserve">TS/TR ... CR ... ; TS 38.523-2 CR 0387 ; TS/TR ... CR ... </w:t>
            </w:r>
          </w:p>
        </w:tc>
      </w:tr>
      <w:tr w:rsidR="002400B9" w14:paraId="3D1DDCEC" w14:textId="77777777" w:rsidTr="00096385">
        <w:tc>
          <w:tcPr>
            <w:tcW w:w="879" w:type="dxa"/>
          </w:tcPr>
          <w:p w14:paraId="6D8A4966" w14:textId="77777777" w:rsidR="002400B9" w:rsidRDefault="002400B9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D2EC3C4" w14:textId="77777777" w:rsidR="002400B9" w:rsidRDefault="002400B9" w:rsidP="00096385">
            <w:r>
              <w:rPr>
                <w:sz w:val="16"/>
                <w:szCs w:val="16"/>
              </w:rPr>
              <w:t>3927</w:t>
            </w:r>
          </w:p>
        </w:tc>
        <w:tc>
          <w:tcPr>
            <w:tcW w:w="517" w:type="dxa"/>
          </w:tcPr>
          <w:p w14:paraId="36191DD4" w14:textId="77777777" w:rsidR="002400B9" w:rsidRDefault="002400B9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9A2FF2" w14:textId="77777777" w:rsidR="002400B9" w:rsidRDefault="002400B9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22E4043" w14:textId="77777777" w:rsidR="002400B9" w:rsidRDefault="002400B9" w:rsidP="00096385">
            <w:r>
              <w:rPr>
                <w:sz w:val="16"/>
                <w:szCs w:val="16"/>
              </w:rPr>
              <w:t>Addition of MBS Multicast TC 14.2.1.3.3-SPS-PTP retransmission for multicast</w:t>
            </w:r>
          </w:p>
        </w:tc>
        <w:tc>
          <w:tcPr>
            <w:tcW w:w="517" w:type="dxa"/>
          </w:tcPr>
          <w:p w14:paraId="0364332B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0BB085" w14:textId="77777777" w:rsidR="002400B9" w:rsidRDefault="002400B9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797FA51F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0EE890E" w14:textId="77777777" w:rsidR="002400B9" w:rsidRDefault="002400B9" w:rsidP="00096385">
            <w:r>
              <w:rPr>
                <w:sz w:val="16"/>
                <w:szCs w:val="16"/>
              </w:rPr>
              <w:t>R5-234468</w:t>
            </w:r>
          </w:p>
        </w:tc>
        <w:tc>
          <w:tcPr>
            <w:tcW w:w="1597" w:type="dxa"/>
          </w:tcPr>
          <w:p w14:paraId="4A0C9C0D" w14:textId="77777777" w:rsidR="002400B9" w:rsidRDefault="002400B9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0CB80E1" w14:textId="77777777" w:rsidR="002400B9" w:rsidRDefault="002400B9" w:rsidP="00096385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</w:tcPr>
          <w:p w14:paraId="7A1C0FA0" w14:textId="77777777" w:rsidR="002400B9" w:rsidRDefault="002400B9" w:rsidP="00096385">
            <w:r>
              <w:rPr>
                <w:sz w:val="16"/>
                <w:szCs w:val="16"/>
              </w:rPr>
              <w:t>14.2.1.3.3(new)</w:t>
            </w:r>
          </w:p>
        </w:tc>
        <w:tc>
          <w:tcPr>
            <w:tcW w:w="998" w:type="dxa"/>
          </w:tcPr>
          <w:p w14:paraId="21906FCD" w14:textId="77777777" w:rsidR="002400B9" w:rsidRDefault="002400B9" w:rsidP="00096385">
            <w:r>
              <w:rPr>
                <w:sz w:val="16"/>
                <w:szCs w:val="16"/>
              </w:rPr>
              <w:t xml:space="preserve">TS/TR ... CR ... ; TS 38.523-2 CR 0387; TS/TR ... CR ... </w:t>
            </w:r>
          </w:p>
        </w:tc>
      </w:tr>
      <w:tr w:rsidR="002400B9" w14:paraId="5E83805D" w14:textId="77777777" w:rsidTr="00096385">
        <w:tc>
          <w:tcPr>
            <w:tcW w:w="879" w:type="dxa"/>
          </w:tcPr>
          <w:p w14:paraId="3DB10E38" w14:textId="77777777" w:rsidR="002400B9" w:rsidRDefault="002400B9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C7B54EE" w14:textId="77777777" w:rsidR="002400B9" w:rsidRDefault="002400B9" w:rsidP="00096385">
            <w:r>
              <w:rPr>
                <w:sz w:val="16"/>
                <w:szCs w:val="16"/>
              </w:rPr>
              <w:t>3928</w:t>
            </w:r>
          </w:p>
        </w:tc>
        <w:tc>
          <w:tcPr>
            <w:tcW w:w="517" w:type="dxa"/>
          </w:tcPr>
          <w:p w14:paraId="32761F74" w14:textId="77777777" w:rsidR="002400B9" w:rsidRDefault="002400B9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A17BAE" w14:textId="77777777" w:rsidR="002400B9" w:rsidRDefault="002400B9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12BA8B" w14:textId="77777777" w:rsidR="002400B9" w:rsidRDefault="002400B9" w:rsidP="00096385">
            <w:r>
              <w:rPr>
                <w:sz w:val="16"/>
                <w:szCs w:val="16"/>
              </w:rPr>
              <w:t>Addition of MBS Multicast TC 14.2.1.3.4-SPS-CS-RNTI release</w:t>
            </w:r>
          </w:p>
        </w:tc>
        <w:tc>
          <w:tcPr>
            <w:tcW w:w="517" w:type="dxa"/>
          </w:tcPr>
          <w:p w14:paraId="778B5BE8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51C553" w14:textId="77777777" w:rsidR="002400B9" w:rsidRDefault="002400B9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340BC650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2C3B7A4" w14:textId="77777777" w:rsidR="002400B9" w:rsidRDefault="002400B9" w:rsidP="00096385">
            <w:r>
              <w:rPr>
                <w:sz w:val="16"/>
                <w:szCs w:val="16"/>
              </w:rPr>
              <w:t>R5-234469</w:t>
            </w:r>
          </w:p>
        </w:tc>
        <w:tc>
          <w:tcPr>
            <w:tcW w:w="1597" w:type="dxa"/>
          </w:tcPr>
          <w:p w14:paraId="6968DA7A" w14:textId="77777777" w:rsidR="002400B9" w:rsidRDefault="002400B9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6927A98" w14:textId="77777777" w:rsidR="002400B9" w:rsidRDefault="002400B9" w:rsidP="00096385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</w:tcPr>
          <w:p w14:paraId="6C761838" w14:textId="77777777" w:rsidR="002400B9" w:rsidRDefault="002400B9" w:rsidP="00096385">
            <w:r>
              <w:rPr>
                <w:sz w:val="16"/>
                <w:szCs w:val="16"/>
              </w:rPr>
              <w:t>14.2.1.3.4(new)</w:t>
            </w:r>
          </w:p>
        </w:tc>
        <w:tc>
          <w:tcPr>
            <w:tcW w:w="998" w:type="dxa"/>
          </w:tcPr>
          <w:p w14:paraId="098C180E" w14:textId="77777777" w:rsidR="002400B9" w:rsidRDefault="002400B9" w:rsidP="00096385">
            <w:r>
              <w:rPr>
                <w:sz w:val="16"/>
                <w:szCs w:val="16"/>
              </w:rPr>
              <w:t xml:space="preserve">TS/TR ... CR ... ; TS 38.523-2 CR 0387; TS/TR ... CR ... </w:t>
            </w:r>
          </w:p>
        </w:tc>
      </w:tr>
      <w:tr w:rsidR="002400B9" w14:paraId="3406A7F3" w14:textId="77777777" w:rsidTr="00096385">
        <w:tc>
          <w:tcPr>
            <w:tcW w:w="879" w:type="dxa"/>
          </w:tcPr>
          <w:p w14:paraId="75E06139" w14:textId="77777777" w:rsidR="002400B9" w:rsidRDefault="002400B9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BFEC80F" w14:textId="77777777" w:rsidR="002400B9" w:rsidRDefault="002400B9" w:rsidP="00096385">
            <w:r>
              <w:rPr>
                <w:sz w:val="16"/>
                <w:szCs w:val="16"/>
              </w:rPr>
              <w:t>3929</w:t>
            </w:r>
          </w:p>
        </w:tc>
        <w:tc>
          <w:tcPr>
            <w:tcW w:w="517" w:type="dxa"/>
          </w:tcPr>
          <w:p w14:paraId="384DC722" w14:textId="77777777" w:rsidR="002400B9" w:rsidRDefault="002400B9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DD3B78" w14:textId="77777777" w:rsidR="002400B9" w:rsidRDefault="002400B9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43F3573" w14:textId="77777777" w:rsidR="002400B9" w:rsidRDefault="002400B9" w:rsidP="00096385">
            <w:r>
              <w:rPr>
                <w:sz w:val="16"/>
                <w:szCs w:val="16"/>
              </w:rPr>
              <w:t>Addition of MBS Multicast TC 14.2.5.2.2-UE-requested to join MBS multicast session-User is outside of local MBS service area</w:t>
            </w:r>
          </w:p>
        </w:tc>
        <w:tc>
          <w:tcPr>
            <w:tcW w:w="517" w:type="dxa"/>
          </w:tcPr>
          <w:p w14:paraId="77F241DC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D580E5" w14:textId="77777777" w:rsidR="002400B9" w:rsidRDefault="002400B9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0BEA14A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C3E7464" w14:textId="77777777" w:rsidR="002400B9" w:rsidRDefault="002400B9" w:rsidP="00096385">
            <w:r>
              <w:rPr>
                <w:sz w:val="16"/>
                <w:szCs w:val="16"/>
              </w:rPr>
              <w:t>R5-234470</w:t>
            </w:r>
          </w:p>
        </w:tc>
        <w:tc>
          <w:tcPr>
            <w:tcW w:w="1597" w:type="dxa"/>
          </w:tcPr>
          <w:p w14:paraId="4303F85E" w14:textId="77777777" w:rsidR="002400B9" w:rsidRDefault="002400B9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A5C1866" w14:textId="77777777" w:rsidR="002400B9" w:rsidRDefault="002400B9" w:rsidP="00096385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</w:tcPr>
          <w:p w14:paraId="0A20CA43" w14:textId="77777777" w:rsidR="002400B9" w:rsidRDefault="002400B9" w:rsidP="00096385">
            <w:r>
              <w:rPr>
                <w:sz w:val="16"/>
                <w:szCs w:val="16"/>
              </w:rPr>
              <w:t>14.2.5.2.2(new)</w:t>
            </w:r>
          </w:p>
        </w:tc>
        <w:tc>
          <w:tcPr>
            <w:tcW w:w="998" w:type="dxa"/>
          </w:tcPr>
          <w:p w14:paraId="26FC3193" w14:textId="77777777" w:rsidR="002400B9" w:rsidRDefault="002400B9" w:rsidP="00096385">
            <w:r>
              <w:rPr>
                <w:sz w:val="16"/>
                <w:szCs w:val="16"/>
              </w:rPr>
              <w:t xml:space="preserve">TS/TR ... CR ... ; TS 38.523-2 CR 0387; TS/TR ... CR ... </w:t>
            </w:r>
          </w:p>
        </w:tc>
      </w:tr>
      <w:tr w:rsidR="002400B9" w14:paraId="16DF6644" w14:textId="77777777" w:rsidTr="00096385">
        <w:tc>
          <w:tcPr>
            <w:tcW w:w="879" w:type="dxa"/>
          </w:tcPr>
          <w:p w14:paraId="7E65DD0E" w14:textId="77777777" w:rsidR="002400B9" w:rsidRDefault="002400B9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4DE62BD" w14:textId="77777777" w:rsidR="002400B9" w:rsidRDefault="002400B9" w:rsidP="00096385">
            <w:r>
              <w:rPr>
                <w:sz w:val="16"/>
                <w:szCs w:val="16"/>
              </w:rPr>
              <w:t>3930</w:t>
            </w:r>
          </w:p>
        </w:tc>
        <w:tc>
          <w:tcPr>
            <w:tcW w:w="517" w:type="dxa"/>
          </w:tcPr>
          <w:p w14:paraId="027EC1DC" w14:textId="77777777" w:rsidR="002400B9" w:rsidRDefault="002400B9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DFB630" w14:textId="77777777" w:rsidR="002400B9" w:rsidRDefault="002400B9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85D4228" w14:textId="77777777" w:rsidR="002400B9" w:rsidRDefault="002400B9" w:rsidP="00096385">
            <w:r>
              <w:rPr>
                <w:sz w:val="16"/>
                <w:szCs w:val="16"/>
              </w:rPr>
              <w:t>Addition of MBS Multicast TC 14.2.5.2.3-UE-requested to join MBS multicast session-MBS session has not started or will not start soon</w:t>
            </w:r>
          </w:p>
        </w:tc>
        <w:tc>
          <w:tcPr>
            <w:tcW w:w="517" w:type="dxa"/>
          </w:tcPr>
          <w:p w14:paraId="3CBFC688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302C9E" w14:textId="77777777" w:rsidR="002400B9" w:rsidRDefault="002400B9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672C81BD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17A0F6B" w14:textId="77777777" w:rsidR="002400B9" w:rsidRDefault="002400B9" w:rsidP="00096385">
            <w:r>
              <w:rPr>
                <w:sz w:val="16"/>
                <w:szCs w:val="16"/>
              </w:rPr>
              <w:t>R5-234471</w:t>
            </w:r>
          </w:p>
        </w:tc>
        <w:tc>
          <w:tcPr>
            <w:tcW w:w="1597" w:type="dxa"/>
          </w:tcPr>
          <w:p w14:paraId="32AE5AF5" w14:textId="77777777" w:rsidR="002400B9" w:rsidRDefault="002400B9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5E42FBC" w14:textId="77777777" w:rsidR="002400B9" w:rsidRDefault="002400B9" w:rsidP="00096385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</w:tcPr>
          <w:p w14:paraId="7E082B1D" w14:textId="77777777" w:rsidR="002400B9" w:rsidRDefault="002400B9" w:rsidP="00096385">
            <w:r>
              <w:rPr>
                <w:sz w:val="16"/>
                <w:szCs w:val="16"/>
              </w:rPr>
              <w:t>14.2.5.2.3(new)</w:t>
            </w:r>
          </w:p>
        </w:tc>
        <w:tc>
          <w:tcPr>
            <w:tcW w:w="998" w:type="dxa"/>
          </w:tcPr>
          <w:p w14:paraId="1A6B065A" w14:textId="77777777" w:rsidR="002400B9" w:rsidRDefault="002400B9" w:rsidP="00096385">
            <w:r>
              <w:rPr>
                <w:sz w:val="16"/>
                <w:szCs w:val="16"/>
              </w:rPr>
              <w:t xml:space="preserve">TS/TR ... CR ... ; TS 38.523-2 CR 0387 ; TS/TR ... CR ... </w:t>
            </w:r>
          </w:p>
        </w:tc>
      </w:tr>
      <w:tr w:rsidR="002400B9" w14:paraId="332C174E" w14:textId="77777777" w:rsidTr="00096385">
        <w:tc>
          <w:tcPr>
            <w:tcW w:w="879" w:type="dxa"/>
          </w:tcPr>
          <w:p w14:paraId="136301B1" w14:textId="77777777" w:rsidR="002400B9" w:rsidRDefault="002400B9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844A59C" w14:textId="77777777" w:rsidR="002400B9" w:rsidRDefault="002400B9" w:rsidP="00096385">
            <w:r>
              <w:rPr>
                <w:sz w:val="16"/>
                <w:szCs w:val="16"/>
              </w:rPr>
              <w:t>3931</w:t>
            </w:r>
          </w:p>
        </w:tc>
        <w:tc>
          <w:tcPr>
            <w:tcW w:w="517" w:type="dxa"/>
          </w:tcPr>
          <w:p w14:paraId="5C92485B" w14:textId="77777777" w:rsidR="002400B9" w:rsidRDefault="002400B9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EEC078" w14:textId="77777777" w:rsidR="002400B9" w:rsidRDefault="002400B9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C5AADA2" w14:textId="77777777" w:rsidR="002400B9" w:rsidRDefault="002400B9" w:rsidP="00096385">
            <w:r>
              <w:rPr>
                <w:sz w:val="16"/>
                <w:szCs w:val="16"/>
              </w:rPr>
              <w:t>Addition of MBS Multicast TC 14.2.5.2.4-UE-requested to leave MBS multicast session</w:t>
            </w:r>
          </w:p>
        </w:tc>
        <w:tc>
          <w:tcPr>
            <w:tcW w:w="517" w:type="dxa"/>
          </w:tcPr>
          <w:p w14:paraId="4DC40B60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F52E73" w14:textId="77777777" w:rsidR="002400B9" w:rsidRDefault="002400B9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7D03E40A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95053FD" w14:textId="77777777" w:rsidR="002400B9" w:rsidRDefault="002400B9" w:rsidP="00096385">
            <w:r>
              <w:rPr>
                <w:sz w:val="16"/>
                <w:szCs w:val="16"/>
              </w:rPr>
              <w:t>R5-234472</w:t>
            </w:r>
          </w:p>
        </w:tc>
        <w:tc>
          <w:tcPr>
            <w:tcW w:w="1597" w:type="dxa"/>
          </w:tcPr>
          <w:p w14:paraId="39B2CA3B" w14:textId="77777777" w:rsidR="002400B9" w:rsidRDefault="002400B9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B05118D" w14:textId="77777777" w:rsidR="002400B9" w:rsidRDefault="002400B9" w:rsidP="00096385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</w:tcPr>
          <w:p w14:paraId="2C7F1914" w14:textId="77777777" w:rsidR="002400B9" w:rsidRDefault="002400B9" w:rsidP="00096385">
            <w:r>
              <w:rPr>
                <w:sz w:val="16"/>
                <w:szCs w:val="16"/>
              </w:rPr>
              <w:t>14.2.5.2.4(new)</w:t>
            </w:r>
          </w:p>
        </w:tc>
        <w:tc>
          <w:tcPr>
            <w:tcW w:w="998" w:type="dxa"/>
          </w:tcPr>
          <w:p w14:paraId="22F1D95A" w14:textId="77777777" w:rsidR="002400B9" w:rsidRDefault="002400B9" w:rsidP="00096385">
            <w:r>
              <w:rPr>
                <w:sz w:val="16"/>
                <w:szCs w:val="16"/>
              </w:rPr>
              <w:t xml:space="preserve">TS/TR ... CR ... ; TS 38.523-2 CR 0387; TS/TR ... CR ... </w:t>
            </w:r>
          </w:p>
        </w:tc>
      </w:tr>
      <w:tr w:rsidR="002400B9" w14:paraId="60388798" w14:textId="77777777" w:rsidTr="00096385">
        <w:tc>
          <w:tcPr>
            <w:tcW w:w="879" w:type="dxa"/>
          </w:tcPr>
          <w:p w14:paraId="3D86DB5C" w14:textId="77777777" w:rsidR="002400B9" w:rsidRDefault="002400B9" w:rsidP="00096385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799A31F5" w14:textId="77777777" w:rsidR="002400B9" w:rsidRDefault="002400B9" w:rsidP="00096385">
            <w:r>
              <w:rPr>
                <w:sz w:val="16"/>
                <w:szCs w:val="16"/>
              </w:rPr>
              <w:t>0387</w:t>
            </w:r>
          </w:p>
        </w:tc>
        <w:tc>
          <w:tcPr>
            <w:tcW w:w="517" w:type="dxa"/>
          </w:tcPr>
          <w:p w14:paraId="2B7B8688" w14:textId="77777777" w:rsidR="002400B9" w:rsidRDefault="002400B9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E4D311" w14:textId="77777777" w:rsidR="002400B9" w:rsidRDefault="002400B9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820DD7" w14:textId="77777777" w:rsidR="002400B9" w:rsidRDefault="002400B9" w:rsidP="00096385">
            <w:r>
              <w:rPr>
                <w:sz w:val="16"/>
                <w:szCs w:val="16"/>
              </w:rPr>
              <w:t>Addition of test applicablity for MBS TC</w:t>
            </w:r>
          </w:p>
        </w:tc>
        <w:tc>
          <w:tcPr>
            <w:tcW w:w="517" w:type="dxa"/>
          </w:tcPr>
          <w:p w14:paraId="6559C2B3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8F45D0" w14:textId="77777777" w:rsidR="002400B9" w:rsidRDefault="002400B9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76760EE8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A26CC06" w14:textId="77777777" w:rsidR="002400B9" w:rsidRDefault="002400B9" w:rsidP="00096385">
            <w:r>
              <w:rPr>
                <w:sz w:val="16"/>
                <w:szCs w:val="16"/>
              </w:rPr>
              <w:t>R5-234473</w:t>
            </w:r>
          </w:p>
        </w:tc>
        <w:tc>
          <w:tcPr>
            <w:tcW w:w="1597" w:type="dxa"/>
          </w:tcPr>
          <w:p w14:paraId="2D6DD1D4" w14:textId="77777777" w:rsidR="002400B9" w:rsidRDefault="002400B9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9178F13" w14:textId="77777777" w:rsidR="002400B9" w:rsidRDefault="002400B9" w:rsidP="00096385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</w:tcPr>
          <w:p w14:paraId="47D8BCAB" w14:textId="77777777" w:rsidR="002400B9" w:rsidRDefault="002400B9" w:rsidP="00096385">
            <w:r>
              <w:rPr>
                <w:sz w:val="16"/>
                <w:szCs w:val="16"/>
              </w:rPr>
              <w:t>4.1,4.2</w:t>
            </w:r>
          </w:p>
        </w:tc>
        <w:tc>
          <w:tcPr>
            <w:tcW w:w="998" w:type="dxa"/>
          </w:tcPr>
          <w:p w14:paraId="60CAD41F" w14:textId="77777777" w:rsidR="002400B9" w:rsidRDefault="002400B9" w:rsidP="00096385">
            <w:r>
              <w:rPr>
                <w:sz w:val="16"/>
                <w:szCs w:val="16"/>
              </w:rPr>
              <w:t xml:space="preserve">TS/TR ... CR ... ; TS 38.508-2 CR 0507 ; TS/TR ... CR ... </w:t>
            </w:r>
          </w:p>
        </w:tc>
      </w:tr>
    </w:tbl>
    <w:p w14:paraId="73B6C65B" w14:textId="77777777" w:rsidR="002400B9" w:rsidRDefault="002400B9" w:rsidP="002400B9"/>
    <w:p w14:paraId="45E47FBA" w14:textId="77777777" w:rsidR="002400B9" w:rsidRDefault="002400B9" w:rsidP="002400B9"/>
    <w:p w14:paraId="0A782E18" w14:textId="77777777" w:rsidR="002400B9" w:rsidRPr="00917427" w:rsidRDefault="002400B9" w:rsidP="002400B9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RP-231658</w:t>
      </w:r>
      <w:r>
        <w:rPr>
          <w:b/>
          <w:i/>
          <w:noProof/>
          <w:sz w:val="28"/>
        </w:rPr>
        <w:fldChar w:fldCharType="end"/>
      </w:r>
    </w:p>
    <w:p w14:paraId="3F8CF35C" w14:textId="77777777" w:rsidR="002400B9" w:rsidRPr="00784730" w:rsidRDefault="002400B9" w:rsidP="002400B9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1D60E372" w14:textId="77777777" w:rsidR="002400B9" w:rsidRPr="00050554" w:rsidRDefault="002400B9" w:rsidP="002400B9">
      <w:pPr>
        <w:rPr>
          <w:rFonts w:ascii="Arial" w:hAnsi="Arial" w:cs="Arial"/>
          <w:b/>
          <w:bCs/>
          <w:lang w:val="en-US"/>
        </w:rPr>
      </w:pPr>
    </w:p>
    <w:p w14:paraId="290249C8" w14:textId="77777777" w:rsidR="002400B9" w:rsidRDefault="002400B9" w:rsidP="002400B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57D54E6E" w14:textId="77777777" w:rsidR="002400B9" w:rsidRPr="00E145B1" w:rsidRDefault="002400B9" w:rsidP="002400B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Enhancement of data collection for SON (Self-Organising Networks)/MDT (Minimization of Drive Tests) in NR standalone and MR-DC (Multi-Radio Dual Connectivity) (NR_ENDC_SON_MDT_enh-UEConTest)</w:t>
      </w:r>
      <w:r>
        <w:rPr>
          <w:rFonts w:ascii="Arial" w:hAnsi="Arial" w:cs="Arial"/>
          <w:b/>
          <w:bCs/>
        </w:rPr>
        <w:fldChar w:fldCharType="end"/>
      </w:r>
    </w:p>
    <w:p w14:paraId="2D2EA475" w14:textId="77777777" w:rsidR="002400B9" w:rsidRDefault="002400B9" w:rsidP="002400B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13.3.18</w:t>
      </w:r>
      <w:r>
        <w:rPr>
          <w:rFonts w:ascii="Arial" w:hAnsi="Arial" w:cs="Arial"/>
          <w:b/>
          <w:bCs/>
        </w:rPr>
        <w:fldChar w:fldCharType="end"/>
      </w:r>
    </w:p>
    <w:p w14:paraId="7167F5D1" w14:textId="77777777" w:rsidR="002400B9" w:rsidRDefault="002400B9" w:rsidP="002400B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C4E408C" w14:textId="77777777" w:rsidR="002400B9" w:rsidRDefault="002400B9" w:rsidP="002400B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10F0ACF" w14:textId="77777777" w:rsidR="002400B9" w:rsidRPr="004E535C" w:rsidRDefault="002400B9" w:rsidP="002400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400B9" w:rsidRPr="004E535C" w14:paraId="57794987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91E79C5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1325ADA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3D42056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BE92D20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B751E91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7227785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04FF0CD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5D5A6E4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0703811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C23C9B4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3FDDCF4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D1238F6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F1FF150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400B9" w14:paraId="558BB716" w14:textId="77777777" w:rsidTr="00096385">
        <w:tc>
          <w:tcPr>
            <w:tcW w:w="879" w:type="dxa"/>
          </w:tcPr>
          <w:p w14:paraId="6306941C" w14:textId="77777777" w:rsidR="002400B9" w:rsidRDefault="002400B9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0E6CEEBC" w14:textId="77777777" w:rsidR="002400B9" w:rsidRDefault="002400B9" w:rsidP="00096385">
            <w:r>
              <w:rPr>
                <w:sz w:val="16"/>
                <w:szCs w:val="16"/>
              </w:rPr>
              <w:t>2822</w:t>
            </w:r>
          </w:p>
        </w:tc>
        <w:tc>
          <w:tcPr>
            <w:tcW w:w="517" w:type="dxa"/>
          </w:tcPr>
          <w:p w14:paraId="040F5FBE" w14:textId="77777777" w:rsidR="002400B9" w:rsidRDefault="002400B9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CD8AD66" w14:textId="77777777" w:rsidR="002400B9" w:rsidRDefault="002400B9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F8116CA" w14:textId="77777777" w:rsidR="002400B9" w:rsidRDefault="002400B9" w:rsidP="00096385">
            <w:r>
              <w:rPr>
                <w:sz w:val="16"/>
                <w:szCs w:val="16"/>
              </w:rPr>
              <w:t>Update default message contents of RRCReconfiguration for MDT enhance</w:t>
            </w:r>
          </w:p>
        </w:tc>
        <w:tc>
          <w:tcPr>
            <w:tcW w:w="517" w:type="dxa"/>
          </w:tcPr>
          <w:p w14:paraId="16544370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ABE380" w14:textId="77777777" w:rsidR="002400B9" w:rsidRDefault="002400B9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24367BD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EEF8704" w14:textId="77777777" w:rsidR="002400B9" w:rsidRDefault="002400B9" w:rsidP="00096385">
            <w:r>
              <w:rPr>
                <w:sz w:val="16"/>
                <w:szCs w:val="16"/>
              </w:rPr>
              <w:t>R5-235349</w:t>
            </w:r>
          </w:p>
        </w:tc>
        <w:tc>
          <w:tcPr>
            <w:tcW w:w="1597" w:type="dxa"/>
          </w:tcPr>
          <w:p w14:paraId="061B77A1" w14:textId="77777777" w:rsidR="002400B9" w:rsidRDefault="002400B9" w:rsidP="0009638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6C9006D" w14:textId="77777777" w:rsidR="002400B9" w:rsidRDefault="002400B9" w:rsidP="00096385">
            <w:r>
              <w:rPr>
                <w:sz w:val="16"/>
                <w:szCs w:val="16"/>
              </w:rPr>
              <w:t>NR_ENDC_SON_MDT_enh-UEConTest</w:t>
            </w:r>
          </w:p>
        </w:tc>
        <w:tc>
          <w:tcPr>
            <w:tcW w:w="2323" w:type="dxa"/>
          </w:tcPr>
          <w:p w14:paraId="4822447E" w14:textId="77777777" w:rsidR="002400B9" w:rsidRDefault="002400B9" w:rsidP="00096385">
            <w:r>
              <w:rPr>
                <w:sz w:val="16"/>
                <w:szCs w:val="16"/>
              </w:rPr>
              <w:t>4.6.1</w:t>
            </w:r>
          </w:p>
        </w:tc>
        <w:tc>
          <w:tcPr>
            <w:tcW w:w="998" w:type="dxa"/>
          </w:tcPr>
          <w:p w14:paraId="65AA6904" w14:textId="77777777" w:rsidR="002400B9" w:rsidRDefault="002400B9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400B9" w14:paraId="2637A968" w14:textId="77777777" w:rsidTr="00096385">
        <w:tc>
          <w:tcPr>
            <w:tcW w:w="879" w:type="dxa"/>
          </w:tcPr>
          <w:p w14:paraId="6BFBB1C3" w14:textId="77777777" w:rsidR="002400B9" w:rsidRDefault="002400B9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1DF7FD3" w14:textId="77777777" w:rsidR="002400B9" w:rsidRDefault="002400B9" w:rsidP="00096385">
            <w:r>
              <w:rPr>
                <w:sz w:val="16"/>
                <w:szCs w:val="16"/>
              </w:rPr>
              <w:t>2823</w:t>
            </w:r>
          </w:p>
        </w:tc>
        <w:tc>
          <w:tcPr>
            <w:tcW w:w="517" w:type="dxa"/>
          </w:tcPr>
          <w:p w14:paraId="66379066" w14:textId="77777777" w:rsidR="002400B9" w:rsidRDefault="002400B9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CAB9595" w14:textId="77777777" w:rsidR="002400B9" w:rsidRDefault="002400B9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D9670FC" w14:textId="77777777" w:rsidR="002400B9" w:rsidRDefault="002400B9" w:rsidP="00096385">
            <w:r>
              <w:rPr>
                <w:sz w:val="16"/>
                <w:szCs w:val="16"/>
              </w:rPr>
              <w:t>Update default message contents of UEInformationRequest for MDT enhance</w:t>
            </w:r>
          </w:p>
        </w:tc>
        <w:tc>
          <w:tcPr>
            <w:tcW w:w="517" w:type="dxa"/>
          </w:tcPr>
          <w:p w14:paraId="6F795720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104FD4" w14:textId="77777777" w:rsidR="002400B9" w:rsidRDefault="002400B9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5D32C65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15AD0E4" w14:textId="77777777" w:rsidR="002400B9" w:rsidRDefault="002400B9" w:rsidP="00096385">
            <w:r>
              <w:rPr>
                <w:sz w:val="16"/>
                <w:szCs w:val="16"/>
              </w:rPr>
              <w:t>R5-235350</w:t>
            </w:r>
          </w:p>
        </w:tc>
        <w:tc>
          <w:tcPr>
            <w:tcW w:w="1597" w:type="dxa"/>
          </w:tcPr>
          <w:p w14:paraId="740CAF7D" w14:textId="77777777" w:rsidR="002400B9" w:rsidRDefault="002400B9" w:rsidP="0009638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25B5477F" w14:textId="77777777" w:rsidR="002400B9" w:rsidRDefault="002400B9" w:rsidP="00096385">
            <w:r>
              <w:rPr>
                <w:sz w:val="16"/>
                <w:szCs w:val="16"/>
              </w:rPr>
              <w:t>NR_ENDC_SON_MDT_enh-UEConTest</w:t>
            </w:r>
          </w:p>
        </w:tc>
        <w:tc>
          <w:tcPr>
            <w:tcW w:w="2323" w:type="dxa"/>
          </w:tcPr>
          <w:p w14:paraId="36849AFE" w14:textId="77777777" w:rsidR="002400B9" w:rsidRDefault="002400B9" w:rsidP="00096385">
            <w:r>
              <w:rPr>
                <w:sz w:val="16"/>
                <w:szCs w:val="16"/>
              </w:rPr>
              <w:t>4.6.1</w:t>
            </w:r>
          </w:p>
        </w:tc>
        <w:tc>
          <w:tcPr>
            <w:tcW w:w="998" w:type="dxa"/>
          </w:tcPr>
          <w:p w14:paraId="183AE388" w14:textId="77777777" w:rsidR="002400B9" w:rsidRDefault="002400B9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400B9" w14:paraId="0DD73C11" w14:textId="77777777" w:rsidTr="00096385">
        <w:tc>
          <w:tcPr>
            <w:tcW w:w="879" w:type="dxa"/>
          </w:tcPr>
          <w:p w14:paraId="406ABBD2" w14:textId="77777777" w:rsidR="002400B9" w:rsidRDefault="002400B9" w:rsidP="00096385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59B4343D" w14:textId="77777777" w:rsidR="002400B9" w:rsidRDefault="002400B9" w:rsidP="00096385">
            <w:r>
              <w:rPr>
                <w:sz w:val="16"/>
                <w:szCs w:val="16"/>
              </w:rPr>
              <w:t>0493</w:t>
            </w:r>
          </w:p>
        </w:tc>
        <w:tc>
          <w:tcPr>
            <w:tcW w:w="517" w:type="dxa"/>
          </w:tcPr>
          <w:p w14:paraId="7144F6E7" w14:textId="77777777" w:rsidR="002400B9" w:rsidRDefault="002400B9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C0E796" w14:textId="77777777" w:rsidR="002400B9" w:rsidRDefault="002400B9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C816671" w14:textId="77777777" w:rsidR="002400B9" w:rsidRDefault="002400B9" w:rsidP="00096385">
            <w:r>
              <w:rPr>
                <w:sz w:val="16"/>
                <w:szCs w:val="16"/>
              </w:rPr>
              <w:t>New Additional information for MDT enhance</w:t>
            </w:r>
          </w:p>
        </w:tc>
        <w:tc>
          <w:tcPr>
            <w:tcW w:w="517" w:type="dxa"/>
          </w:tcPr>
          <w:p w14:paraId="3B43EE1E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12D27C" w14:textId="77777777" w:rsidR="002400B9" w:rsidRDefault="002400B9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521B3DE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8FE16CD" w14:textId="77777777" w:rsidR="002400B9" w:rsidRDefault="002400B9" w:rsidP="00096385">
            <w:r>
              <w:rPr>
                <w:sz w:val="16"/>
                <w:szCs w:val="16"/>
              </w:rPr>
              <w:t>R5-234103</w:t>
            </w:r>
          </w:p>
        </w:tc>
        <w:tc>
          <w:tcPr>
            <w:tcW w:w="1597" w:type="dxa"/>
          </w:tcPr>
          <w:p w14:paraId="06BD976F" w14:textId="77777777" w:rsidR="002400B9" w:rsidRDefault="002400B9" w:rsidP="0009638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32673273" w14:textId="77777777" w:rsidR="002400B9" w:rsidRDefault="002400B9" w:rsidP="00096385">
            <w:r>
              <w:rPr>
                <w:sz w:val="16"/>
                <w:szCs w:val="16"/>
              </w:rPr>
              <w:t>NR_ENDC_SON_MDT_enh-UEConTest</w:t>
            </w:r>
          </w:p>
        </w:tc>
        <w:tc>
          <w:tcPr>
            <w:tcW w:w="2323" w:type="dxa"/>
          </w:tcPr>
          <w:p w14:paraId="3C07374D" w14:textId="77777777" w:rsidR="002400B9" w:rsidRDefault="002400B9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E1506C" w14:textId="77777777" w:rsidR="002400B9" w:rsidRDefault="002400B9" w:rsidP="00096385">
            <w:pPr>
              <w:rPr>
                <w:sz w:val="16"/>
                <w:szCs w:val="16"/>
              </w:rPr>
            </w:pPr>
          </w:p>
        </w:tc>
      </w:tr>
      <w:tr w:rsidR="002400B9" w14:paraId="3821D0B5" w14:textId="77777777" w:rsidTr="00096385">
        <w:tc>
          <w:tcPr>
            <w:tcW w:w="879" w:type="dxa"/>
          </w:tcPr>
          <w:p w14:paraId="15282355" w14:textId="77777777" w:rsidR="002400B9" w:rsidRDefault="002400B9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FE02E79" w14:textId="77777777" w:rsidR="002400B9" w:rsidRDefault="002400B9" w:rsidP="00096385">
            <w:r>
              <w:rPr>
                <w:sz w:val="16"/>
                <w:szCs w:val="16"/>
              </w:rPr>
              <w:t>3888</w:t>
            </w:r>
          </w:p>
        </w:tc>
        <w:tc>
          <w:tcPr>
            <w:tcW w:w="517" w:type="dxa"/>
          </w:tcPr>
          <w:p w14:paraId="1663B373" w14:textId="77777777" w:rsidR="002400B9" w:rsidRDefault="002400B9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9E7EDF1" w14:textId="77777777" w:rsidR="002400B9" w:rsidRDefault="002400B9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19FDBA4" w14:textId="77777777" w:rsidR="002400B9" w:rsidRDefault="002400B9" w:rsidP="00096385">
            <w:r>
              <w:rPr>
                <w:sz w:val="16"/>
                <w:szCs w:val="16"/>
              </w:rPr>
              <w:t>Addition of new test case 8.1.6.1.3.8</w:t>
            </w:r>
          </w:p>
        </w:tc>
        <w:tc>
          <w:tcPr>
            <w:tcW w:w="517" w:type="dxa"/>
          </w:tcPr>
          <w:p w14:paraId="0CB9F90D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940C5D" w14:textId="77777777" w:rsidR="002400B9" w:rsidRDefault="002400B9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2BAB1ECF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EC9A890" w14:textId="77777777" w:rsidR="002400B9" w:rsidRDefault="002400B9" w:rsidP="00096385">
            <w:r>
              <w:rPr>
                <w:sz w:val="16"/>
                <w:szCs w:val="16"/>
              </w:rPr>
              <w:t>R5-235351</w:t>
            </w:r>
          </w:p>
        </w:tc>
        <w:tc>
          <w:tcPr>
            <w:tcW w:w="1597" w:type="dxa"/>
          </w:tcPr>
          <w:p w14:paraId="79549372" w14:textId="77777777" w:rsidR="002400B9" w:rsidRDefault="002400B9" w:rsidP="0009638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3CA97546" w14:textId="77777777" w:rsidR="002400B9" w:rsidRDefault="002400B9" w:rsidP="00096385">
            <w:r>
              <w:rPr>
                <w:sz w:val="16"/>
                <w:szCs w:val="16"/>
              </w:rPr>
              <w:t>NR_ENDC_SON_MDT_enh-UEConTest</w:t>
            </w:r>
          </w:p>
        </w:tc>
        <w:tc>
          <w:tcPr>
            <w:tcW w:w="2323" w:type="dxa"/>
          </w:tcPr>
          <w:p w14:paraId="4C04D7D2" w14:textId="77777777" w:rsidR="002400B9" w:rsidRDefault="002400B9" w:rsidP="00096385">
            <w:r>
              <w:rPr>
                <w:sz w:val="16"/>
                <w:szCs w:val="16"/>
              </w:rPr>
              <w:t>8.1.6.1.3.8</w:t>
            </w:r>
          </w:p>
        </w:tc>
        <w:tc>
          <w:tcPr>
            <w:tcW w:w="998" w:type="dxa"/>
          </w:tcPr>
          <w:p w14:paraId="70D86183" w14:textId="77777777" w:rsidR="002400B9" w:rsidRDefault="002400B9" w:rsidP="00096385">
            <w:r>
              <w:rPr>
                <w:sz w:val="16"/>
                <w:szCs w:val="16"/>
              </w:rPr>
              <w:t xml:space="preserve">TS/TR ... CR ... ; TS38.523-2 CR 0374 ; TS/TR ... CR ... </w:t>
            </w:r>
          </w:p>
        </w:tc>
      </w:tr>
      <w:tr w:rsidR="002400B9" w14:paraId="63AD5538" w14:textId="77777777" w:rsidTr="00096385">
        <w:tc>
          <w:tcPr>
            <w:tcW w:w="879" w:type="dxa"/>
          </w:tcPr>
          <w:p w14:paraId="04507BCF" w14:textId="77777777" w:rsidR="002400B9" w:rsidRDefault="002400B9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EAA75B0" w14:textId="77777777" w:rsidR="002400B9" w:rsidRDefault="002400B9" w:rsidP="00096385">
            <w:r>
              <w:rPr>
                <w:sz w:val="16"/>
                <w:szCs w:val="16"/>
              </w:rPr>
              <w:t>3889</w:t>
            </w:r>
          </w:p>
        </w:tc>
        <w:tc>
          <w:tcPr>
            <w:tcW w:w="517" w:type="dxa"/>
          </w:tcPr>
          <w:p w14:paraId="0C71B157" w14:textId="77777777" w:rsidR="002400B9" w:rsidRDefault="002400B9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0AD0644" w14:textId="77777777" w:rsidR="002400B9" w:rsidRDefault="002400B9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8D5FFE6" w14:textId="77777777" w:rsidR="002400B9" w:rsidRDefault="002400B9" w:rsidP="00096385">
            <w:r>
              <w:rPr>
                <w:sz w:val="16"/>
                <w:szCs w:val="16"/>
              </w:rPr>
              <w:t>Addition of new test case 8.1.6.1.3.9</w:t>
            </w:r>
          </w:p>
        </w:tc>
        <w:tc>
          <w:tcPr>
            <w:tcW w:w="517" w:type="dxa"/>
          </w:tcPr>
          <w:p w14:paraId="14C6DFF1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89E72C" w14:textId="77777777" w:rsidR="002400B9" w:rsidRDefault="002400B9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4176512C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314E06E" w14:textId="77777777" w:rsidR="002400B9" w:rsidRDefault="002400B9" w:rsidP="00096385">
            <w:r>
              <w:rPr>
                <w:sz w:val="16"/>
                <w:szCs w:val="16"/>
              </w:rPr>
              <w:t>R5-235352</w:t>
            </w:r>
          </w:p>
        </w:tc>
        <w:tc>
          <w:tcPr>
            <w:tcW w:w="1597" w:type="dxa"/>
          </w:tcPr>
          <w:p w14:paraId="02F2E396" w14:textId="77777777" w:rsidR="002400B9" w:rsidRDefault="002400B9" w:rsidP="0009638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3B119C47" w14:textId="77777777" w:rsidR="002400B9" w:rsidRDefault="002400B9" w:rsidP="00096385">
            <w:r>
              <w:rPr>
                <w:sz w:val="16"/>
                <w:szCs w:val="16"/>
              </w:rPr>
              <w:t>NR_ENDC_SON_MDT_enh-UEConTest</w:t>
            </w:r>
          </w:p>
        </w:tc>
        <w:tc>
          <w:tcPr>
            <w:tcW w:w="2323" w:type="dxa"/>
          </w:tcPr>
          <w:p w14:paraId="2DA51EC5" w14:textId="77777777" w:rsidR="002400B9" w:rsidRDefault="002400B9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29A4748" w14:textId="77777777" w:rsidR="002400B9" w:rsidRDefault="002400B9" w:rsidP="00096385">
            <w:pPr>
              <w:rPr>
                <w:sz w:val="16"/>
                <w:szCs w:val="16"/>
              </w:rPr>
            </w:pPr>
          </w:p>
        </w:tc>
      </w:tr>
      <w:tr w:rsidR="002400B9" w14:paraId="3CE76887" w14:textId="77777777" w:rsidTr="00096385">
        <w:tc>
          <w:tcPr>
            <w:tcW w:w="879" w:type="dxa"/>
          </w:tcPr>
          <w:p w14:paraId="0BAB2ACD" w14:textId="77777777" w:rsidR="002400B9" w:rsidRDefault="002400B9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095ABB3" w14:textId="77777777" w:rsidR="002400B9" w:rsidRDefault="002400B9" w:rsidP="00096385">
            <w:r>
              <w:rPr>
                <w:sz w:val="16"/>
                <w:szCs w:val="16"/>
              </w:rPr>
              <w:t>3890</w:t>
            </w:r>
          </w:p>
        </w:tc>
        <w:tc>
          <w:tcPr>
            <w:tcW w:w="517" w:type="dxa"/>
          </w:tcPr>
          <w:p w14:paraId="48E8D8D4" w14:textId="77777777" w:rsidR="002400B9" w:rsidRDefault="002400B9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7D31EF3" w14:textId="77777777" w:rsidR="002400B9" w:rsidRDefault="002400B9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9571343" w14:textId="77777777" w:rsidR="002400B9" w:rsidRDefault="002400B9" w:rsidP="00096385">
            <w:r>
              <w:rPr>
                <w:sz w:val="16"/>
                <w:szCs w:val="16"/>
              </w:rPr>
              <w:t>Addition of new test case 8.1.6.1.3.10</w:t>
            </w:r>
          </w:p>
        </w:tc>
        <w:tc>
          <w:tcPr>
            <w:tcW w:w="517" w:type="dxa"/>
          </w:tcPr>
          <w:p w14:paraId="4C8ADA04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DA9BC8" w14:textId="77777777" w:rsidR="002400B9" w:rsidRDefault="002400B9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2E96F058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F8F2BA5" w14:textId="77777777" w:rsidR="002400B9" w:rsidRDefault="002400B9" w:rsidP="00096385">
            <w:r>
              <w:rPr>
                <w:sz w:val="16"/>
                <w:szCs w:val="16"/>
              </w:rPr>
              <w:t>R5-235353</w:t>
            </w:r>
          </w:p>
        </w:tc>
        <w:tc>
          <w:tcPr>
            <w:tcW w:w="1597" w:type="dxa"/>
          </w:tcPr>
          <w:p w14:paraId="628A4450" w14:textId="77777777" w:rsidR="002400B9" w:rsidRDefault="002400B9" w:rsidP="0009638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6D6B9623" w14:textId="77777777" w:rsidR="002400B9" w:rsidRDefault="002400B9" w:rsidP="00096385">
            <w:r>
              <w:rPr>
                <w:sz w:val="16"/>
                <w:szCs w:val="16"/>
              </w:rPr>
              <w:t>NR_ENDC_SON_MDT_enh-UEConTest</w:t>
            </w:r>
          </w:p>
        </w:tc>
        <w:tc>
          <w:tcPr>
            <w:tcW w:w="2323" w:type="dxa"/>
          </w:tcPr>
          <w:p w14:paraId="536BBE31" w14:textId="77777777" w:rsidR="002400B9" w:rsidRDefault="002400B9" w:rsidP="00096385">
            <w:r>
              <w:rPr>
                <w:sz w:val="16"/>
                <w:szCs w:val="16"/>
              </w:rPr>
              <w:t>8.1.6.1.3.10</w:t>
            </w:r>
          </w:p>
        </w:tc>
        <w:tc>
          <w:tcPr>
            <w:tcW w:w="998" w:type="dxa"/>
          </w:tcPr>
          <w:p w14:paraId="676C32D8" w14:textId="77777777" w:rsidR="002400B9" w:rsidRDefault="002400B9" w:rsidP="00096385">
            <w:r>
              <w:rPr>
                <w:sz w:val="16"/>
                <w:szCs w:val="16"/>
              </w:rPr>
              <w:t xml:space="preserve">TS/TR ... CR ... ; TS38.523-2 CR 0374; TS/TR ... CR ... </w:t>
            </w:r>
          </w:p>
        </w:tc>
      </w:tr>
      <w:tr w:rsidR="002400B9" w14:paraId="654CA80D" w14:textId="77777777" w:rsidTr="00096385">
        <w:tc>
          <w:tcPr>
            <w:tcW w:w="879" w:type="dxa"/>
          </w:tcPr>
          <w:p w14:paraId="14A1D7A4" w14:textId="77777777" w:rsidR="002400B9" w:rsidRDefault="002400B9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FDA64D4" w14:textId="77777777" w:rsidR="002400B9" w:rsidRDefault="002400B9" w:rsidP="00096385">
            <w:r>
              <w:rPr>
                <w:sz w:val="16"/>
                <w:szCs w:val="16"/>
              </w:rPr>
              <w:t>3891</w:t>
            </w:r>
          </w:p>
        </w:tc>
        <w:tc>
          <w:tcPr>
            <w:tcW w:w="517" w:type="dxa"/>
          </w:tcPr>
          <w:p w14:paraId="185ADFFA" w14:textId="77777777" w:rsidR="002400B9" w:rsidRDefault="002400B9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4F2DD1" w14:textId="77777777" w:rsidR="002400B9" w:rsidRDefault="002400B9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59DAD61" w14:textId="77777777" w:rsidR="002400B9" w:rsidRDefault="002400B9" w:rsidP="00096385">
            <w:r>
              <w:rPr>
                <w:sz w:val="16"/>
                <w:szCs w:val="16"/>
              </w:rPr>
              <w:t>Addition of new test case 8.1.6.1.3.11</w:t>
            </w:r>
          </w:p>
        </w:tc>
        <w:tc>
          <w:tcPr>
            <w:tcW w:w="517" w:type="dxa"/>
          </w:tcPr>
          <w:p w14:paraId="0D111EDC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D98F5F" w14:textId="77777777" w:rsidR="002400B9" w:rsidRDefault="002400B9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095E2B39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CACD8E9" w14:textId="77777777" w:rsidR="002400B9" w:rsidRDefault="002400B9" w:rsidP="00096385">
            <w:r>
              <w:rPr>
                <w:sz w:val="16"/>
                <w:szCs w:val="16"/>
              </w:rPr>
              <w:t>R5-235354</w:t>
            </w:r>
          </w:p>
        </w:tc>
        <w:tc>
          <w:tcPr>
            <w:tcW w:w="1597" w:type="dxa"/>
          </w:tcPr>
          <w:p w14:paraId="0E0A4D1F" w14:textId="77777777" w:rsidR="002400B9" w:rsidRDefault="002400B9" w:rsidP="0009638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3C3D5615" w14:textId="77777777" w:rsidR="002400B9" w:rsidRDefault="002400B9" w:rsidP="00096385">
            <w:r>
              <w:rPr>
                <w:sz w:val="16"/>
                <w:szCs w:val="16"/>
              </w:rPr>
              <w:t>NR_ENDC_SON_MDT_enh-UEConTest</w:t>
            </w:r>
          </w:p>
        </w:tc>
        <w:tc>
          <w:tcPr>
            <w:tcW w:w="2323" w:type="dxa"/>
          </w:tcPr>
          <w:p w14:paraId="181C49D5" w14:textId="77777777" w:rsidR="002400B9" w:rsidRDefault="002400B9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04940EE" w14:textId="77777777" w:rsidR="002400B9" w:rsidRDefault="002400B9" w:rsidP="00096385">
            <w:pPr>
              <w:rPr>
                <w:sz w:val="16"/>
                <w:szCs w:val="16"/>
              </w:rPr>
            </w:pPr>
          </w:p>
        </w:tc>
      </w:tr>
      <w:tr w:rsidR="002400B9" w14:paraId="163B5BF2" w14:textId="77777777" w:rsidTr="00096385">
        <w:tc>
          <w:tcPr>
            <w:tcW w:w="879" w:type="dxa"/>
          </w:tcPr>
          <w:p w14:paraId="48D7E066" w14:textId="77777777" w:rsidR="002400B9" w:rsidRDefault="002400B9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CC8958E" w14:textId="77777777" w:rsidR="002400B9" w:rsidRDefault="002400B9" w:rsidP="00096385">
            <w:r>
              <w:rPr>
                <w:sz w:val="16"/>
                <w:szCs w:val="16"/>
              </w:rPr>
              <w:t>3952</w:t>
            </w:r>
          </w:p>
        </w:tc>
        <w:tc>
          <w:tcPr>
            <w:tcW w:w="517" w:type="dxa"/>
          </w:tcPr>
          <w:p w14:paraId="561E1CA9" w14:textId="77777777" w:rsidR="002400B9" w:rsidRDefault="002400B9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C3E6273" w14:textId="77777777" w:rsidR="002400B9" w:rsidRDefault="002400B9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53B48F" w14:textId="77777777" w:rsidR="002400B9" w:rsidRDefault="002400B9" w:rsidP="00096385">
            <w:r>
              <w:rPr>
                <w:sz w:val="16"/>
                <w:szCs w:val="16"/>
              </w:rPr>
              <w:t>Update of test case 8.1.6.1.2.14 for SON_MDT</w:t>
            </w:r>
          </w:p>
        </w:tc>
        <w:tc>
          <w:tcPr>
            <w:tcW w:w="517" w:type="dxa"/>
          </w:tcPr>
          <w:p w14:paraId="0642C98A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3A62B6" w14:textId="77777777" w:rsidR="002400B9" w:rsidRDefault="002400B9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19E9C712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886C70B" w14:textId="77777777" w:rsidR="002400B9" w:rsidRDefault="002400B9" w:rsidP="00096385">
            <w:r>
              <w:rPr>
                <w:sz w:val="16"/>
                <w:szCs w:val="16"/>
              </w:rPr>
              <w:t>R5-235417</w:t>
            </w:r>
          </w:p>
        </w:tc>
        <w:tc>
          <w:tcPr>
            <w:tcW w:w="1597" w:type="dxa"/>
          </w:tcPr>
          <w:p w14:paraId="258ED21B" w14:textId="77777777" w:rsidR="002400B9" w:rsidRDefault="002400B9" w:rsidP="00096385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731F18DE" w14:textId="77777777" w:rsidR="002400B9" w:rsidRDefault="002400B9" w:rsidP="00096385">
            <w:r>
              <w:rPr>
                <w:sz w:val="16"/>
                <w:szCs w:val="16"/>
              </w:rPr>
              <w:t>NR_ENDC_SON_MDT_enh-UEConTest</w:t>
            </w:r>
          </w:p>
        </w:tc>
        <w:tc>
          <w:tcPr>
            <w:tcW w:w="2323" w:type="dxa"/>
          </w:tcPr>
          <w:p w14:paraId="0B09EC4C" w14:textId="77777777" w:rsidR="002400B9" w:rsidRDefault="002400B9" w:rsidP="00096385">
            <w:r>
              <w:rPr>
                <w:sz w:val="16"/>
                <w:szCs w:val="16"/>
              </w:rPr>
              <w:t>8.1.6.1.2.14</w:t>
            </w:r>
          </w:p>
        </w:tc>
        <w:tc>
          <w:tcPr>
            <w:tcW w:w="998" w:type="dxa"/>
          </w:tcPr>
          <w:p w14:paraId="16BAC59A" w14:textId="77777777" w:rsidR="002400B9" w:rsidRDefault="002400B9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400B9" w14:paraId="3D2BA8D8" w14:textId="77777777" w:rsidTr="00096385">
        <w:tc>
          <w:tcPr>
            <w:tcW w:w="879" w:type="dxa"/>
          </w:tcPr>
          <w:p w14:paraId="7E4312D3" w14:textId="77777777" w:rsidR="002400B9" w:rsidRDefault="002400B9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E362688" w14:textId="77777777" w:rsidR="002400B9" w:rsidRDefault="002400B9" w:rsidP="00096385">
            <w:r>
              <w:rPr>
                <w:sz w:val="16"/>
                <w:szCs w:val="16"/>
              </w:rPr>
              <w:t>3953</w:t>
            </w:r>
          </w:p>
        </w:tc>
        <w:tc>
          <w:tcPr>
            <w:tcW w:w="517" w:type="dxa"/>
          </w:tcPr>
          <w:p w14:paraId="2E710F3E" w14:textId="77777777" w:rsidR="002400B9" w:rsidRDefault="002400B9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2627D4A" w14:textId="77777777" w:rsidR="002400B9" w:rsidRDefault="002400B9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76D4976" w14:textId="77777777" w:rsidR="002400B9" w:rsidRDefault="002400B9" w:rsidP="00096385">
            <w:r>
              <w:rPr>
                <w:sz w:val="16"/>
                <w:szCs w:val="16"/>
              </w:rPr>
              <w:t>Addition of new test case 8.1.6.1.2.16 for SON_MDT</w:t>
            </w:r>
          </w:p>
        </w:tc>
        <w:tc>
          <w:tcPr>
            <w:tcW w:w="517" w:type="dxa"/>
          </w:tcPr>
          <w:p w14:paraId="16A81BF2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44D1DB" w14:textId="77777777" w:rsidR="002400B9" w:rsidRDefault="002400B9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4D338836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CFD6EA9" w14:textId="77777777" w:rsidR="002400B9" w:rsidRDefault="002400B9" w:rsidP="00096385">
            <w:r>
              <w:rPr>
                <w:sz w:val="16"/>
                <w:szCs w:val="16"/>
              </w:rPr>
              <w:t>R5-235326</w:t>
            </w:r>
          </w:p>
        </w:tc>
        <w:tc>
          <w:tcPr>
            <w:tcW w:w="1597" w:type="dxa"/>
          </w:tcPr>
          <w:p w14:paraId="318B2A94" w14:textId="77777777" w:rsidR="002400B9" w:rsidRDefault="002400B9" w:rsidP="00096385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42ED39CC" w14:textId="77777777" w:rsidR="002400B9" w:rsidRDefault="002400B9" w:rsidP="00096385">
            <w:r>
              <w:rPr>
                <w:sz w:val="16"/>
                <w:szCs w:val="16"/>
              </w:rPr>
              <w:t>NR_ENDC_SON_MDT_enh-UEConTest</w:t>
            </w:r>
          </w:p>
        </w:tc>
        <w:tc>
          <w:tcPr>
            <w:tcW w:w="2323" w:type="dxa"/>
          </w:tcPr>
          <w:p w14:paraId="21CF0C45" w14:textId="77777777" w:rsidR="002400B9" w:rsidRDefault="002400B9" w:rsidP="00096385">
            <w:r>
              <w:rPr>
                <w:sz w:val="16"/>
                <w:szCs w:val="16"/>
              </w:rPr>
              <w:t>8.1.6.1.2.16 (new)</w:t>
            </w:r>
          </w:p>
        </w:tc>
        <w:tc>
          <w:tcPr>
            <w:tcW w:w="998" w:type="dxa"/>
          </w:tcPr>
          <w:p w14:paraId="1F167FA5" w14:textId="77777777" w:rsidR="002400B9" w:rsidRDefault="002400B9" w:rsidP="00096385">
            <w:r>
              <w:rPr>
                <w:sz w:val="16"/>
                <w:szCs w:val="16"/>
              </w:rPr>
              <w:t xml:space="preserve">TS/TR ... CR ... ; TS 38.523-2 CR 0395 ; TS/TR ... CR ... </w:t>
            </w:r>
          </w:p>
        </w:tc>
      </w:tr>
      <w:tr w:rsidR="002400B9" w14:paraId="6B93E343" w14:textId="77777777" w:rsidTr="00096385">
        <w:tc>
          <w:tcPr>
            <w:tcW w:w="879" w:type="dxa"/>
          </w:tcPr>
          <w:p w14:paraId="4EF94062" w14:textId="77777777" w:rsidR="002400B9" w:rsidRDefault="002400B9" w:rsidP="00096385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4B27C83E" w14:textId="77777777" w:rsidR="002400B9" w:rsidRDefault="002400B9" w:rsidP="00096385">
            <w:r>
              <w:rPr>
                <w:sz w:val="16"/>
                <w:szCs w:val="16"/>
              </w:rPr>
              <w:t>0374</w:t>
            </w:r>
          </w:p>
        </w:tc>
        <w:tc>
          <w:tcPr>
            <w:tcW w:w="517" w:type="dxa"/>
          </w:tcPr>
          <w:p w14:paraId="5039C7CB" w14:textId="77777777" w:rsidR="002400B9" w:rsidRDefault="002400B9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3B28558" w14:textId="77777777" w:rsidR="002400B9" w:rsidRDefault="002400B9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B26F91" w14:textId="77777777" w:rsidR="002400B9" w:rsidRDefault="002400B9" w:rsidP="00096385">
            <w:r>
              <w:rPr>
                <w:sz w:val="16"/>
                <w:szCs w:val="16"/>
              </w:rPr>
              <w:t>Add applicabilities for new MDT enhance test cases</w:t>
            </w:r>
          </w:p>
        </w:tc>
        <w:tc>
          <w:tcPr>
            <w:tcW w:w="517" w:type="dxa"/>
          </w:tcPr>
          <w:p w14:paraId="126EC50D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8A401E" w14:textId="77777777" w:rsidR="002400B9" w:rsidRDefault="002400B9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8CA98D0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F553C33" w14:textId="77777777" w:rsidR="002400B9" w:rsidRDefault="002400B9" w:rsidP="00096385">
            <w:r>
              <w:rPr>
                <w:sz w:val="16"/>
                <w:szCs w:val="16"/>
              </w:rPr>
              <w:t>R5-235355</w:t>
            </w:r>
          </w:p>
        </w:tc>
        <w:tc>
          <w:tcPr>
            <w:tcW w:w="1597" w:type="dxa"/>
          </w:tcPr>
          <w:p w14:paraId="33F36C29" w14:textId="77777777" w:rsidR="002400B9" w:rsidRDefault="002400B9" w:rsidP="0009638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1C892FA6" w14:textId="77777777" w:rsidR="002400B9" w:rsidRDefault="002400B9" w:rsidP="00096385">
            <w:r>
              <w:rPr>
                <w:sz w:val="16"/>
                <w:szCs w:val="16"/>
              </w:rPr>
              <w:t>NR_ENDC_SON_MDT_enh-UEConTest</w:t>
            </w:r>
          </w:p>
        </w:tc>
        <w:tc>
          <w:tcPr>
            <w:tcW w:w="2323" w:type="dxa"/>
          </w:tcPr>
          <w:p w14:paraId="55F5A31C" w14:textId="77777777" w:rsidR="002400B9" w:rsidRDefault="002400B9" w:rsidP="00096385">
            <w:r>
              <w:rPr>
                <w:sz w:val="16"/>
                <w:szCs w:val="16"/>
              </w:rPr>
              <w:t>4</w:t>
            </w:r>
          </w:p>
        </w:tc>
        <w:tc>
          <w:tcPr>
            <w:tcW w:w="998" w:type="dxa"/>
          </w:tcPr>
          <w:p w14:paraId="4B7F3EAA" w14:textId="77777777" w:rsidR="002400B9" w:rsidRDefault="002400B9" w:rsidP="00096385">
            <w:r>
              <w:rPr>
                <w:sz w:val="16"/>
                <w:szCs w:val="16"/>
              </w:rPr>
              <w:t xml:space="preserve">TS/TR ... CR ... ; TS38.508-2 CR0493 ; TS/TR ... CR ... </w:t>
            </w:r>
          </w:p>
        </w:tc>
      </w:tr>
      <w:tr w:rsidR="002400B9" w14:paraId="6F6587CD" w14:textId="77777777" w:rsidTr="00096385">
        <w:tc>
          <w:tcPr>
            <w:tcW w:w="879" w:type="dxa"/>
          </w:tcPr>
          <w:p w14:paraId="23826393" w14:textId="77777777" w:rsidR="002400B9" w:rsidRDefault="002400B9" w:rsidP="00096385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5C32B6F9" w14:textId="77777777" w:rsidR="002400B9" w:rsidRDefault="002400B9" w:rsidP="00096385">
            <w:r>
              <w:rPr>
                <w:sz w:val="16"/>
                <w:szCs w:val="16"/>
              </w:rPr>
              <w:t>0395</w:t>
            </w:r>
          </w:p>
        </w:tc>
        <w:tc>
          <w:tcPr>
            <w:tcW w:w="517" w:type="dxa"/>
          </w:tcPr>
          <w:p w14:paraId="20A24D9E" w14:textId="77777777" w:rsidR="002400B9" w:rsidRDefault="002400B9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88741A" w14:textId="77777777" w:rsidR="002400B9" w:rsidRDefault="002400B9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6DACAC8" w14:textId="77777777" w:rsidR="002400B9" w:rsidRDefault="002400B9" w:rsidP="00096385">
            <w:r>
              <w:rPr>
                <w:sz w:val="16"/>
                <w:szCs w:val="16"/>
              </w:rPr>
              <w:t>Addition of applicability for new SON_MDT test cases 8.1.6.1.2.16</w:t>
            </w:r>
          </w:p>
        </w:tc>
        <w:tc>
          <w:tcPr>
            <w:tcW w:w="517" w:type="dxa"/>
          </w:tcPr>
          <w:p w14:paraId="52A2437B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03A3F2" w14:textId="77777777" w:rsidR="002400B9" w:rsidRDefault="002400B9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44B541B9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8A722A1" w14:textId="77777777" w:rsidR="002400B9" w:rsidRDefault="002400B9" w:rsidP="00096385">
            <w:r>
              <w:rPr>
                <w:sz w:val="16"/>
                <w:szCs w:val="16"/>
              </w:rPr>
              <w:t>R5-234720</w:t>
            </w:r>
          </w:p>
        </w:tc>
        <w:tc>
          <w:tcPr>
            <w:tcW w:w="1597" w:type="dxa"/>
          </w:tcPr>
          <w:p w14:paraId="3EE8852E" w14:textId="77777777" w:rsidR="002400B9" w:rsidRDefault="002400B9" w:rsidP="00096385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794A17F0" w14:textId="77777777" w:rsidR="002400B9" w:rsidRDefault="002400B9" w:rsidP="00096385">
            <w:r>
              <w:rPr>
                <w:sz w:val="16"/>
                <w:szCs w:val="16"/>
              </w:rPr>
              <w:t>NR_ENDC_SON_MDT_enh-UEConTest</w:t>
            </w:r>
          </w:p>
        </w:tc>
        <w:tc>
          <w:tcPr>
            <w:tcW w:w="2323" w:type="dxa"/>
          </w:tcPr>
          <w:p w14:paraId="2A855769" w14:textId="77777777" w:rsidR="002400B9" w:rsidRDefault="002400B9" w:rsidP="00096385">
            <w:r>
              <w:rPr>
                <w:sz w:val="16"/>
                <w:szCs w:val="16"/>
              </w:rPr>
              <w:t>4.1</w:t>
            </w:r>
          </w:p>
        </w:tc>
        <w:tc>
          <w:tcPr>
            <w:tcW w:w="998" w:type="dxa"/>
          </w:tcPr>
          <w:p w14:paraId="58772F7C" w14:textId="77777777" w:rsidR="002400B9" w:rsidRDefault="002400B9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14:paraId="2517C8EC" w14:textId="77777777" w:rsidR="002400B9" w:rsidRDefault="002400B9" w:rsidP="002400B9"/>
    <w:p w14:paraId="1C83CC8B" w14:textId="77777777" w:rsidR="002400B9" w:rsidRDefault="002400B9" w:rsidP="002400B9"/>
    <w:p w14:paraId="3BCF28AB" w14:textId="77777777" w:rsidR="002400B9" w:rsidRPr="00917427" w:rsidRDefault="002400B9" w:rsidP="002400B9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RP-231659</w:t>
      </w:r>
      <w:r>
        <w:rPr>
          <w:b/>
          <w:i/>
          <w:noProof/>
          <w:sz w:val="28"/>
        </w:rPr>
        <w:fldChar w:fldCharType="end"/>
      </w:r>
    </w:p>
    <w:p w14:paraId="1557FC1E" w14:textId="77777777" w:rsidR="002400B9" w:rsidRPr="00784730" w:rsidRDefault="002400B9" w:rsidP="002400B9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6B6FD620" w14:textId="77777777" w:rsidR="002400B9" w:rsidRPr="00050554" w:rsidRDefault="002400B9" w:rsidP="002400B9">
      <w:pPr>
        <w:rPr>
          <w:rFonts w:ascii="Arial" w:hAnsi="Arial" w:cs="Arial"/>
          <w:b/>
          <w:bCs/>
          <w:lang w:val="en-US"/>
        </w:rPr>
      </w:pPr>
    </w:p>
    <w:p w14:paraId="3C76718D" w14:textId="77777777" w:rsidR="002400B9" w:rsidRDefault="002400B9" w:rsidP="002400B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26EF05AA" w14:textId="77777777" w:rsidR="002400B9" w:rsidRPr="00E145B1" w:rsidRDefault="002400B9" w:rsidP="002400B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Enhancement of RAN slicing for NR (NR_slice-UEConTest)</w:t>
      </w:r>
      <w:r>
        <w:rPr>
          <w:rFonts w:ascii="Arial" w:hAnsi="Arial" w:cs="Arial"/>
          <w:b/>
          <w:bCs/>
        </w:rPr>
        <w:fldChar w:fldCharType="end"/>
      </w:r>
    </w:p>
    <w:p w14:paraId="3AB923A0" w14:textId="77777777" w:rsidR="002400B9" w:rsidRDefault="002400B9" w:rsidP="002400B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13.3.19</w:t>
      </w:r>
      <w:r>
        <w:rPr>
          <w:rFonts w:ascii="Arial" w:hAnsi="Arial" w:cs="Arial"/>
          <w:b/>
          <w:bCs/>
        </w:rPr>
        <w:fldChar w:fldCharType="end"/>
      </w:r>
    </w:p>
    <w:p w14:paraId="6B9874EF" w14:textId="77777777" w:rsidR="002400B9" w:rsidRDefault="002400B9" w:rsidP="002400B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2CADD6C" w14:textId="77777777" w:rsidR="002400B9" w:rsidRDefault="002400B9" w:rsidP="002400B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B9D67F4" w14:textId="77777777" w:rsidR="002400B9" w:rsidRPr="004E535C" w:rsidRDefault="002400B9" w:rsidP="002400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400B9" w:rsidRPr="004E535C" w14:paraId="7ECB2F71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0A9CECF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D6FCCDE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5132942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B227CD4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51B9F2B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FB5F969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32DDAE1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132CA40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485AAEE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6FB305A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D7A8F89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1E1665F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F20F7B2" w14:textId="77777777" w:rsidR="002400B9" w:rsidRPr="00BF1EB6" w:rsidRDefault="002400B9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400B9" w14:paraId="7A8660D1" w14:textId="77777777" w:rsidTr="00096385">
        <w:tc>
          <w:tcPr>
            <w:tcW w:w="879" w:type="dxa"/>
          </w:tcPr>
          <w:p w14:paraId="53E802B4" w14:textId="77777777" w:rsidR="002400B9" w:rsidRDefault="002400B9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6BC8897" w14:textId="77777777" w:rsidR="002400B9" w:rsidRDefault="002400B9" w:rsidP="00096385">
            <w:r>
              <w:rPr>
                <w:sz w:val="16"/>
                <w:szCs w:val="16"/>
              </w:rPr>
              <w:t>3954</w:t>
            </w:r>
          </w:p>
        </w:tc>
        <w:tc>
          <w:tcPr>
            <w:tcW w:w="517" w:type="dxa"/>
          </w:tcPr>
          <w:p w14:paraId="09D0AA21" w14:textId="77777777" w:rsidR="002400B9" w:rsidRDefault="002400B9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1B59FB" w14:textId="77777777" w:rsidR="002400B9" w:rsidRDefault="002400B9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557A92F" w14:textId="77777777" w:rsidR="002400B9" w:rsidRDefault="002400B9" w:rsidP="00096385">
            <w:r>
              <w:rPr>
                <w:sz w:val="16"/>
                <w:szCs w:val="16"/>
              </w:rPr>
              <w:t>Update of test case 6.1.2.24 for NR slice</w:t>
            </w:r>
          </w:p>
        </w:tc>
        <w:tc>
          <w:tcPr>
            <w:tcW w:w="517" w:type="dxa"/>
          </w:tcPr>
          <w:p w14:paraId="2F022FFD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F7D46E" w14:textId="77777777" w:rsidR="002400B9" w:rsidRDefault="002400B9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1B9D396F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9B11703" w14:textId="77777777" w:rsidR="002400B9" w:rsidRDefault="002400B9" w:rsidP="00096385">
            <w:r>
              <w:rPr>
                <w:sz w:val="16"/>
                <w:szCs w:val="16"/>
              </w:rPr>
              <w:t>R5-234721</w:t>
            </w:r>
          </w:p>
        </w:tc>
        <w:tc>
          <w:tcPr>
            <w:tcW w:w="1597" w:type="dxa"/>
          </w:tcPr>
          <w:p w14:paraId="19CCCE12" w14:textId="77777777" w:rsidR="002400B9" w:rsidRDefault="002400B9" w:rsidP="00096385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610A454E" w14:textId="77777777" w:rsidR="002400B9" w:rsidRDefault="002400B9" w:rsidP="00096385">
            <w:r>
              <w:rPr>
                <w:sz w:val="16"/>
                <w:szCs w:val="16"/>
              </w:rPr>
              <w:t>NR_slice-UEConTest</w:t>
            </w:r>
          </w:p>
        </w:tc>
        <w:tc>
          <w:tcPr>
            <w:tcW w:w="2323" w:type="dxa"/>
          </w:tcPr>
          <w:p w14:paraId="6211A716" w14:textId="77777777" w:rsidR="002400B9" w:rsidRDefault="002400B9" w:rsidP="00096385">
            <w:r>
              <w:rPr>
                <w:sz w:val="16"/>
                <w:szCs w:val="16"/>
              </w:rPr>
              <w:t>6.1.2.24</w:t>
            </w:r>
          </w:p>
        </w:tc>
        <w:tc>
          <w:tcPr>
            <w:tcW w:w="998" w:type="dxa"/>
          </w:tcPr>
          <w:p w14:paraId="5A43EA75" w14:textId="77777777" w:rsidR="002400B9" w:rsidRDefault="002400B9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400B9" w14:paraId="591040C9" w14:textId="77777777" w:rsidTr="00096385">
        <w:tc>
          <w:tcPr>
            <w:tcW w:w="879" w:type="dxa"/>
          </w:tcPr>
          <w:p w14:paraId="103D3BB9" w14:textId="77777777" w:rsidR="002400B9" w:rsidRDefault="002400B9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828DD2F" w14:textId="77777777" w:rsidR="002400B9" w:rsidRDefault="002400B9" w:rsidP="00096385">
            <w:r>
              <w:rPr>
                <w:sz w:val="16"/>
                <w:szCs w:val="16"/>
              </w:rPr>
              <w:t>3955</w:t>
            </w:r>
          </w:p>
        </w:tc>
        <w:tc>
          <w:tcPr>
            <w:tcW w:w="517" w:type="dxa"/>
          </w:tcPr>
          <w:p w14:paraId="72BA17A8" w14:textId="77777777" w:rsidR="002400B9" w:rsidRDefault="002400B9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2A8216" w14:textId="77777777" w:rsidR="002400B9" w:rsidRDefault="002400B9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1CD8226" w14:textId="77777777" w:rsidR="002400B9" w:rsidRDefault="002400B9" w:rsidP="00096385">
            <w:r>
              <w:rPr>
                <w:sz w:val="16"/>
                <w:szCs w:val="16"/>
              </w:rPr>
              <w:t>Update of test case 6.4.2.3 for NR slice</w:t>
            </w:r>
          </w:p>
        </w:tc>
        <w:tc>
          <w:tcPr>
            <w:tcW w:w="517" w:type="dxa"/>
          </w:tcPr>
          <w:p w14:paraId="0406C4D3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B97E0A" w14:textId="77777777" w:rsidR="002400B9" w:rsidRDefault="002400B9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7124FFA0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36F8D98" w14:textId="77777777" w:rsidR="002400B9" w:rsidRDefault="002400B9" w:rsidP="00096385">
            <w:r>
              <w:rPr>
                <w:sz w:val="16"/>
                <w:szCs w:val="16"/>
              </w:rPr>
              <w:t>R5-234722</w:t>
            </w:r>
          </w:p>
        </w:tc>
        <w:tc>
          <w:tcPr>
            <w:tcW w:w="1597" w:type="dxa"/>
          </w:tcPr>
          <w:p w14:paraId="5997CC6B" w14:textId="77777777" w:rsidR="002400B9" w:rsidRDefault="002400B9" w:rsidP="00096385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2F8A1AA9" w14:textId="77777777" w:rsidR="002400B9" w:rsidRDefault="002400B9" w:rsidP="00096385">
            <w:r>
              <w:rPr>
                <w:sz w:val="16"/>
                <w:szCs w:val="16"/>
              </w:rPr>
              <w:t>NR_slice-UEConTest</w:t>
            </w:r>
          </w:p>
        </w:tc>
        <w:tc>
          <w:tcPr>
            <w:tcW w:w="2323" w:type="dxa"/>
          </w:tcPr>
          <w:p w14:paraId="602D8D8D" w14:textId="77777777" w:rsidR="002400B9" w:rsidRDefault="002400B9" w:rsidP="00096385">
            <w:r>
              <w:rPr>
                <w:sz w:val="16"/>
                <w:szCs w:val="16"/>
              </w:rPr>
              <w:t>6.4.2.3</w:t>
            </w:r>
          </w:p>
        </w:tc>
        <w:tc>
          <w:tcPr>
            <w:tcW w:w="998" w:type="dxa"/>
          </w:tcPr>
          <w:p w14:paraId="4E9C30FD" w14:textId="77777777" w:rsidR="002400B9" w:rsidRDefault="002400B9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400B9" w14:paraId="24346C92" w14:textId="77777777" w:rsidTr="00096385">
        <w:tc>
          <w:tcPr>
            <w:tcW w:w="879" w:type="dxa"/>
          </w:tcPr>
          <w:p w14:paraId="5F9247EB" w14:textId="77777777" w:rsidR="002400B9" w:rsidRDefault="002400B9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9DDE79A" w14:textId="77777777" w:rsidR="002400B9" w:rsidRDefault="002400B9" w:rsidP="00096385">
            <w:r>
              <w:rPr>
                <w:sz w:val="16"/>
                <w:szCs w:val="16"/>
              </w:rPr>
              <w:t>3956</w:t>
            </w:r>
          </w:p>
        </w:tc>
        <w:tc>
          <w:tcPr>
            <w:tcW w:w="517" w:type="dxa"/>
          </w:tcPr>
          <w:p w14:paraId="210AC1A2" w14:textId="77777777" w:rsidR="002400B9" w:rsidRDefault="002400B9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B330A7" w14:textId="77777777" w:rsidR="002400B9" w:rsidRDefault="002400B9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95E5779" w14:textId="77777777" w:rsidR="002400B9" w:rsidRDefault="002400B9" w:rsidP="00096385">
            <w:r>
              <w:rPr>
                <w:sz w:val="16"/>
                <w:szCs w:val="16"/>
              </w:rPr>
              <w:t>Addition of new test case 8.1.1.3.9 for NR slice</w:t>
            </w:r>
          </w:p>
        </w:tc>
        <w:tc>
          <w:tcPr>
            <w:tcW w:w="517" w:type="dxa"/>
          </w:tcPr>
          <w:p w14:paraId="134EB0E0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E434C6" w14:textId="77777777" w:rsidR="002400B9" w:rsidRDefault="002400B9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69C980FF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2669425" w14:textId="77777777" w:rsidR="002400B9" w:rsidRDefault="002400B9" w:rsidP="00096385">
            <w:r>
              <w:rPr>
                <w:sz w:val="16"/>
                <w:szCs w:val="16"/>
              </w:rPr>
              <w:t>R5-234723</w:t>
            </w:r>
          </w:p>
        </w:tc>
        <w:tc>
          <w:tcPr>
            <w:tcW w:w="1597" w:type="dxa"/>
          </w:tcPr>
          <w:p w14:paraId="644E43A7" w14:textId="77777777" w:rsidR="002400B9" w:rsidRDefault="002400B9" w:rsidP="00096385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29865362" w14:textId="77777777" w:rsidR="002400B9" w:rsidRDefault="002400B9" w:rsidP="00096385">
            <w:r>
              <w:rPr>
                <w:sz w:val="16"/>
                <w:szCs w:val="16"/>
              </w:rPr>
              <w:t>NR_slice-UEConTest</w:t>
            </w:r>
          </w:p>
        </w:tc>
        <w:tc>
          <w:tcPr>
            <w:tcW w:w="2323" w:type="dxa"/>
          </w:tcPr>
          <w:p w14:paraId="213997CB" w14:textId="77777777" w:rsidR="002400B9" w:rsidRDefault="002400B9" w:rsidP="00096385">
            <w:r>
              <w:rPr>
                <w:sz w:val="16"/>
                <w:szCs w:val="16"/>
              </w:rPr>
              <w:t>8.1.1.3.9 (new)</w:t>
            </w:r>
          </w:p>
        </w:tc>
        <w:tc>
          <w:tcPr>
            <w:tcW w:w="998" w:type="dxa"/>
          </w:tcPr>
          <w:p w14:paraId="3980FB46" w14:textId="77777777" w:rsidR="002400B9" w:rsidRDefault="002400B9" w:rsidP="00096385">
            <w:r>
              <w:rPr>
                <w:sz w:val="16"/>
                <w:szCs w:val="16"/>
              </w:rPr>
              <w:t xml:space="preserve">TS/TR ... CR ... ; TS 38.523-2 CR 0396 ; TS/TR ... CR ... </w:t>
            </w:r>
          </w:p>
        </w:tc>
      </w:tr>
      <w:tr w:rsidR="002400B9" w14:paraId="6E305022" w14:textId="77777777" w:rsidTr="00096385">
        <w:tc>
          <w:tcPr>
            <w:tcW w:w="879" w:type="dxa"/>
          </w:tcPr>
          <w:p w14:paraId="0A35E31A" w14:textId="77777777" w:rsidR="002400B9" w:rsidRDefault="002400B9" w:rsidP="00096385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5056098D" w14:textId="77777777" w:rsidR="002400B9" w:rsidRDefault="002400B9" w:rsidP="00096385">
            <w:r>
              <w:rPr>
                <w:sz w:val="16"/>
                <w:szCs w:val="16"/>
              </w:rPr>
              <w:t>0396</w:t>
            </w:r>
          </w:p>
        </w:tc>
        <w:tc>
          <w:tcPr>
            <w:tcW w:w="517" w:type="dxa"/>
          </w:tcPr>
          <w:p w14:paraId="0FB94D67" w14:textId="77777777" w:rsidR="002400B9" w:rsidRDefault="002400B9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2DB2077" w14:textId="77777777" w:rsidR="002400B9" w:rsidRDefault="002400B9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B7949FA" w14:textId="77777777" w:rsidR="002400B9" w:rsidRDefault="002400B9" w:rsidP="00096385">
            <w:r>
              <w:rPr>
                <w:sz w:val="16"/>
                <w:szCs w:val="16"/>
              </w:rPr>
              <w:t>Addition of applicability for new NR slice test cases 8.1.1.3.9</w:t>
            </w:r>
          </w:p>
        </w:tc>
        <w:tc>
          <w:tcPr>
            <w:tcW w:w="517" w:type="dxa"/>
          </w:tcPr>
          <w:p w14:paraId="3717C002" w14:textId="77777777" w:rsidR="002400B9" w:rsidRDefault="002400B9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2DCB72" w14:textId="77777777" w:rsidR="002400B9" w:rsidRDefault="002400B9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68E28929" w14:textId="77777777" w:rsidR="002400B9" w:rsidRDefault="002400B9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5B4E54D" w14:textId="77777777" w:rsidR="002400B9" w:rsidRDefault="002400B9" w:rsidP="00096385">
            <w:r>
              <w:rPr>
                <w:sz w:val="16"/>
                <w:szCs w:val="16"/>
              </w:rPr>
              <w:t>R5-234724</w:t>
            </w:r>
          </w:p>
        </w:tc>
        <w:tc>
          <w:tcPr>
            <w:tcW w:w="1597" w:type="dxa"/>
          </w:tcPr>
          <w:p w14:paraId="17CD9B09" w14:textId="77777777" w:rsidR="002400B9" w:rsidRDefault="002400B9" w:rsidP="00096385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45C15680" w14:textId="77777777" w:rsidR="002400B9" w:rsidRDefault="002400B9" w:rsidP="00096385">
            <w:r>
              <w:rPr>
                <w:sz w:val="16"/>
                <w:szCs w:val="16"/>
              </w:rPr>
              <w:t>NR_slice-UEConTest</w:t>
            </w:r>
          </w:p>
        </w:tc>
        <w:tc>
          <w:tcPr>
            <w:tcW w:w="2323" w:type="dxa"/>
          </w:tcPr>
          <w:p w14:paraId="2520491D" w14:textId="77777777" w:rsidR="002400B9" w:rsidRDefault="002400B9" w:rsidP="00096385">
            <w:r>
              <w:rPr>
                <w:sz w:val="16"/>
                <w:szCs w:val="16"/>
              </w:rPr>
              <w:t>4.1</w:t>
            </w:r>
          </w:p>
        </w:tc>
        <w:tc>
          <w:tcPr>
            <w:tcW w:w="998" w:type="dxa"/>
          </w:tcPr>
          <w:p w14:paraId="62A1A47E" w14:textId="77777777" w:rsidR="002400B9" w:rsidRDefault="002400B9" w:rsidP="00096385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</w:tbl>
    <w:p w14:paraId="4E7F2ACD" w14:textId="77777777" w:rsidR="002400B9" w:rsidRDefault="002400B9" w:rsidP="002400B9"/>
    <w:p w14:paraId="7F99DD73" w14:textId="77777777" w:rsidR="002400B9" w:rsidRDefault="002400B9" w:rsidP="002400B9"/>
    <w:p w14:paraId="0AB175ED" w14:textId="77777777" w:rsidR="00022526" w:rsidRPr="00917427" w:rsidRDefault="00022526" w:rsidP="00022526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RP-231660</w:t>
      </w:r>
      <w:r>
        <w:rPr>
          <w:b/>
          <w:i/>
          <w:noProof/>
          <w:sz w:val="28"/>
        </w:rPr>
        <w:fldChar w:fldCharType="end"/>
      </w:r>
    </w:p>
    <w:p w14:paraId="5505CA7B" w14:textId="77777777" w:rsidR="00022526" w:rsidRPr="00784730" w:rsidRDefault="00022526" w:rsidP="00022526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5A35B22A" w14:textId="77777777" w:rsidR="00022526" w:rsidRPr="00050554" w:rsidRDefault="00022526" w:rsidP="00022526">
      <w:pPr>
        <w:rPr>
          <w:rFonts w:ascii="Arial" w:hAnsi="Arial" w:cs="Arial"/>
          <w:b/>
          <w:bCs/>
          <w:lang w:val="en-US"/>
        </w:rPr>
      </w:pPr>
    </w:p>
    <w:p w14:paraId="5900DB29" w14:textId="77777777" w:rsidR="00022526" w:rsidRDefault="00022526" w:rsidP="0002252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10E48EF0" w14:textId="77777777" w:rsidR="00022526" w:rsidRPr="00E145B1" w:rsidRDefault="00022526" w:rsidP="0002252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Support of reduced capability NR devices (NR_redcap_plus_ARCH-UEConTest) (Batch 1)</w:t>
      </w:r>
      <w:r>
        <w:rPr>
          <w:rFonts w:ascii="Arial" w:hAnsi="Arial" w:cs="Arial"/>
          <w:b/>
          <w:bCs/>
        </w:rPr>
        <w:fldChar w:fldCharType="end"/>
      </w:r>
    </w:p>
    <w:p w14:paraId="2B4C34E7" w14:textId="77777777" w:rsidR="00022526" w:rsidRDefault="00022526" w:rsidP="0002252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13.3.20</w:t>
      </w:r>
      <w:r>
        <w:rPr>
          <w:rFonts w:ascii="Arial" w:hAnsi="Arial" w:cs="Arial"/>
          <w:b/>
          <w:bCs/>
        </w:rPr>
        <w:fldChar w:fldCharType="end"/>
      </w:r>
    </w:p>
    <w:p w14:paraId="25963FBC" w14:textId="77777777" w:rsidR="00022526" w:rsidRDefault="00022526" w:rsidP="0002252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017E385" w14:textId="77777777" w:rsidR="00022526" w:rsidRDefault="00022526" w:rsidP="00022526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F801F15" w14:textId="77777777" w:rsidR="00022526" w:rsidRPr="004E535C" w:rsidRDefault="00022526" w:rsidP="00022526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22526" w:rsidRPr="004E535C" w14:paraId="548B17D5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1356A8D" w14:textId="77777777" w:rsidR="00022526" w:rsidRPr="00BF1EB6" w:rsidRDefault="00022526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945A23A" w14:textId="77777777" w:rsidR="00022526" w:rsidRPr="00BF1EB6" w:rsidRDefault="00022526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F6D6069" w14:textId="77777777" w:rsidR="00022526" w:rsidRPr="00BF1EB6" w:rsidRDefault="00022526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2189813" w14:textId="77777777" w:rsidR="00022526" w:rsidRPr="00BF1EB6" w:rsidRDefault="00022526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48EFB87" w14:textId="77777777" w:rsidR="00022526" w:rsidRPr="00BF1EB6" w:rsidRDefault="00022526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C542FBA" w14:textId="77777777" w:rsidR="00022526" w:rsidRPr="00BF1EB6" w:rsidRDefault="00022526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4B7C990" w14:textId="77777777" w:rsidR="00022526" w:rsidRPr="00BF1EB6" w:rsidRDefault="00022526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9BC6EBC" w14:textId="77777777" w:rsidR="00022526" w:rsidRPr="00BF1EB6" w:rsidRDefault="00022526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CF0D878" w14:textId="77777777" w:rsidR="00022526" w:rsidRPr="00BF1EB6" w:rsidRDefault="00022526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EAD59F1" w14:textId="77777777" w:rsidR="00022526" w:rsidRPr="00BF1EB6" w:rsidRDefault="00022526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B607766" w14:textId="77777777" w:rsidR="00022526" w:rsidRPr="00BF1EB6" w:rsidRDefault="00022526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ED15FD8" w14:textId="77777777" w:rsidR="00022526" w:rsidRPr="00BF1EB6" w:rsidRDefault="00022526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156A880" w14:textId="77777777" w:rsidR="00022526" w:rsidRPr="00BF1EB6" w:rsidRDefault="00022526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22526" w14:paraId="349CF661" w14:textId="77777777" w:rsidTr="00096385">
        <w:tc>
          <w:tcPr>
            <w:tcW w:w="879" w:type="dxa"/>
          </w:tcPr>
          <w:p w14:paraId="771E1E57" w14:textId="77777777" w:rsidR="00022526" w:rsidRDefault="00022526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597EF93F" w14:textId="77777777" w:rsidR="00022526" w:rsidRDefault="00022526" w:rsidP="00096385">
            <w:r>
              <w:rPr>
                <w:sz w:val="16"/>
                <w:szCs w:val="16"/>
              </w:rPr>
              <w:t>2890</w:t>
            </w:r>
          </w:p>
        </w:tc>
        <w:tc>
          <w:tcPr>
            <w:tcW w:w="517" w:type="dxa"/>
          </w:tcPr>
          <w:p w14:paraId="772CD9A6" w14:textId="77777777" w:rsidR="00022526" w:rsidRDefault="00022526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EA6A780" w14:textId="77777777" w:rsidR="00022526" w:rsidRDefault="00022526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A748615" w14:textId="77777777" w:rsidR="00022526" w:rsidRDefault="00022526" w:rsidP="00096385">
            <w:r>
              <w:rPr>
                <w:sz w:val="16"/>
                <w:szCs w:val="16"/>
              </w:rPr>
              <w:t>Correction to notes for RedCap CBW</w:t>
            </w:r>
          </w:p>
        </w:tc>
        <w:tc>
          <w:tcPr>
            <w:tcW w:w="517" w:type="dxa"/>
          </w:tcPr>
          <w:p w14:paraId="5348B064" w14:textId="77777777" w:rsidR="00022526" w:rsidRDefault="00022526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A3C139" w14:textId="77777777" w:rsidR="00022526" w:rsidRDefault="00022526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33879D3" w14:textId="77777777" w:rsidR="00022526" w:rsidRDefault="00022526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8A696DA" w14:textId="77777777" w:rsidR="00022526" w:rsidRDefault="00022526" w:rsidP="00096385">
            <w:r>
              <w:rPr>
                <w:sz w:val="16"/>
                <w:szCs w:val="16"/>
              </w:rPr>
              <w:t>R5-235841</w:t>
            </w:r>
          </w:p>
        </w:tc>
        <w:tc>
          <w:tcPr>
            <w:tcW w:w="1597" w:type="dxa"/>
          </w:tcPr>
          <w:p w14:paraId="09F60523" w14:textId="77777777" w:rsidR="00022526" w:rsidRDefault="00022526" w:rsidP="00096385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3E2FBE52" w14:textId="77777777" w:rsidR="00022526" w:rsidRDefault="00022526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8A528E1" w14:textId="77777777" w:rsidR="00022526" w:rsidRDefault="00022526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1E1875" w14:textId="77777777" w:rsidR="00022526" w:rsidRDefault="00022526" w:rsidP="00096385">
            <w:pPr>
              <w:rPr>
                <w:sz w:val="16"/>
                <w:szCs w:val="16"/>
              </w:rPr>
            </w:pPr>
          </w:p>
        </w:tc>
      </w:tr>
      <w:tr w:rsidR="00022526" w14:paraId="507CE8E3" w14:textId="77777777" w:rsidTr="00096385">
        <w:tc>
          <w:tcPr>
            <w:tcW w:w="879" w:type="dxa"/>
          </w:tcPr>
          <w:p w14:paraId="04A4B1B9" w14:textId="77777777" w:rsidR="00022526" w:rsidRDefault="00022526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D42BF74" w14:textId="77777777" w:rsidR="00022526" w:rsidRDefault="00022526" w:rsidP="00096385">
            <w:r>
              <w:rPr>
                <w:sz w:val="16"/>
                <w:szCs w:val="16"/>
              </w:rPr>
              <w:t>2891</w:t>
            </w:r>
          </w:p>
        </w:tc>
        <w:tc>
          <w:tcPr>
            <w:tcW w:w="517" w:type="dxa"/>
          </w:tcPr>
          <w:p w14:paraId="44B7964A" w14:textId="77777777" w:rsidR="00022526" w:rsidRDefault="00022526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20D63DB" w14:textId="77777777" w:rsidR="00022526" w:rsidRDefault="00022526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BCB3A1" w14:textId="77777777" w:rsidR="00022526" w:rsidRDefault="00022526" w:rsidP="00096385">
            <w:r>
              <w:rPr>
                <w:sz w:val="16"/>
                <w:szCs w:val="16"/>
              </w:rPr>
              <w:t>Correction to SIB4 redCapAccessAllowed-r17 for RedCap testing</w:t>
            </w:r>
          </w:p>
        </w:tc>
        <w:tc>
          <w:tcPr>
            <w:tcW w:w="517" w:type="dxa"/>
          </w:tcPr>
          <w:p w14:paraId="704416FB" w14:textId="77777777" w:rsidR="00022526" w:rsidRDefault="00022526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327FCF" w14:textId="77777777" w:rsidR="00022526" w:rsidRDefault="00022526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F5E264E" w14:textId="77777777" w:rsidR="00022526" w:rsidRDefault="00022526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9F04CC9" w14:textId="77777777" w:rsidR="00022526" w:rsidRDefault="00022526" w:rsidP="00096385">
            <w:r>
              <w:rPr>
                <w:sz w:val="16"/>
                <w:szCs w:val="16"/>
              </w:rPr>
              <w:t>R5-235781</w:t>
            </w:r>
          </w:p>
        </w:tc>
        <w:tc>
          <w:tcPr>
            <w:tcW w:w="1597" w:type="dxa"/>
          </w:tcPr>
          <w:p w14:paraId="42BE9BAD" w14:textId="77777777" w:rsidR="00022526" w:rsidRDefault="00022526" w:rsidP="00096385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256721D4" w14:textId="77777777" w:rsidR="00022526" w:rsidRDefault="00022526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0897DAA" w14:textId="77777777" w:rsidR="00022526" w:rsidRDefault="00022526" w:rsidP="00096385">
            <w:r>
              <w:rPr>
                <w:sz w:val="16"/>
                <w:szCs w:val="16"/>
              </w:rPr>
              <w:t>4.5B.2, 4.6.2</w:t>
            </w:r>
          </w:p>
        </w:tc>
        <w:tc>
          <w:tcPr>
            <w:tcW w:w="998" w:type="dxa"/>
          </w:tcPr>
          <w:p w14:paraId="35A6865A" w14:textId="77777777" w:rsidR="00022526" w:rsidRDefault="00022526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22526" w14:paraId="631AD8A4" w14:textId="77777777" w:rsidTr="00096385">
        <w:tc>
          <w:tcPr>
            <w:tcW w:w="879" w:type="dxa"/>
          </w:tcPr>
          <w:p w14:paraId="62FF28A0" w14:textId="77777777" w:rsidR="00022526" w:rsidRDefault="00022526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1C66BFF" w14:textId="77777777" w:rsidR="00022526" w:rsidRDefault="00022526" w:rsidP="00096385">
            <w:r>
              <w:rPr>
                <w:sz w:val="16"/>
                <w:szCs w:val="16"/>
              </w:rPr>
              <w:t>2919</w:t>
            </w:r>
          </w:p>
        </w:tc>
        <w:tc>
          <w:tcPr>
            <w:tcW w:w="517" w:type="dxa"/>
          </w:tcPr>
          <w:p w14:paraId="642A08BA" w14:textId="77777777" w:rsidR="00022526" w:rsidRDefault="00022526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B9DA169" w14:textId="77777777" w:rsidR="00022526" w:rsidRDefault="00022526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9460AD1" w14:textId="77777777" w:rsidR="00022526" w:rsidRDefault="00022526" w:rsidP="00096385">
            <w:r>
              <w:rPr>
                <w:sz w:val="16"/>
                <w:szCs w:val="16"/>
              </w:rPr>
              <w:t>Correction to Table 4.3.1.0A-1 (mid test channel bandwidths) for RedCap Ues</w:t>
            </w:r>
          </w:p>
        </w:tc>
        <w:tc>
          <w:tcPr>
            <w:tcW w:w="517" w:type="dxa"/>
          </w:tcPr>
          <w:p w14:paraId="7F19CD50" w14:textId="77777777" w:rsidR="00022526" w:rsidRDefault="00022526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E66AA7" w14:textId="77777777" w:rsidR="00022526" w:rsidRDefault="00022526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196546B" w14:textId="77777777" w:rsidR="00022526" w:rsidRDefault="00022526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F317F37" w14:textId="77777777" w:rsidR="00022526" w:rsidRDefault="00022526" w:rsidP="00096385">
            <w:r>
              <w:rPr>
                <w:sz w:val="16"/>
                <w:szCs w:val="16"/>
              </w:rPr>
              <w:t>R5-235823</w:t>
            </w:r>
          </w:p>
        </w:tc>
        <w:tc>
          <w:tcPr>
            <w:tcW w:w="1597" w:type="dxa"/>
          </w:tcPr>
          <w:p w14:paraId="18EA1BA7" w14:textId="77777777" w:rsidR="00022526" w:rsidRDefault="00022526" w:rsidP="00096385">
            <w:r>
              <w:rPr>
                <w:sz w:val="16"/>
                <w:szCs w:val="16"/>
              </w:rPr>
              <w:t>Apple, Keysight Technologies UK Ltd</w:t>
            </w:r>
          </w:p>
        </w:tc>
        <w:tc>
          <w:tcPr>
            <w:tcW w:w="1122" w:type="dxa"/>
          </w:tcPr>
          <w:p w14:paraId="683391C2" w14:textId="77777777" w:rsidR="00022526" w:rsidRDefault="00022526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D6BB33E" w14:textId="77777777" w:rsidR="00022526" w:rsidRDefault="00022526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C81D5A" w14:textId="77777777" w:rsidR="00022526" w:rsidRDefault="00022526" w:rsidP="00096385">
            <w:pPr>
              <w:rPr>
                <w:sz w:val="16"/>
                <w:szCs w:val="16"/>
              </w:rPr>
            </w:pPr>
          </w:p>
        </w:tc>
      </w:tr>
      <w:tr w:rsidR="00022526" w14:paraId="619C78E5" w14:textId="77777777" w:rsidTr="00096385">
        <w:tc>
          <w:tcPr>
            <w:tcW w:w="879" w:type="dxa"/>
          </w:tcPr>
          <w:p w14:paraId="17F5E858" w14:textId="77777777" w:rsidR="00022526" w:rsidRDefault="00022526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4FDF2680" w14:textId="77777777" w:rsidR="00022526" w:rsidRDefault="00022526" w:rsidP="00096385">
            <w:r>
              <w:rPr>
                <w:sz w:val="16"/>
                <w:szCs w:val="16"/>
              </w:rPr>
              <w:t>2922</w:t>
            </w:r>
          </w:p>
        </w:tc>
        <w:tc>
          <w:tcPr>
            <w:tcW w:w="517" w:type="dxa"/>
          </w:tcPr>
          <w:p w14:paraId="3ED4CE9F" w14:textId="77777777" w:rsidR="00022526" w:rsidRDefault="00022526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07869A" w14:textId="77777777" w:rsidR="00022526" w:rsidRDefault="00022526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CC37773" w14:textId="77777777" w:rsidR="00022526" w:rsidRDefault="00022526" w:rsidP="00096385">
            <w:r>
              <w:rPr>
                <w:sz w:val="16"/>
                <w:szCs w:val="16"/>
              </w:rPr>
              <w:t>Update MIB for NCD-SSB</w:t>
            </w:r>
          </w:p>
        </w:tc>
        <w:tc>
          <w:tcPr>
            <w:tcW w:w="517" w:type="dxa"/>
          </w:tcPr>
          <w:p w14:paraId="41CA1E6A" w14:textId="77777777" w:rsidR="00022526" w:rsidRDefault="00022526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FDA5B9" w14:textId="77777777" w:rsidR="00022526" w:rsidRDefault="00022526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ACB5C2E" w14:textId="77777777" w:rsidR="00022526" w:rsidRDefault="00022526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69C56D5" w14:textId="77777777" w:rsidR="00022526" w:rsidRDefault="00022526" w:rsidP="00096385">
            <w:r>
              <w:rPr>
                <w:sz w:val="16"/>
                <w:szCs w:val="16"/>
              </w:rPr>
              <w:t>R5-235249</w:t>
            </w:r>
          </w:p>
        </w:tc>
        <w:tc>
          <w:tcPr>
            <w:tcW w:w="1597" w:type="dxa"/>
          </w:tcPr>
          <w:p w14:paraId="16BC1F8B" w14:textId="77777777" w:rsidR="00022526" w:rsidRDefault="00022526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A12DC21" w14:textId="77777777" w:rsidR="00022526" w:rsidRDefault="00022526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093C683" w14:textId="77777777" w:rsidR="00022526" w:rsidRDefault="00022526" w:rsidP="00096385">
            <w:r>
              <w:rPr>
                <w:sz w:val="16"/>
                <w:szCs w:val="16"/>
              </w:rPr>
              <w:t>4.6.1</w:t>
            </w:r>
          </w:p>
        </w:tc>
        <w:tc>
          <w:tcPr>
            <w:tcW w:w="998" w:type="dxa"/>
          </w:tcPr>
          <w:p w14:paraId="50337857" w14:textId="77777777" w:rsidR="00022526" w:rsidRDefault="00022526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22526" w14:paraId="31153B19" w14:textId="77777777" w:rsidTr="00096385">
        <w:tc>
          <w:tcPr>
            <w:tcW w:w="879" w:type="dxa"/>
          </w:tcPr>
          <w:p w14:paraId="4AD6DA7C" w14:textId="77777777" w:rsidR="00022526" w:rsidRDefault="00022526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F88931A" w14:textId="77777777" w:rsidR="00022526" w:rsidRDefault="00022526" w:rsidP="00096385">
            <w:r>
              <w:rPr>
                <w:sz w:val="16"/>
                <w:szCs w:val="16"/>
              </w:rPr>
              <w:t>2326</w:t>
            </w:r>
          </w:p>
        </w:tc>
        <w:tc>
          <w:tcPr>
            <w:tcW w:w="517" w:type="dxa"/>
          </w:tcPr>
          <w:p w14:paraId="25800DEF" w14:textId="77777777" w:rsidR="00022526" w:rsidRDefault="00022526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A35A39" w14:textId="77777777" w:rsidR="00022526" w:rsidRDefault="00022526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C912B9" w14:textId="77777777" w:rsidR="00022526" w:rsidRDefault="00022526" w:rsidP="00096385">
            <w:r>
              <w:rPr>
                <w:sz w:val="16"/>
                <w:szCs w:val="16"/>
              </w:rPr>
              <w:t>Correction of table number in NOTE 4 of Table 6.2I.1.5-1</w:t>
            </w:r>
          </w:p>
        </w:tc>
        <w:tc>
          <w:tcPr>
            <w:tcW w:w="517" w:type="dxa"/>
          </w:tcPr>
          <w:p w14:paraId="79E03120" w14:textId="77777777" w:rsidR="00022526" w:rsidRDefault="00022526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C98460" w14:textId="77777777" w:rsidR="00022526" w:rsidRDefault="00022526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5E81224" w14:textId="77777777" w:rsidR="00022526" w:rsidRDefault="00022526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30CE2EB" w14:textId="77777777" w:rsidR="00022526" w:rsidRDefault="00022526" w:rsidP="00096385">
            <w:r>
              <w:rPr>
                <w:sz w:val="16"/>
                <w:szCs w:val="16"/>
              </w:rPr>
              <w:t>R5-234119</w:t>
            </w:r>
          </w:p>
        </w:tc>
        <w:tc>
          <w:tcPr>
            <w:tcW w:w="1597" w:type="dxa"/>
          </w:tcPr>
          <w:p w14:paraId="606A242A" w14:textId="77777777" w:rsidR="00022526" w:rsidRDefault="00022526" w:rsidP="00096385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62FA5472" w14:textId="77777777" w:rsidR="00022526" w:rsidRDefault="00022526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886768D" w14:textId="77777777" w:rsidR="00022526" w:rsidRDefault="00022526" w:rsidP="00096385">
            <w:r>
              <w:rPr>
                <w:sz w:val="16"/>
                <w:szCs w:val="16"/>
              </w:rPr>
              <w:t>6.2I.1.5</w:t>
            </w:r>
          </w:p>
        </w:tc>
        <w:tc>
          <w:tcPr>
            <w:tcW w:w="998" w:type="dxa"/>
          </w:tcPr>
          <w:p w14:paraId="197ED099" w14:textId="77777777" w:rsidR="00022526" w:rsidRDefault="00022526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22526" w14:paraId="3127CE4F" w14:textId="77777777" w:rsidTr="00096385">
        <w:tc>
          <w:tcPr>
            <w:tcW w:w="879" w:type="dxa"/>
          </w:tcPr>
          <w:p w14:paraId="16890CCB" w14:textId="77777777" w:rsidR="00022526" w:rsidRDefault="00022526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2BC9201" w14:textId="77777777" w:rsidR="00022526" w:rsidRDefault="00022526" w:rsidP="00096385">
            <w:r>
              <w:rPr>
                <w:sz w:val="16"/>
                <w:szCs w:val="16"/>
              </w:rPr>
              <w:t>2342</w:t>
            </w:r>
          </w:p>
        </w:tc>
        <w:tc>
          <w:tcPr>
            <w:tcW w:w="517" w:type="dxa"/>
          </w:tcPr>
          <w:p w14:paraId="3739E411" w14:textId="77777777" w:rsidR="00022526" w:rsidRDefault="00022526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EF2064" w14:textId="77777777" w:rsidR="00022526" w:rsidRDefault="00022526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ABA695A" w14:textId="77777777" w:rsidR="00022526" w:rsidRDefault="00022526" w:rsidP="00096385">
            <w:r>
              <w:rPr>
                <w:sz w:val="16"/>
                <w:szCs w:val="16"/>
              </w:rPr>
              <w:t>Pending MU and TT update for FR1 RedCap</w:t>
            </w:r>
          </w:p>
        </w:tc>
        <w:tc>
          <w:tcPr>
            <w:tcW w:w="517" w:type="dxa"/>
          </w:tcPr>
          <w:p w14:paraId="0C689769" w14:textId="77777777" w:rsidR="00022526" w:rsidRDefault="00022526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855856" w14:textId="77777777" w:rsidR="00022526" w:rsidRDefault="00022526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D9A8FC4" w14:textId="77777777" w:rsidR="00022526" w:rsidRDefault="00022526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D8A38B5" w14:textId="77777777" w:rsidR="00022526" w:rsidRDefault="00022526" w:rsidP="00096385">
            <w:r>
              <w:rPr>
                <w:sz w:val="16"/>
                <w:szCs w:val="16"/>
              </w:rPr>
              <w:t>R5-234169</w:t>
            </w:r>
          </w:p>
        </w:tc>
        <w:tc>
          <w:tcPr>
            <w:tcW w:w="1597" w:type="dxa"/>
          </w:tcPr>
          <w:p w14:paraId="7AAE3DCF" w14:textId="77777777" w:rsidR="00022526" w:rsidRDefault="00022526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09862809" w14:textId="77777777" w:rsidR="00022526" w:rsidRDefault="00022526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ABAA23B" w14:textId="77777777" w:rsidR="00022526" w:rsidRDefault="00022526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EE9DC7" w14:textId="77777777" w:rsidR="00022526" w:rsidRDefault="00022526" w:rsidP="00096385">
            <w:pPr>
              <w:rPr>
                <w:sz w:val="16"/>
                <w:szCs w:val="16"/>
              </w:rPr>
            </w:pPr>
          </w:p>
        </w:tc>
      </w:tr>
      <w:tr w:rsidR="00022526" w14:paraId="3DA666E7" w14:textId="77777777" w:rsidTr="00096385">
        <w:tc>
          <w:tcPr>
            <w:tcW w:w="879" w:type="dxa"/>
          </w:tcPr>
          <w:p w14:paraId="5F227F91" w14:textId="77777777" w:rsidR="00022526" w:rsidRDefault="00022526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984D9D5" w14:textId="77777777" w:rsidR="00022526" w:rsidRDefault="00022526" w:rsidP="00096385">
            <w:r>
              <w:rPr>
                <w:sz w:val="16"/>
                <w:szCs w:val="16"/>
              </w:rPr>
              <w:t>2415</w:t>
            </w:r>
          </w:p>
        </w:tc>
        <w:tc>
          <w:tcPr>
            <w:tcW w:w="517" w:type="dxa"/>
          </w:tcPr>
          <w:p w14:paraId="08A59966" w14:textId="77777777" w:rsidR="00022526" w:rsidRDefault="00022526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FA8970" w14:textId="77777777" w:rsidR="00022526" w:rsidRDefault="00022526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776E0B" w14:textId="77777777" w:rsidR="00022526" w:rsidRDefault="00022526" w:rsidP="00096385">
            <w:r>
              <w:rPr>
                <w:sz w:val="16"/>
                <w:szCs w:val="16"/>
              </w:rPr>
              <w:t>Correction to title of Reference sensitivity for RedCap</w:t>
            </w:r>
          </w:p>
        </w:tc>
        <w:tc>
          <w:tcPr>
            <w:tcW w:w="517" w:type="dxa"/>
          </w:tcPr>
          <w:p w14:paraId="79C58C76" w14:textId="77777777" w:rsidR="00022526" w:rsidRDefault="00022526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AA7D5C" w14:textId="77777777" w:rsidR="00022526" w:rsidRDefault="00022526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997FAE0" w14:textId="77777777" w:rsidR="00022526" w:rsidRDefault="00022526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6805605" w14:textId="77777777" w:rsidR="00022526" w:rsidRDefault="00022526" w:rsidP="00096385">
            <w:r>
              <w:rPr>
                <w:sz w:val="16"/>
                <w:szCs w:val="16"/>
              </w:rPr>
              <w:t>R5-234907</w:t>
            </w:r>
          </w:p>
        </w:tc>
        <w:tc>
          <w:tcPr>
            <w:tcW w:w="1597" w:type="dxa"/>
          </w:tcPr>
          <w:p w14:paraId="0470ADD9" w14:textId="77777777" w:rsidR="00022526" w:rsidRDefault="00022526" w:rsidP="00096385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71CA21DD" w14:textId="77777777" w:rsidR="00022526" w:rsidRDefault="00022526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28218CA" w14:textId="77777777" w:rsidR="00022526" w:rsidRDefault="00022526" w:rsidP="00096385">
            <w:r>
              <w:rPr>
                <w:sz w:val="16"/>
                <w:szCs w:val="16"/>
              </w:rPr>
              <w:t>7.3I.2</w:t>
            </w:r>
          </w:p>
        </w:tc>
        <w:tc>
          <w:tcPr>
            <w:tcW w:w="998" w:type="dxa"/>
          </w:tcPr>
          <w:p w14:paraId="03FDE0D1" w14:textId="77777777" w:rsidR="00022526" w:rsidRDefault="00022526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22526" w14:paraId="45966FB1" w14:textId="77777777" w:rsidTr="00096385">
        <w:tc>
          <w:tcPr>
            <w:tcW w:w="879" w:type="dxa"/>
          </w:tcPr>
          <w:p w14:paraId="33C66F81" w14:textId="77777777" w:rsidR="00022526" w:rsidRDefault="00022526" w:rsidP="00096385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5EB07B8E" w14:textId="77777777" w:rsidR="00022526" w:rsidRDefault="00022526" w:rsidP="00096385">
            <w:r>
              <w:rPr>
                <w:sz w:val="16"/>
                <w:szCs w:val="16"/>
              </w:rPr>
              <w:t>0718</w:t>
            </w:r>
          </w:p>
        </w:tc>
        <w:tc>
          <w:tcPr>
            <w:tcW w:w="517" w:type="dxa"/>
          </w:tcPr>
          <w:p w14:paraId="3380F2AB" w14:textId="77777777" w:rsidR="00022526" w:rsidRDefault="00022526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4EA5C2A" w14:textId="77777777" w:rsidR="00022526" w:rsidRDefault="00022526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DDEB37D" w14:textId="77777777" w:rsidR="00022526" w:rsidRDefault="00022526" w:rsidP="00096385">
            <w:r>
              <w:rPr>
                <w:sz w:val="16"/>
                <w:szCs w:val="16"/>
              </w:rPr>
              <w:t>Correction to measurement channel table for redcap CQI cases</w:t>
            </w:r>
          </w:p>
        </w:tc>
        <w:tc>
          <w:tcPr>
            <w:tcW w:w="517" w:type="dxa"/>
          </w:tcPr>
          <w:p w14:paraId="4398A28B" w14:textId="77777777" w:rsidR="00022526" w:rsidRDefault="00022526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A08A0F" w14:textId="77777777" w:rsidR="00022526" w:rsidRDefault="00022526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16DD39F1" w14:textId="77777777" w:rsidR="00022526" w:rsidRDefault="00022526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00499E2" w14:textId="77777777" w:rsidR="00022526" w:rsidRDefault="00022526" w:rsidP="00096385">
            <w:r>
              <w:rPr>
                <w:sz w:val="16"/>
                <w:szCs w:val="16"/>
              </w:rPr>
              <w:t>R5-235872</w:t>
            </w:r>
          </w:p>
        </w:tc>
        <w:tc>
          <w:tcPr>
            <w:tcW w:w="1597" w:type="dxa"/>
          </w:tcPr>
          <w:p w14:paraId="0B9049F2" w14:textId="77777777" w:rsidR="00022526" w:rsidRDefault="00022526" w:rsidP="00096385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39719065" w14:textId="77777777" w:rsidR="00022526" w:rsidRDefault="00022526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4BD5778" w14:textId="77777777" w:rsidR="00022526" w:rsidRDefault="00022526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ED17C31" w14:textId="77777777" w:rsidR="00022526" w:rsidRDefault="00022526" w:rsidP="00096385">
            <w:pPr>
              <w:rPr>
                <w:sz w:val="16"/>
                <w:szCs w:val="16"/>
              </w:rPr>
            </w:pPr>
          </w:p>
        </w:tc>
      </w:tr>
      <w:tr w:rsidR="00022526" w14:paraId="631B4D75" w14:textId="77777777" w:rsidTr="00096385">
        <w:tc>
          <w:tcPr>
            <w:tcW w:w="879" w:type="dxa"/>
          </w:tcPr>
          <w:p w14:paraId="3747B7F0" w14:textId="77777777" w:rsidR="00022526" w:rsidRDefault="00022526" w:rsidP="00096385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55683579" w14:textId="77777777" w:rsidR="00022526" w:rsidRDefault="00022526" w:rsidP="00096385">
            <w:r>
              <w:rPr>
                <w:sz w:val="16"/>
                <w:szCs w:val="16"/>
              </w:rPr>
              <w:t>0723</w:t>
            </w:r>
          </w:p>
        </w:tc>
        <w:tc>
          <w:tcPr>
            <w:tcW w:w="517" w:type="dxa"/>
          </w:tcPr>
          <w:p w14:paraId="19D84125" w14:textId="77777777" w:rsidR="00022526" w:rsidRDefault="00022526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47E848" w14:textId="77777777" w:rsidR="00022526" w:rsidRDefault="00022526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9A6E2B5" w14:textId="77777777" w:rsidR="00022526" w:rsidRDefault="00022526" w:rsidP="00096385">
            <w:r>
              <w:rPr>
                <w:sz w:val="16"/>
                <w:szCs w:val="16"/>
              </w:rPr>
              <w:t>Addition of Redcap applicability clause 7 and 8</w:t>
            </w:r>
          </w:p>
        </w:tc>
        <w:tc>
          <w:tcPr>
            <w:tcW w:w="517" w:type="dxa"/>
          </w:tcPr>
          <w:p w14:paraId="3253F759" w14:textId="77777777" w:rsidR="00022526" w:rsidRDefault="00022526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44D0A5" w14:textId="77777777" w:rsidR="00022526" w:rsidRDefault="00022526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1D053671" w14:textId="77777777" w:rsidR="00022526" w:rsidRDefault="00022526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C064120" w14:textId="77777777" w:rsidR="00022526" w:rsidRDefault="00022526" w:rsidP="00096385">
            <w:r>
              <w:rPr>
                <w:sz w:val="16"/>
                <w:szCs w:val="16"/>
              </w:rPr>
              <w:t>R5-234279</w:t>
            </w:r>
          </w:p>
        </w:tc>
        <w:tc>
          <w:tcPr>
            <w:tcW w:w="1597" w:type="dxa"/>
          </w:tcPr>
          <w:p w14:paraId="46FD4BAE" w14:textId="77777777" w:rsidR="00022526" w:rsidRDefault="00022526" w:rsidP="00096385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7E4D3124" w14:textId="77777777" w:rsidR="00022526" w:rsidRDefault="00022526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2633799" w14:textId="77777777" w:rsidR="00022526" w:rsidRDefault="00022526" w:rsidP="00096385">
            <w:r>
              <w:rPr>
                <w:sz w:val="16"/>
                <w:szCs w:val="16"/>
              </w:rPr>
              <w:t>7.1, 8.1</w:t>
            </w:r>
          </w:p>
        </w:tc>
        <w:tc>
          <w:tcPr>
            <w:tcW w:w="998" w:type="dxa"/>
          </w:tcPr>
          <w:p w14:paraId="6358DCCB" w14:textId="77777777" w:rsidR="00022526" w:rsidRDefault="00022526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22526" w14:paraId="0F3E015D" w14:textId="77777777" w:rsidTr="00096385">
        <w:tc>
          <w:tcPr>
            <w:tcW w:w="879" w:type="dxa"/>
          </w:tcPr>
          <w:p w14:paraId="2977690E" w14:textId="77777777" w:rsidR="00022526" w:rsidRDefault="00022526" w:rsidP="00096385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650618F9" w14:textId="77777777" w:rsidR="00022526" w:rsidRDefault="00022526" w:rsidP="00096385">
            <w:r>
              <w:rPr>
                <w:sz w:val="16"/>
                <w:szCs w:val="16"/>
              </w:rPr>
              <w:t>0734</w:t>
            </w:r>
          </w:p>
        </w:tc>
        <w:tc>
          <w:tcPr>
            <w:tcW w:w="517" w:type="dxa"/>
          </w:tcPr>
          <w:p w14:paraId="35F8EEF6" w14:textId="77777777" w:rsidR="00022526" w:rsidRDefault="00022526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9F4196D" w14:textId="77777777" w:rsidR="00022526" w:rsidRDefault="00022526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4803E12" w14:textId="77777777" w:rsidR="00022526" w:rsidRDefault="00022526" w:rsidP="00096385">
            <w:r>
              <w:rPr>
                <w:sz w:val="16"/>
                <w:szCs w:val="16"/>
              </w:rPr>
              <w:t>Addition of missing RMCs for RedCap PDCCH Test Case</w:t>
            </w:r>
          </w:p>
        </w:tc>
        <w:tc>
          <w:tcPr>
            <w:tcW w:w="517" w:type="dxa"/>
          </w:tcPr>
          <w:p w14:paraId="16D9F95B" w14:textId="77777777" w:rsidR="00022526" w:rsidRDefault="00022526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3FD01B" w14:textId="77777777" w:rsidR="00022526" w:rsidRDefault="00022526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021F708E" w14:textId="77777777" w:rsidR="00022526" w:rsidRDefault="00022526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B2DBBC6" w14:textId="77777777" w:rsidR="00022526" w:rsidRDefault="00022526" w:rsidP="00096385">
            <w:r>
              <w:rPr>
                <w:sz w:val="16"/>
                <w:szCs w:val="16"/>
              </w:rPr>
              <w:t>R5-235691</w:t>
            </w:r>
          </w:p>
        </w:tc>
        <w:tc>
          <w:tcPr>
            <w:tcW w:w="1597" w:type="dxa"/>
          </w:tcPr>
          <w:p w14:paraId="748959A5" w14:textId="77777777" w:rsidR="00022526" w:rsidRDefault="00022526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441010C" w14:textId="77777777" w:rsidR="00022526" w:rsidRDefault="00022526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CD20C7D" w14:textId="77777777" w:rsidR="00022526" w:rsidRDefault="00022526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35FD2B" w14:textId="77777777" w:rsidR="00022526" w:rsidRDefault="00022526" w:rsidP="00096385">
            <w:pPr>
              <w:rPr>
                <w:sz w:val="16"/>
                <w:szCs w:val="16"/>
              </w:rPr>
            </w:pPr>
          </w:p>
        </w:tc>
      </w:tr>
      <w:tr w:rsidR="00022526" w14:paraId="44332D4A" w14:textId="77777777" w:rsidTr="00096385">
        <w:tc>
          <w:tcPr>
            <w:tcW w:w="879" w:type="dxa"/>
          </w:tcPr>
          <w:p w14:paraId="58C6FCBD" w14:textId="77777777" w:rsidR="00022526" w:rsidRDefault="00022526" w:rsidP="00096385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64DACD97" w14:textId="77777777" w:rsidR="00022526" w:rsidRDefault="00022526" w:rsidP="00096385">
            <w:r>
              <w:rPr>
                <w:sz w:val="16"/>
                <w:szCs w:val="16"/>
              </w:rPr>
              <w:t>0736</w:t>
            </w:r>
          </w:p>
        </w:tc>
        <w:tc>
          <w:tcPr>
            <w:tcW w:w="517" w:type="dxa"/>
          </w:tcPr>
          <w:p w14:paraId="390E03CE" w14:textId="77777777" w:rsidR="00022526" w:rsidRDefault="00022526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9B4C987" w14:textId="77777777" w:rsidR="00022526" w:rsidRDefault="00022526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7A43C20" w14:textId="77777777" w:rsidR="00022526" w:rsidRDefault="00022526" w:rsidP="00096385">
            <w:r>
              <w:rPr>
                <w:sz w:val="16"/>
                <w:szCs w:val="16"/>
              </w:rPr>
              <w:t>Updates to existing RedCap Demod and CQI test cases</w:t>
            </w:r>
          </w:p>
        </w:tc>
        <w:tc>
          <w:tcPr>
            <w:tcW w:w="517" w:type="dxa"/>
          </w:tcPr>
          <w:p w14:paraId="52A369AC" w14:textId="77777777" w:rsidR="00022526" w:rsidRDefault="00022526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19C15A" w14:textId="77777777" w:rsidR="00022526" w:rsidRDefault="00022526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111B79AF" w14:textId="77777777" w:rsidR="00022526" w:rsidRDefault="00022526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617D5D6" w14:textId="77777777" w:rsidR="00022526" w:rsidRDefault="00022526" w:rsidP="00096385">
            <w:r>
              <w:rPr>
                <w:sz w:val="16"/>
                <w:szCs w:val="16"/>
              </w:rPr>
              <w:t>R5-235686</w:t>
            </w:r>
          </w:p>
        </w:tc>
        <w:tc>
          <w:tcPr>
            <w:tcW w:w="1597" w:type="dxa"/>
          </w:tcPr>
          <w:p w14:paraId="3B73537A" w14:textId="77777777" w:rsidR="00022526" w:rsidRDefault="00022526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25635E7" w14:textId="77777777" w:rsidR="00022526" w:rsidRDefault="00022526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05EBCCD" w14:textId="77777777" w:rsidR="00022526" w:rsidRDefault="00022526" w:rsidP="00096385">
            <w:r>
              <w:rPr>
                <w:sz w:val="16"/>
                <w:szCs w:val="16"/>
              </w:rPr>
              <w:t>5.2.1.1.1,6.2.1.1.1.1</w:t>
            </w:r>
          </w:p>
        </w:tc>
        <w:tc>
          <w:tcPr>
            <w:tcW w:w="998" w:type="dxa"/>
          </w:tcPr>
          <w:p w14:paraId="5D7DF52A" w14:textId="77777777" w:rsidR="00022526" w:rsidRDefault="00022526" w:rsidP="00096385">
            <w:r>
              <w:rPr>
                <w:sz w:val="16"/>
                <w:szCs w:val="16"/>
              </w:rPr>
              <w:t xml:space="preserve">TS/TR ... CR ... ; TS 38.522 CR 0325 ; TS/TR ... CR ... </w:t>
            </w:r>
          </w:p>
        </w:tc>
      </w:tr>
      <w:tr w:rsidR="00022526" w14:paraId="3A40954C" w14:textId="77777777" w:rsidTr="00096385">
        <w:tc>
          <w:tcPr>
            <w:tcW w:w="879" w:type="dxa"/>
          </w:tcPr>
          <w:p w14:paraId="7A5D5256" w14:textId="77777777" w:rsidR="00022526" w:rsidRDefault="00022526" w:rsidP="00096385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692CA101" w14:textId="77777777" w:rsidR="00022526" w:rsidRDefault="00022526" w:rsidP="00096385">
            <w:r>
              <w:rPr>
                <w:sz w:val="16"/>
                <w:szCs w:val="16"/>
              </w:rPr>
              <w:t>0737</w:t>
            </w:r>
          </w:p>
        </w:tc>
        <w:tc>
          <w:tcPr>
            <w:tcW w:w="517" w:type="dxa"/>
          </w:tcPr>
          <w:p w14:paraId="702995A0" w14:textId="77777777" w:rsidR="00022526" w:rsidRDefault="00022526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5E1B68" w14:textId="77777777" w:rsidR="00022526" w:rsidRDefault="00022526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34E170E" w14:textId="77777777" w:rsidR="00022526" w:rsidRDefault="00022526" w:rsidP="00096385">
            <w:r>
              <w:rPr>
                <w:sz w:val="16"/>
                <w:szCs w:val="16"/>
              </w:rPr>
              <w:t>Removing brackets for SNR in test case 5.2.1.2.1</w:t>
            </w:r>
          </w:p>
        </w:tc>
        <w:tc>
          <w:tcPr>
            <w:tcW w:w="517" w:type="dxa"/>
          </w:tcPr>
          <w:p w14:paraId="45D76FB8" w14:textId="77777777" w:rsidR="00022526" w:rsidRDefault="00022526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E5B471" w14:textId="77777777" w:rsidR="00022526" w:rsidRDefault="00022526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2B4841A6" w14:textId="77777777" w:rsidR="00022526" w:rsidRDefault="00022526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E0B34AE" w14:textId="77777777" w:rsidR="00022526" w:rsidRDefault="00022526" w:rsidP="00096385">
            <w:r>
              <w:rPr>
                <w:sz w:val="16"/>
                <w:szCs w:val="16"/>
              </w:rPr>
              <w:t>R5-234548</w:t>
            </w:r>
          </w:p>
        </w:tc>
        <w:tc>
          <w:tcPr>
            <w:tcW w:w="1597" w:type="dxa"/>
          </w:tcPr>
          <w:p w14:paraId="5EF0B39A" w14:textId="77777777" w:rsidR="00022526" w:rsidRDefault="00022526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3270438" w14:textId="77777777" w:rsidR="00022526" w:rsidRDefault="00022526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AD9BA0E" w14:textId="77777777" w:rsidR="00022526" w:rsidRDefault="00022526" w:rsidP="00096385">
            <w:r>
              <w:rPr>
                <w:sz w:val="16"/>
                <w:szCs w:val="16"/>
              </w:rPr>
              <w:t>5.2.1.2.1</w:t>
            </w:r>
          </w:p>
        </w:tc>
        <w:tc>
          <w:tcPr>
            <w:tcW w:w="998" w:type="dxa"/>
          </w:tcPr>
          <w:p w14:paraId="2DC3592B" w14:textId="77777777" w:rsidR="00022526" w:rsidRDefault="00022526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22526" w14:paraId="463D3FF3" w14:textId="77777777" w:rsidTr="00096385">
        <w:tc>
          <w:tcPr>
            <w:tcW w:w="879" w:type="dxa"/>
          </w:tcPr>
          <w:p w14:paraId="5AAC53CF" w14:textId="77777777" w:rsidR="00022526" w:rsidRDefault="00022526" w:rsidP="00096385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201805D1" w14:textId="77777777" w:rsidR="00022526" w:rsidRDefault="00022526" w:rsidP="00096385">
            <w:r>
              <w:rPr>
                <w:sz w:val="16"/>
                <w:szCs w:val="16"/>
              </w:rPr>
              <w:t>0738</w:t>
            </w:r>
          </w:p>
        </w:tc>
        <w:tc>
          <w:tcPr>
            <w:tcW w:w="517" w:type="dxa"/>
          </w:tcPr>
          <w:p w14:paraId="54A3DFB1" w14:textId="77777777" w:rsidR="00022526" w:rsidRDefault="00022526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C96F0E" w14:textId="77777777" w:rsidR="00022526" w:rsidRDefault="00022526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3B63930" w14:textId="77777777" w:rsidR="00022526" w:rsidRDefault="00022526" w:rsidP="00096385">
            <w:r>
              <w:rPr>
                <w:sz w:val="16"/>
                <w:szCs w:val="16"/>
              </w:rPr>
              <w:t>Addition of test case 5.3.1.1.1, 1Rx FDD FR1 PDCCH performance for RedCap</w:t>
            </w:r>
          </w:p>
        </w:tc>
        <w:tc>
          <w:tcPr>
            <w:tcW w:w="517" w:type="dxa"/>
          </w:tcPr>
          <w:p w14:paraId="20BCBCC2" w14:textId="77777777" w:rsidR="00022526" w:rsidRDefault="00022526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A21B8C" w14:textId="77777777" w:rsidR="00022526" w:rsidRDefault="00022526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7D077EC1" w14:textId="77777777" w:rsidR="00022526" w:rsidRDefault="00022526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396BB75" w14:textId="77777777" w:rsidR="00022526" w:rsidRDefault="00022526" w:rsidP="00096385">
            <w:r>
              <w:rPr>
                <w:sz w:val="16"/>
                <w:szCs w:val="16"/>
              </w:rPr>
              <w:t>R5-234550</w:t>
            </w:r>
          </w:p>
        </w:tc>
        <w:tc>
          <w:tcPr>
            <w:tcW w:w="1597" w:type="dxa"/>
          </w:tcPr>
          <w:p w14:paraId="68A24F65" w14:textId="77777777" w:rsidR="00022526" w:rsidRDefault="00022526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5CCB201" w14:textId="77777777" w:rsidR="00022526" w:rsidRDefault="00022526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8D5A1D0" w14:textId="77777777" w:rsidR="00022526" w:rsidRDefault="00022526" w:rsidP="00096385">
            <w:r>
              <w:rPr>
                <w:sz w:val="16"/>
                <w:szCs w:val="16"/>
              </w:rPr>
              <w:t>5.3.1 (new)5.3.1.1 (new)5.3.1.1.1 (new)</w:t>
            </w:r>
          </w:p>
        </w:tc>
        <w:tc>
          <w:tcPr>
            <w:tcW w:w="998" w:type="dxa"/>
          </w:tcPr>
          <w:p w14:paraId="06AD6D0D" w14:textId="77777777" w:rsidR="00022526" w:rsidRDefault="00022526" w:rsidP="00096385">
            <w:r>
              <w:rPr>
                <w:sz w:val="16"/>
                <w:szCs w:val="16"/>
              </w:rPr>
              <w:t xml:space="preserve">TS/TR ... CR ... ; TS 38.522 CR 0325; TS/TR ... CR ... </w:t>
            </w:r>
          </w:p>
        </w:tc>
      </w:tr>
      <w:tr w:rsidR="00022526" w14:paraId="0EE34240" w14:textId="77777777" w:rsidTr="00096385">
        <w:tc>
          <w:tcPr>
            <w:tcW w:w="879" w:type="dxa"/>
          </w:tcPr>
          <w:p w14:paraId="36CB17E8" w14:textId="77777777" w:rsidR="00022526" w:rsidRDefault="00022526" w:rsidP="00096385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2860F5D3" w14:textId="77777777" w:rsidR="00022526" w:rsidRDefault="00022526" w:rsidP="00096385">
            <w:r>
              <w:rPr>
                <w:sz w:val="16"/>
                <w:szCs w:val="16"/>
              </w:rPr>
              <w:t>0739</w:t>
            </w:r>
          </w:p>
        </w:tc>
        <w:tc>
          <w:tcPr>
            <w:tcW w:w="517" w:type="dxa"/>
          </w:tcPr>
          <w:p w14:paraId="2AC371A0" w14:textId="77777777" w:rsidR="00022526" w:rsidRDefault="00022526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6EAD607" w14:textId="77777777" w:rsidR="00022526" w:rsidRDefault="00022526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A218849" w14:textId="77777777" w:rsidR="00022526" w:rsidRDefault="00022526" w:rsidP="00096385">
            <w:r>
              <w:rPr>
                <w:sz w:val="16"/>
                <w:szCs w:val="16"/>
              </w:rPr>
              <w:t>Addition of test case 5.3.1.2.1, 1Rx TDD FR1 PDCCH performance for RedCap</w:t>
            </w:r>
          </w:p>
        </w:tc>
        <w:tc>
          <w:tcPr>
            <w:tcW w:w="517" w:type="dxa"/>
          </w:tcPr>
          <w:p w14:paraId="137625C6" w14:textId="77777777" w:rsidR="00022526" w:rsidRDefault="00022526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93DAD2" w14:textId="77777777" w:rsidR="00022526" w:rsidRDefault="00022526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613E857A" w14:textId="77777777" w:rsidR="00022526" w:rsidRDefault="00022526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6937555" w14:textId="77777777" w:rsidR="00022526" w:rsidRDefault="00022526" w:rsidP="00096385">
            <w:r>
              <w:rPr>
                <w:sz w:val="16"/>
                <w:szCs w:val="16"/>
              </w:rPr>
              <w:t>R5-235687</w:t>
            </w:r>
          </w:p>
        </w:tc>
        <w:tc>
          <w:tcPr>
            <w:tcW w:w="1597" w:type="dxa"/>
          </w:tcPr>
          <w:p w14:paraId="520919D1" w14:textId="77777777" w:rsidR="00022526" w:rsidRDefault="00022526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2303BE5" w14:textId="77777777" w:rsidR="00022526" w:rsidRDefault="00022526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F769948" w14:textId="77777777" w:rsidR="00022526" w:rsidRDefault="00022526" w:rsidP="00096385">
            <w:r>
              <w:rPr>
                <w:sz w:val="16"/>
                <w:szCs w:val="16"/>
              </w:rPr>
              <w:t xml:space="preserve">  5.3.1.2 (new)5.3.1.2.1 (new)</w:t>
            </w:r>
          </w:p>
        </w:tc>
        <w:tc>
          <w:tcPr>
            <w:tcW w:w="998" w:type="dxa"/>
          </w:tcPr>
          <w:p w14:paraId="13E337E0" w14:textId="77777777" w:rsidR="00022526" w:rsidRDefault="00022526" w:rsidP="00096385">
            <w:r>
              <w:rPr>
                <w:sz w:val="16"/>
                <w:szCs w:val="16"/>
              </w:rPr>
              <w:t xml:space="preserve">TS/TR ... CR ... ; TS 38.522 CR 0325 ; TS/TR ... CR ... </w:t>
            </w:r>
          </w:p>
        </w:tc>
      </w:tr>
      <w:tr w:rsidR="00022526" w14:paraId="54D09566" w14:textId="77777777" w:rsidTr="00096385">
        <w:tc>
          <w:tcPr>
            <w:tcW w:w="879" w:type="dxa"/>
          </w:tcPr>
          <w:p w14:paraId="3F715BBB" w14:textId="77777777" w:rsidR="00022526" w:rsidRDefault="00022526" w:rsidP="00096385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7AD8DD89" w14:textId="77777777" w:rsidR="00022526" w:rsidRDefault="00022526" w:rsidP="00096385">
            <w:r>
              <w:rPr>
                <w:sz w:val="16"/>
                <w:szCs w:val="16"/>
              </w:rPr>
              <w:t>0740</w:t>
            </w:r>
          </w:p>
        </w:tc>
        <w:tc>
          <w:tcPr>
            <w:tcW w:w="517" w:type="dxa"/>
          </w:tcPr>
          <w:p w14:paraId="6CB7D158" w14:textId="77777777" w:rsidR="00022526" w:rsidRDefault="00022526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2E7117B" w14:textId="77777777" w:rsidR="00022526" w:rsidRDefault="00022526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59686E8" w14:textId="77777777" w:rsidR="00022526" w:rsidRDefault="00022526" w:rsidP="00096385">
            <w:r>
              <w:rPr>
                <w:sz w:val="16"/>
                <w:szCs w:val="16"/>
              </w:rPr>
              <w:t>Addition of CQI test case 6.2.2.2.1.5, 2Rx TDD FR1 periodic CQI reporting under AWGN conditions for RedCap</w:t>
            </w:r>
          </w:p>
        </w:tc>
        <w:tc>
          <w:tcPr>
            <w:tcW w:w="517" w:type="dxa"/>
          </w:tcPr>
          <w:p w14:paraId="0AC2495A" w14:textId="77777777" w:rsidR="00022526" w:rsidRDefault="00022526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84B7B8" w14:textId="77777777" w:rsidR="00022526" w:rsidRDefault="00022526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3088E643" w14:textId="77777777" w:rsidR="00022526" w:rsidRDefault="00022526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EF658B5" w14:textId="77777777" w:rsidR="00022526" w:rsidRDefault="00022526" w:rsidP="00096385">
            <w:r>
              <w:rPr>
                <w:sz w:val="16"/>
                <w:szCs w:val="16"/>
              </w:rPr>
              <w:t>R5-235688</w:t>
            </w:r>
          </w:p>
        </w:tc>
        <w:tc>
          <w:tcPr>
            <w:tcW w:w="1597" w:type="dxa"/>
          </w:tcPr>
          <w:p w14:paraId="1BB5CC5B" w14:textId="77777777" w:rsidR="00022526" w:rsidRDefault="00022526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86D862B" w14:textId="77777777" w:rsidR="00022526" w:rsidRDefault="00022526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CC0E190" w14:textId="77777777" w:rsidR="00022526" w:rsidRDefault="00022526" w:rsidP="00096385">
            <w:r>
              <w:rPr>
                <w:sz w:val="16"/>
                <w:szCs w:val="16"/>
              </w:rPr>
              <w:t xml:space="preserve">  6.2.2.2.1.5 (new)</w:t>
            </w:r>
          </w:p>
        </w:tc>
        <w:tc>
          <w:tcPr>
            <w:tcW w:w="998" w:type="dxa"/>
          </w:tcPr>
          <w:p w14:paraId="5E99FECB" w14:textId="77777777" w:rsidR="00022526" w:rsidRDefault="00022526" w:rsidP="00096385">
            <w:r>
              <w:rPr>
                <w:sz w:val="16"/>
                <w:szCs w:val="16"/>
              </w:rPr>
              <w:t xml:space="preserve">TS/TR ... CR ... ; TS 38.522 CR 0325 ; TS/TR ... CR ... </w:t>
            </w:r>
          </w:p>
        </w:tc>
      </w:tr>
      <w:tr w:rsidR="00022526" w14:paraId="6616F80D" w14:textId="77777777" w:rsidTr="00096385">
        <w:tc>
          <w:tcPr>
            <w:tcW w:w="879" w:type="dxa"/>
          </w:tcPr>
          <w:p w14:paraId="61005A38" w14:textId="77777777" w:rsidR="00022526" w:rsidRDefault="00022526" w:rsidP="00096385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65921352" w14:textId="77777777" w:rsidR="00022526" w:rsidRDefault="00022526" w:rsidP="00096385">
            <w:r>
              <w:rPr>
                <w:sz w:val="16"/>
                <w:szCs w:val="16"/>
              </w:rPr>
              <w:t>0741</w:t>
            </w:r>
          </w:p>
        </w:tc>
        <w:tc>
          <w:tcPr>
            <w:tcW w:w="517" w:type="dxa"/>
          </w:tcPr>
          <w:p w14:paraId="2FFC3018" w14:textId="77777777" w:rsidR="00022526" w:rsidRDefault="00022526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CDD37E" w14:textId="77777777" w:rsidR="00022526" w:rsidRDefault="00022526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37939E" w14:textId="77777777" w:rsidR="00022526" w:rsidRDefault="00022526" w:rsidP="00096385">
            <w:r>
              <w:rPr>
                <w:sz w:val="16"/>
                <w:szCs w:val="16"/>
              </w:rPr>
              <w:t>Addition of CQI test case 6.2.2.2.2.4, 2Rx TDD FR1 periodic wideband CQI reporting under fading conditions for RedCap</w:t>
            </w:r>
          </w:p>
        </w:tc>
        <w:tc>
          <w:tcPr>
            <w:tcW w:w="517" w:type="dxa"/>
          </w:tcPr>
          <w:p w14:paraId="6E26DE33" w14:textId="77777777" w:rsidR="00022526" w:rsidRDefault="00022526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274781" w14:textId="77777777" w:rsidR="00022526" w:rsidRDefault="00022526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1EF1F2A" w14:textId="77777777" w:rsidR="00022526" w:rsidRDefault="00022526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D8B7F66" w14:textId="77777777" w:rsidR="00022526" w:rsidRDefault="00022526" w:rsidP="00096385">
            <w:r>
              <w:rPr>
                <w:sz w:val="16"/>
                <w:szCs w:val="16"/>
              </w:rPr>
              <w:t>R5-234824</w:t>
            </w:r>
          </w:p>
        </w:tc>
        <w:tc>
          <w:tcPr>
            <w:tcW w:w="1597" w:type="dxa"/>
          </w:tcPr>
          <w:p w14:paraId="4BA35088" w14:textId="77777777" w:rsidR="00022526" w:rsidRDefault="00022526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3556180" w14:textId="77777777" w:rsidR="00022526" w:rsidRDefault="00022526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D8A3B27" w14:textId="77777777" w:rsidR="00022526" w:rsidRDefault="00022526" w:rsidP="00096385">
            <w:r>
              <w:rPr>
                <w:sz w:val="16"/>
                <w:szCs w:val="16"/>
              </w:rPr>
              <w:t xml:space="preserve">  6.2.2.2.2.4 (new)</w:t>
            </w:r>
          </w:p>
        </w:tc>
        <w:tc>
          <w:tcPr>
            <w:tcW w:w="998" w:type="dxa"/>
          </w:tcPr>
          <w:p w14:paraId="0B0BFDDF" w14:textId="77777777" w:rsidR="00022526" w:rsidRDefault="00022526" w:rsidP="00096385">
            <w:r>
              <w:rPr>
                <w:sz w:val="16"/>
                <w:szCs w:val="16"/>
              </w:rPr>
              <w:t xml:space="preserve">TS/TR ... CR ... ; TS 38.522 CR 0325; TS/TR ... CR ... </w:t>
            </w:r>
          </w:p>
        </w:tc>
      </w:tr>
      <w:tr w:rsidR="00022526" w14:paraId="6A1C94B3" w14:textId="77777777" w:rsidTr="00096385">
        <w:tc>
          <w:tcPr>
            <w:tcW w:w="879" w:type="dxa"/>
          </w:tcPr>
          <w:p w14:paraId="1A36F2BA" w14:textId="77777777" w:rsidR="00022526" w:rsidRDefault="00022526" w:rsidP="00096385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490A818B" w14:textId="77777777" w:rsidR="00022526" w:rsidRDefault="00022526" w:rsidP="00096385">
            <w:r>
              <w:rPr>
                <w:sz w:val="16"/>
                <w:szCs w:val="16"/>
              </w:rPr>
              <w:t>0742</w:t>
            </w:r>
          </w:p>
        </w:tc>
        <w:tc>
          <w:tcPr>
            <w:tcW w:w="517" w:type="dxa"/>
          </w:tcPr>
          <w:p w14:paraId="33187F46" w14:textId="77777777" w:rsidR="00022526" w:rsidRDefault="00022526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D768BC" w14:textId="77777777" w:rsidR="00022526" w:rsidRDefault="00022526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BD9D900" w14:textId="77777777" w:rsidR="00022526" w:rsidRDefault="00022526" w:rsidP="00096385">
            <w:r>
              <w:rPr>
                <w:sz w:val="16"/>
                <w:szCs w:val="16"/>
              </w:rPr>
              <w:t>Addition on MU and TT for newly introduced RedCap Demod and CQI test cases</w:t>
            </w:r>
          </w:p>
        </w:tc>
        <w:tc>
          <w:tcPr>
            <w:tcW w:w="517" w:type="dxa"/>
          </w:tcPr>
          <w:p w14:paraId="4F66B3A2" w14:textId="77777777" w:rsidR="00022526" w:rsidRDefault="00022526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063780" w14:textId="77777777" w:rsidR="00022526" w:rsidRDefault="00022526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338C07B0" w14:textId="77777777" w:rsidR="00022526" w:rsidRDefault="00022526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E0FAAC7" w14:textId="77777777" w:rsidR="00022526" w:rsidRDefault="00022526" w:rsidP="00096385">
            <w:r>
              <w:rPr>
                <w:sz w:val="16"/>
                <w:szCs w:val="16"/>
              </w:rPr>
              <w:t>R5-234825</w:t>
            </w:r>
          </w:p>
        </w:tc>
        <w:tc>
          <w:tcPr>
            <w:tcW w:w="1597" w:type="dxa"/>
          </w:tcPr>
          <w:p w14:paraId="5A1764D7" w14:textId="77777777" w:rsidR="00022526" w:rsidRDefault="00022526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E84700F" w14:textId="77777777" w:rsidR="00022526" w:rsidRDefault="00022526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9CBD520" w14:textId="77777777" w:rsidR="00022526" w:rsidRDefault="00022526" w:rsidP="00096385">
            <w:r>
              <w:rPr>
                <w:sz w:val="16"/>
                <w:szCs w:val="16"/>
              </w:rPr>
              <w:t>F.1.1.2,F.1.1.3,F.1.3.2,F.1.3.3</w:t>
            </w:r>
          </w:p>
        </w:tc>
        <w:tc>
          <w:tcPr>
            <w:tcW w:w="998" w:type="dxa"/>
          </w:tcPr>
          <w:p w14:paraId="2BBC191F" w14:textId="77777777" w:rsidR="00022526" w:rsidRDefault="00022526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22526" w14:paraId="3547D43B" w14:textId="77777777" w:rsidTr="00096385">
        <w:tc>
          <w:tcPr>
            <w:tcW w:w="879" w:type="dxa"/>
          </w:tcPr>
          <w:p w14:paraId="65817A15" w14:textId="77777777" w:rsidR="00022526" w:rsidRDefault="00022526" w:rsidP="00096385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3335566A" w14:textId="77777777" w:rsidR="00022526" w:rsidRDefault="00022526" w:rsidP="00096385">
            <w:r>
              <w:rPr>
                <w:sz w:val="16"/>
                <w:szCs w:val="16"/>
              </w:rPr>
              <w:t>0743</w:t>
            </w:r>
          </w:p>
        </w:tc>
        <w:tc>
          <w:tcPr>
            <w:tcW w:w="517" w:type="dxa"/>
          </w:tcPr>
          <w:p w14:paraId="2040F1BB" w14:textId="77777777" w:rsidR="00022526" w:rsidRDefault="00022526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68668E0" w14:textId="77777777" w:rsidR="00022526" w:rsidRDefault="00022526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D724054" w14:textId="77777777" w:rsidR="00022526" w:rsidRDefault="00022526" w:rsidP="00096385">
            <w:r>
              <w:rPr>
                <w:sz w:val="16"/>
                <w:szCs w:val="16"/>
              </w:rPr>
              <w:t>Correction to 2Rx FR1 PDSCH and PDCCH performance for RedCap</w:t>
            </w:r>
          </w:p>
        </w:tc>
        <w:tc>
          <w:tcPr>
            <w:tcW w:w="517" w:type="dxa"/>
          </w:tcPr>
          <w:p w14:paraId="431AA02C" w14:textId="77777777" w:rsidR="00022526" w:rsidRDefault="00022526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7F80AA" w14:textId="77777777" w:rsidR="00022526" w:rsidRDefault="00022526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0977DAF2" w14:textId="77777777" w:rsidR="00022526" w:rsidRDefault="00022526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61719A7" w14:textId="77777777" w:rsidR="00022526" w:rsidRDefault="00022526" w:rsidP="00096385">
            <w:r>
              <w:rPr>
                <w:sz w:val="16"/>
                <w:szCs w:val="16"/>
              </w:rPr>
              <w:t>R5-235689</w:t>
            </w:r>
          </w:p>
        </w:tc>
        <w:tc>
          <w:tcPr>
            <w:tcW w:w="1597" w:type="dxa"/>
          </w:tcPr>
          <w:p w14:paraId="4F400E28" w14:textId="77777777" w:rsidR="00022526" w:rsidRDefault="00022526" w:rsidP="00096385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676C0359" w14:textId="77777777" w:rsidR="00022526" w:rsidRDefault="00022526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5C95FF9" w14:textId="77777777" w:rsidR="00022526" w:rsidRDefault="00022526" w:rsidP="00096385">
            <w:r>
              <w:rPr>
                <w:sz w:val="16"/>
                <w:szCs w:val="16"/>
              </w:rPr>
              <w:t>5.2.2.1.17, 5.2.2.2.18, 5.3.2.1.4, 5.3.2.2.4, A.3.2.2.2</w:t>
            </w:r>
          </w:p>
        </w:tc>
        <w:tc>
          <w:tcPr>
            <w:tcW w:w="998" w:type="dxa"/>
          </w:tcPr>
          <w:p w14:paraId="0973A9DA" w14:textId="77777777" w:rsidR="00022526" w:rsidRDefault="00022526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22526" w14:paraId="153E4095" w14:textId="77777777" w:rsidTr="00096385">
        <w:tc>
          <w:tcPr>
            <w:tcW w:w="879" w:type="dxa"/>
          </w:tcPr>
          <w:p w14:paraId="1FA5B294" w14:textId="77777777" w:rsidR="00022526" w:rsidRDefault="00022526" w:rsidP="00096385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32C094C2" w14:textId="77777777" w:rsidR="00022526" w:rsidRDefault="00022526" w:rsidP="00096385">
            <w:r>
              <w:rPr>
                <w:sz w:val="16"/>
                <w:szCs w:val="16"/>
              </w:rPr>
              <w:t>0744</w:t>
            </w:r>
          </w:p>
        </w:tc>
        <w:tc>
          <w:tcPr>
            <w:tcW w:w="517" w:type="dxa"/>
          </w:tcPr>
          <w:p w14:paraId="2117AAC6" w14:textId="77777777" w:rsidR="00022526" w:rsidRDefault="00022526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3FF2EAB" w14:textId="77777777" w:rsidR="00022526" w:rsidRDefault="00022526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FAE2D91" w14:textId="77777777" w:rsidR="00022526" w:rsidRDefault="00022526" w:rsidP="00096385">
            <w:r>
              <w:rPr>
                <w:sz w:val="16"/>
                <w:szCs w:val="16"/>
              </w:rPr>
              <w:t>Correction to REG bundle size for PDCCH performance test cases</w:t>
            </w:r>
          </w:p>
        </w:tc>
        <w:tc>
          <w:tcPr>
            <w:tcW w:w="517" w:type="dxa"/>
          </w:tcPr>
          <w:p w14:paraId="2816C62E" w14:textId="77777777" w:rsidR="00022526" w:rsidRDefault="00022526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BD9686" w14:textId="77777777" w:rsidR="00022526" w:rsidRDefault="00022526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604454EA" w14:textId="77777777" w:rsidR="00022526" w:rsidRDefault="00022526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87A84BA" w14:textId="77777777" w:rsidR="00022526" w:rsidRDefault="00022526" w:rsidP="00096385">
            <w:r>
              <w:rPr>
                <w:sz w:val="16"/>
                <w:szCs w:val="16"/>
              </w:rPr>
              <w:t>R5-235690</w:t>
            </w:r>
          </w:p>
        </w:tc>
        <w:tc>
          <w:tcPr>
            <w:tcW w:w="1597" w:type="dxa"/>
          </w:tcPr>
          <w:p w14:paraId="4F42A6BD" w14:textId="77777777" w:rsidR="00022526" w:rsidRDefault="00022526" w:rsidP="00096385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4B039253" w14:textId="77777777" w:rsidR="00022526" w:rsidRDefault="00022526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311690B" w14:textId="77777777" w:rsidR="00022526" w:rsidRDefault="00022526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DF7C49B" w14:textId="77777777" w:rsidR="00022526" w:rsidRDefault="00022526" w:rsidP="00096385">
            <w:pPr>
              <w:rPr>
                <w:sz w:val="16"/>
                <w:szCs w:val="16"/>
              </w:rPr>
            </w:pPr>
          </w:p>
        </w:tc>
      </w:tr>
      <w:tr w:rsidR="00022526" w14:paraId="15347168" w14:textId="77777777" w:rsidTr="00096385">
        <w:tc>
          <w:tcPr>
            <w:tcW w:w="879" w:type="dxa"/>
          </w:tcPr>
          <w:p w14:paraId="1040588B" w14:textId="77777777" w:rsidR="00022526" w:rsidRDefault="00022526" w:rsidP="00096385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0F9179C2" w14:textId="77777777" w:rsidR="00022526" w:rsidRDefault="00022526" w:rsidP="00096385">
            <w:r>
              <w:rPr>
                <w:sz w:val="16"/>
                <w:szCs w:val="16"/>
              </w:rPr>
              <w:t>0745</w:t>
            </w:r>
          </w:p>
        </w:tc>
        <w:tc>
          <w:tcPr>
            <w:tcW w:w="517" w:type="dxa"/>
          </w:tcPr>
          <w:p w14:paraId="5AF8AFDD" w14:textId="77777777" w:rsidR="00022526" w:rsidRDefault="00022526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7F8775" w14:textId="77777777" w:rsidR="00022526" w:rsidRDefault="00022526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47C42A2" w14:textId="77777777" w:rsidR="00022526" w:rsidRDefault="00022526" w:rsidP="00096385">
            <w:r>
              <w:rPr>
                <w:sz w:val="16"/>
                <w:szCs w:val="16"/>
              </w:rPr>
              <w:t>Correction to 2Rx FR1 Periodic CQI reporting for RedCap</w:t>
            </w:r>
          </w:p>
        </w:tc>
        <w:tc>
          <w:tcPr>
            <w:tcW w:w="517" w:type="dxa"/>
          </w:tcPr>
          <w:p w14:paraId="0E15245C" w14:textId="77777777" w:rsidR="00022526" w:rsidRDefault="00022526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20994A" w14:textId="77777777" w:rsidR="00022526" w:rsidRDefault="00022526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69A58ABD" w14:textId="77777777" w:rsidR="00022526" w:rsidRDefault="00022526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EC87338" w14:textId="77777777" w:rsidR="00022526" w:rsidRDefault="00022526" w:rsidP="00096385">
            <w:r>
              <w:rPr>
                <w:sz w:val="16"/>
                <w:szCs w:val="16"/>
              </w:rPr>
              <w:t>R5-234916</w:t>
            </w:r>
          </w:p>
        </w:tc>
        <w:tc>
          <w:tcPr>
            <w:tcW w:w="1597" w:type="dxa"/>
          </w:tcPr>
          <w:p w14:paraId="3AF8D6CE" w14:textId="77777777" w:rsidR="00022526" w:rsidRDefault="00022526" w:rsidP="00096385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77555DCC" w14:textId="77777777" w:rsidR="00022526" w:rsidRDefault="00022526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0FC4775" w14:textId="77777777" w:rsidR="00022526" w:rsidRDefault="00022526" w:rsidP="00096385">
            <w:r>
              <w:rPr>
                <w:sz w:val="16"/>
                <w:szCs w:val="16"/>
              </w:rPr>
              <w:t>6.2.2.1.1.4, 6.2.2.1.2.4</w:t>
            </w:r>
          </w:p>
        </w:tc>
        <w:tc>
          <w:tcPr>
            <w:tcW w:w="998" w:type="dxa"/>
          </w:tcPr>
          <w:p w14:paraId="094E2029" w14:textId="77777777" w:rsidR="00022526" w:rsidRDefault="00022526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17EF5237" w14:textId="77777777" w:rsidR="00022526" w:rsidRDefault="00022526" w:rsidP="00022526"/>
    <w:p w14:paraId="5331BAA2" w14:textId="77777777" w:rsidR="00022526" w:rsidRDefault="00022526" w:rsidP="00022526"/>
    <w:p w14:paraId="55764072" w14:textId="77777777" w:rsidR="00022526" w:rsidRPr="00917427" w:rsidRDefault="00022526" w:rsidP="00022526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RP-231661</w:t>
      </w:r>
      <w:r>
        <w:rPr>
          <w:b/>
          <w:i/>
          <w:noProof/>
          <w:sz w:val="28"/>
        </w:rPr>
        <w:fldChar w:fldCharType="end"/>
      </w:r>
    </w:p>
    <w:p w14:paraId="34933061" w14:textId="77777777" w:rsidR="00022526" w:rsidRPr="00784730" w:rsidRDefault="00022526" w:rsidP="00022526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0DB3C059" w14:textId="77777777" w:rsidR="00022526" w:rsidRPr="00050554" w:rsidRDefault="00022526" w:rsidP="00022526">
      <w:pPr>
        <w:rPr>
          <w:rFonts w:ascii="Arial" w:hAnsi="Arial" w:cs="Arial"/>
          <w:b/>
          <w:bCs/>
          <w:lang w:val="en-US"/>
        </w:rPr>
      </w:pPr>
    </w:p>
    <w:p w14:paraId="43E6D845" w14:textId="77777777" w:rsidR="00022526" w:rsidRDefault="00022526" w:rsidP="0002252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0A03A2EA" w14:textId="77777777" w:rsidR="00022526" w:rsidRPr="00E145B1" w:rsidRDefault="00022526" w:rsidP="0002252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Support of reduced capability NR devices (NR_redcap_plus_ARCH-UEConTest) (Batch 2)</w:t>
      </w:r>
      <w:r>
        <w:rPr>
          <w:rFonts w:ascii="Arial" w:hAnsi="Arial" w:cs="Arial"/>
          <w:b/>
          <w:bCs/>
        </w:rPr>
        <w:fldChar w:fldCharType="end"/>
      </w:r>
    </w:p>
    <w:p w14:paraId="488DA84D" w14:textId="77777777" w:rsidR="00022526" w:rsidRDefault="00022526" w:rsidP="0002252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13.3.20</w:t>
      </w:r>
      <w:r>
        <w:rPr>
          <w:rFonts w:ascii="Arial" w:hAnsi="Arial" w:cs="Arial"/>
          <w:b/>
          <w:bCs/>
        </w:rPr>
        <w:fldChar w:fldCharType="end"/>
      </w:r>
    </w:p>
    <w:p w14:paraId="7D7E5BC6" w14:textId="77777777" w:rsidR="00022526" w:rsidRDefault="00022526" w:rsidP="0002252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393B7E8" w14:textId="77777777" w:rsidR="00022526" w:rsidRDefault="00022526" w:rsidP="00022526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5033E97" w14:textId="77777777" w:rsidR="00022526" w:rsidRPr="004E535C" w:rsidRDefault="00022526" w:rsidP="00022526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22526" w:rsidRPr="004E535C" w14:paraId="7B825065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884CB58" w14:textId="77777777" w:rsidR="00022526" w:rsidRPr="00BF1EB6" w:rsidRDefault="00022526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979DA6A" w14:textId="77777777" w:rsidR="00022526" w:rsidRPr="00BF1EB6" w:rsidRDefault="00022526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2BD007A" w14:textId="77777777" w:rsidR="00022526" w:rsidRPr="00BF1EB6" w:rsidRDefault="00022526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7C83EB6" w14:textId="77777777" w:rsidR="00022526" w:rsidRPr="00BF1EB6" w:rsidRDefault="00022526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81A7F4C" w14:textId="77777777" w:rsidR="00022526" w:rsidRPr="00BF1EB6" w:rsidRDefault="00022526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B923C69" w14:textId="77777777" w:rsidR="00022526" w:rsidRPr="00BF1EB6" w:rsidRDefault="00022526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4244BA7" w14:textId="77777777" w:rsidR="00022526" w:rsidRPr="00BF1EB6" w:rsidRDefault="00022526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F7738C3" w14:textId="77777777" w:rsidR="00022526" w:rsidRPr="00BF1EB6" w:rsidRDefault="00022526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BC94450" w14:textId="77777777" w:rsidR="00022526" w:rsidRPr="00BF1EB6" w:rsidRDefault="00022526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34EA91A" w14:textId="77777777" w:rsidR="00022526" w:rsidRPr="00BF1EB6" w:rsidRDefault="00022526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BB9FDA0" w14:textId="77777777" w:rsidR="00022526" w:rsidRPr="00BF1EB6" w:rsidRDefault="00022526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94398EC" w14:textId="77777777" w:rsidR="00022526" w:rsidRPr="00BF1EB6" w:rsidRDefault="00022526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14E7F9C" w14:textId="77777777" w:rsidR="00022526" w:rsidRPr="00BF1EB6" w:rsidRDefault="00022526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22526" w14:paraId="23C101E3" w14:textId="77777777" w:rsidTr="00096385">
        <w:tc>
          <w:tcPr>
            <w:tcW w:w="879" w:type="dxa"/>
          </w:tcPr>
          <w:p w14:paraId="515332E5" w14:textId="77777777" w:rsidR="00022526" w:rsidRDefault="00022526" w:rsidP="00096385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7FD44CEF" w14:textId="77777777" w:rsidR="00022526" w:rsidRDefault="00022526" w:rsidP="00096385">
            <w:r>
              <w:rPr>
                <w:sz w:val="16"/>
                <w:szCs w:val="16"/>
              </w:rPr>
              <w:t>0308</w:t>
            </w:r>
          </w:p>
        </w:tc>
        <w:tc>
          <w:tcPr>
            <w:tcW w:w="517" w:type="dxa"/>
          </w:tcPr>
          <w:p w14:paraId="0E98738C" w14:textId="77777777" w:rsidR="00022526" w:rsidRDefault="00022526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9958C1E" w14:textId="77777777" w:rsidR="00022526" w:rsidRDefault="00022526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2D0E99" w14:textId="77777777" w:rsidR="00022526" w:rsidRDefault="00022526" w:rsidP="00096385">
            <w:r>
              <w:rPr>
                <w:sz w:val="16"/>
                <w:szCs w:val="16"/>
              </w:rPr>
              <w:t>Correction to applicability for RedCap RRM TCs</w:t>
            </w:r>
          </w:p>
        </w:tc>
        <w:tc>
          <w:tcPr>
            <w:tcW w:w="517" w:type="dxa"/>
          </w:tcPr>
          <w:p w14:paraId="6095EA28" w14:textId="77777777" w:rsidR="00022526" w:rsidRDefault="00022526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44F3EB" w14:textId="77777777" w:rsidR="00022526" w:rsidRDefault="00022526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A4E7415" w14:textId="77777777" w:rsidR="00022526" w:rsidRDefault="00022526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EC83142" w14:textId="77777777" w:rsidR="00022526" w:rsidRDefault="00022526" w:rsidP="00096385">
            <w:r>
              <w:rPr>
                <w:sz w:val="16"/>
                <w:szCs w:val="16"/>
              </w:rPr>
              <w:t>R5-235799</w:t>
            </w:r>
          </w:p>
        </w:tc>
        <w:tc>
          <w:tcPr>
            <w:tcW w:w="1597" w:type="dxa"/>
          </w:tcPr>
          <w:p w14:paraId="31166C79" w14:textId="77777777" w:rsidR="00022526" w:rsidRDefault="00022526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44C19FA" w14:textId="77777777" w:rsidR="00022526" w:rsidRDefault="00022526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68D5241" w14:textId="77777777" w:rsidR="00022526" w:rsidRDefault="00022526" w:rsidP="00096385"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 w14:paraId="6699578F" w14:textId="77777777" w:rsidR="00022526" w:rsidRDefault="00022526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22526" w14:paraId="3F75039C" w14:textId="77777777" w:rsidTr="00096385">
        <w:tc>
          <w:tcPr>
            <w:tcW w:w="879" w:type="dxa"/>
          </w:tcPr>
          <w:p w14:paraId="3E721B63" w14:textId="77777777" w:rsidR="00022526" w:rsidRDefault="00022526" w:rsidP="00096385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3A91681A" w14:textId="77777777" w:rsidR="00022526" w:rsidRDefault="00022526" w:rsidP="00096385">
            <w:r>
              <w:rPr>
                <w:sz w:val="16"/>
                <w:szCs w:val="16"/>
              </w:rPr>
              <w:t>0315</w:t>
            </w:r>
          </w:p>
        </w:tc>
        <w:tc>
          <w:tcPr>
            <w:tcW w:w="517" w:type="dxa"/>
          </w:tcPr>
          <w:p w14:paraId="77537DB1" w14:textId="77777777" w:rsidR="00022526" w:rsidRDefault="00022526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09DDBE" w14:textId="77777777" w:rsidR="00022526" w:rsidRDefault="00022526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A8CB855" w14:textId="77777777" w:rsidR="00022526" w:rsidRDefault="00022526" w:rsidP="00096385">
            <w:r>
              <w:rPr>
                <w:sz w:val="16"/>
                <w:szCs w:val="16"/>
              </w:rPr>
              <w:t>Update to applicability for RedCap RLM, BFR and BWP switch test cases</w:t>
            </w:r>
          </w:p>
        </w:tc>
        <w:tc>
          <w:tcPr>
            <w:tcW w:w="517" w:type="dxa"/>
          </w:tcPr>
          <w:p w14:paraId="33888DD0" w14:textId="77777777" w:rsidR="00022526" w:rsidRDefault="00022526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B544D9" w14:textId="77777777" w:rsidR="00022526" w:rsidRDefault="00022526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D1EFBF7" w14:textId="77777777" w:rsidR="00022526" w:rsidRDefault="00022526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8B52958" w14:textId="77777777" w:rsidR="00022526" w:rsidRDefault="00022526" w:rsidP="00096385">
            <w:r>
              <w:rPr>
                <w:sz w:val="16"/>
                <w:szCs w:val="16"/>
              </w:rPr>
              <w:t>R5-234667</w:t>
            </w:r>
          </w:p>
        </w:tc>
        <w:tc>
          <w:tcPr>
            <w:tcW w:w="1597" w:type="dxa"/>
          </w:tcPr>
          <w:p w14:paraId="48FFDD20" w14:textId="77777777" w:rsidR="00022526" w:rsidRDefault="00022526" w:rsidP="00096385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1AD2EB65" w14:textId="77777777" w:rsidR="00022526" w:rsidRDefault="00022526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89D4235" w14:textId="77777777" w:rsidR="00022526" w:rsidRDefault="00022526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401ADCB" w14:textId="77777777" w:rsidR="00022526" w:rsidRDefault="00022526" w:rsidP="00096385">
            <w:pPr>
              <w:rPr>
                <w:sz w:val="16"/>
                <w:szCs w:val="16"/>
              </w:rPr>
            </w:pPr>
          </w:p>
        </w:tc>
      </w:tr>
      <w:tr w:rsidR="00022526" w14:paraId="7F6FCD1F" w14:textId="77777777" w:rsidTr="00096385">
        <w:tc>
          <w:tcPr>
            <w:tcW w:w="879" w:type="dxa"/>
          </w:tcPr>
          <w:p w14:paraId="071860BA" w14:textId="77777777" w:rsidR="00022526" w:rsidRDefault="00022526" w:rsidP="00096385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4D436602" w14:textId="77777777" w:rsidR="00022526" w:rsidRDefault="00022526" w:rsidP="00096385">
            <w:r>
              <w:rPr>
                <w:sz w:val="16"/>
                <w:szCs w:val="16"/>
              </w:rPr>
              <w:t>0316</w:t>
            </w:r>
          </w:p>
        </w:tc>
        <w:tc>
          <w:tcPr>
            <w:tcW w:w="517" w:type="dxa"/>
          </w:tcPr>
          <w:p w14:paraId="2DAD3B89" w14:textId="77777777" w:rsidR="00022526" w:rsidRDefault="00022526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D1C451" w14:textId="77777777" w:rsidR="00022526" w:rsidRDefault="00022526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65578E" w14:textId="77777777" w:rsidR="00022526" w:rsidRDefault="00022526" w:rsidP="00096385">
            <w:r>
              <w:rPr>
                <w:sz w:val="16"/>
                <w:szCs w:val="16"/>
              </w:rPr>
              <w:t>Update to applicability of stationary idle mode RedCap tests</w:t>
            </w:r>
          </w:p>
        </w:tc>
        <w:tc>
          <w:tcPr>
            <w:tcW w:w="517" w:type="dxa"/>
          </w:tcPr>
          <w:p w14:paraId="5DDCAD4A" w14:textId="77777777" w:rsidR="00022526" w:rsidRDefault="00022526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F0CD64" w14:textId="77777777" w:rsidR="00022526" w:rsidRDefault="00022526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204698B" w14:textId="77777777" w:rsidR="00022526" w:rsidRDefault="00022526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E51C8D8" w14:textId="77777777" w:rsidR="00022526" w:rsidRDefault="00022526" w:rsidP="00096385">
            <w:r>
              <w:rPr>
                <w:sz w:val="16"/>
                <w:szCs w:val="16"/>
              </w:rPr>
              <w:t>R5-234673</w:t>
            </w:r>
          </w:p>
        </w:tc>
        <w:tc>
          <w:tcPr>
            <w:tcW w:w="1597" w:type="dxa"/>
          </w:tcPr>
          <w:p w14:paraId="5292EE05" w14:textId="77777777" w:rsidR="00022526" w:rsidRDefault="00022526" w:rsidP="00096385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69C210DA" w14:textId="77777777" w:rsidR="00022526" w:rsidRDefault="00022526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50D6FA2" w14:textId="77777777" w:rsidR="00022526" w:rsidRDefault="00022526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807E07" w14:textId="77777777" w:rsidR="00022526" w:rsidRDefault="00022526" w:rsidP="00096385">
            <w:pPr>
              <w:rPr>
                <w:sz w:val="16"/>
                <w:szCs w:val="16"/>
              </w:rPr>
            </w:pPr>
          </w:p>
        </w:tc>
      </w:tr>
      <w:tr w:rsidR="00022526" w14:paraId="579318B5" w14:textId="77777777" w:rsidTr="00096385">
        <w:tc>
          <w:tcPr>
            <w:tcW w:w="879" w:type="dxa"/>
          </w:tcPr>
          <w:p w14:paraId="7F1D24C1" w14:textId="77777777" w:rsidR="00022526" w:rsidRDefault="00022526" w:rsidP="00096385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1C18021E" w14:textId="77777777" w:rsidR="00022526" w:rsidRDefault="00022526" w:rsidP="00096385">
            <w:r>
              <w:rPr>
                <w:sz w:val="16"/>
                <w:szCs w:val="16"/>
              </w:rPr>
              <w:t>0319</w:t>
            </w:r>
          </w:p>
        </w:tc>
        <w:tc>
          <w:tcPr>
            <w:tcW w:w="517" w:type="dxa"/>
          </w:tcPr>
          <w:p w14:paraId="6015F211" w14:textId="77777777" w:rsidR="00022526" w:rsidRDefault="00022526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F466B8" w14:textId="77777777" w:rsidR="00022526" w:rsidRDefault="00022526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1573F0" w14:textId="77777777" w:rsidR="00022526" w:rsidRDefault="00022526" w:rsidP="00096385">
            <w:r>
              <w:rPr>
                <w:sz w:val="16"/>
                <w:szCs w:val="16"/>
              </w:rPr>
              <w:t>Adding applicability statements for RRM test cases 16.6.7.1 and 16.6.7.2</w:t>
            </w:r>
          </w:p>
        </w:tc>
        <w:tc>
          <w:tcPr>
            <w:tcW w:w="517" w:type="dxa"/>
          </w:tcPr>
          <w:p w14:paraId="250DA8E3" w14:textId="77777777" w:rsidR="00022526" w:rsidRDefault="00022526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14D91F" w14:textId="77777777" w:rsidR="00022526" w:rsidRDefault="00022526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2DA26C4" w14:textId="77777777" w:rsidR="00022526" w:rsidRDefault="00022526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60E295C" w14:textId="77777777" w:rsidR="00022526" w:rsidRDefault="00022526" w:rsidP="00096385">
            <w:r>
              <w:rPr>
                <w:sz w:val="16"/>
                <w:szCs w:val="16"/>
              </w:rPr>
              <w:t>R5-234690</w:t>
            </w:r>
          </w:p>
        </w:tc>
        <w:tc>
          <w:tcPr>
            <w:tcW w:w="1597" w:type="dxa"/>
          </w:tcPr>
          <w:p w14:paraId="58558783" w14:textId="77777777" w:rsidR="00022526" w:rsidRDefault="00022526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43C854E" w14:textId="77777777" w:rsidR="00022526" w:rsidRDefault="00022526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0D2DD94" w14:textId="77777777" w:rsidR="00022526" w:rsidRDefault="00022526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48B1AE2" w14:textId="77777777" w:rsidR="00022526" w:rsidRDefault="00022526" w:rsidP="00096385">
            <w:pPr>
              <w:rPr>
                <w:sz w:val="16"/>
                <w:szCs w:val="16"/>
              </w:rPr>
            </w:pPr>
          </w:p>
        </w:tc>
      </w:tr>
      <w:tr w:rsidR="00022526" w14:paraId="1C5DCCCF" w14:textId="77777777" w:rsidTr="00096385">
        <w:tc>
          <w:tcPr>
            <w:tcW w:w="879" w:type="dxa"/>
          </w:tcPr>
          <w:p w14:paraId="4127BD78" w14:textId="77777777" w:rsidR="00022526" w:rsidRDefault="00022526" w:rsidP="00096385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2C9C815B" w14:textId="77777777" w:rsidR="00022526" w:rsidRDefault="00022526" w:rsidP="00096385">
            <w:r>
              <w:rPr>
                <w:sz w:val="16"/>
                <w:szCs w:val="16"/>
              </w:rPr>
              <w:t>0325</w:t>
            </w:r>
          </w:p>
        </w:tc>
        <w:tc>
          <w:tcPr>
            <w:tcW w:w="517" w:type="dxa"/>
          </w:tcPr>
          <w:p w14:paraId="0B1B54F5" w14:textId="77777777" w:rsidR="00022526" w:rsidRDefault="00022526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96E6C3" w14:textId="77777777" w:rsidR="00022526" w:rsidRDefault="00022526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21FA3AD" w14:textId="77777777" w:rsidR="00022526" w:rsidRDefault="00022526" w:rsidP="00096385">
            <w:r>
              <w:rPr>
                <w:sz w:val="16"/>
                <w:szCs w:val="16"/>
              </w:rPr>
              <w:t>Updates of applicability for RedCap demod test cases</w:t>
            </w:r>
          </w:p>
        </w:tc>
        <w:tc>
          <w:tcPr>
            <w:tcW w:w="517" w:type="dxa"/>
          </w:tcPr>
          <w:p w14:paraId="72D6FFB5" w14:textId="77777777" w:rsidR="00022526" w:rsidRDefault="00022526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1CB71E" w14:textId="77777777" w:rsidR="00022526" w:rsidRDefault="00022526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1A9D730" w14:textId="77777777" w:rsidR="00022526" w:rsidRDefault="00022526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BB10562" w14:textId="77777777" w:rsidR="00022526" w:rsidRDefault="00022526" w:rsidP="00096385">
            <w:r>
              <w:rPr>
                <w:sz w:val="16"/>
                <w:szCs w:val="16"/>
              </w:rPr>
              <w:t>R5-234826</w:t>
            </w:r>
          </w:p>
        </w:tc>
        <w:tc>
          <w:tcPr>
            <w:tcW w:w="1597" w:type="dxa"/>
          </w:tcPr>
          <w:p w14:paraId="11285C3E" w14:textId="77777777" w:rsidR="00022526" w:rsidRDefault="00022526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4676F9E" w14:textId="77777777" w:rsidR="00022526" w:rsidRDefault="00022526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F31E9FA" w14:textId="77777777" w:rsidR="00022526" w:rsidRDefault="00022526" w:rsidP="00096385">
            <w:r>
              <w:rPr>
                <w:sz w:val="16"/>
                <w:szCs w:val="16"/>
              </w:rPr>
              <w:t>4.1.4</w:t>
            </w:r>
          </w:p>
        </w:tc>
        <w:tc>
          <w:tcPr>
            <w:tcW w:w="998" w:type="dxa"/>
          </w:tcPr>
          <w:p w14:paraId="58E9CCAC" w14:textId="77777777" w:rsidR="00022526" w:rsidRDefault="00022526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22526" w14:paraId="2E70360A" w14:textId="77777777" w:rsidTr="00096385">
        <w:tc>
          <w:tcPr>
            <w:tcW w:w="879" w:type="dxa"/>
          </w:tcPr>
          <w:p w14:paraId="5586F15F" w14:textId="77777777" w:rsidR="00022526" w:rsidRDefault="00022526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4E6B0FD" w14:textId="77777777" w:rsidR="00022526" w:rsidRDefault="00022526" w:rsidP="00096385">
            <w:r>
              <w:rPr>
                <w:sz w:val="16"/>
                <w:szCs w:val="16"/>
              </w:rPr>
              <w:t>3855</w:t>
            </w:r>
          </w:p>
        </w:tc>
        <w:tc>
          <w:tcPr>
            <w:tcW w:w="517" w:type="dxa"/>
          </w:tcPr>
          <w:p w14:paraId="1120ADD5" w14:textId="77777777" w:rsidR="00022526" w:rsidRDefault="00022526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DB988A4" w14:textId="77777777" w:rsidR="00022526" w:rsidRDefault="00022526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1BBC143" w14:textId="77777777" w:rsidR="00022526" w:rsidRDefault="00022526" w:rsidP="00096385">
            <w:r>
              <w:rPr>
                <w:sz w:val="16"/>
                <w:szCs w:val="16"/>
              </w:rPr>
              <w:t>Addition of eDRX / IDLE / Paging for notification of BCCH modification test case</w:t>
            </w:r>
          </w:p>
        </w:tc>
        <w:tc>
          <w:tcPr>
            <w:tcW w:w="517" w:type="dxa"/>
          </w:tcPr>
          <w:p w14:paraId="5AF1FE55" w14:textId="77777777" w:rsidR="00022526" w:rsidRDefault="00022526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B6D84D" w14:textId="77777777" w:rsidR="00022526" w:rsidRDefault="00022526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194B825" w14:textId="77777777" w:rsidR="00022526" w:rsidRDefault="00022526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16949CB" w14:textId="77777777" w:rsidR="00022526" w:rsidRDefault="00022526" w:rsidP="00096385">
            <w:r>
              <w:rPr>
                <w:sz w:val="16"/>
                <w:szCs w:val="16"/>
              </w:rPr>
              <w:t>R5-235343</w:t>
            </w:r>
          </w:p>
        </w:tc>
        <w:tc>
          <w:tcPr>
            <w:tcW w:w="1597" w:type="dxa"/>
          </w:tcPr>
          <w:p w14:paraId="4F40CF3B" w14:textId="77777777" w:rsidR="00022526" w:rsidRDefault="00022526" w:rsidP="00096385"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 w14:paraId="045AE626" w14:textId="77777777" w:rsidR="00022526" w:rsidRDefault="00022526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E3BFFDF" w14:textId="77777777" w:rsidR="00022526" w:rsidRDefault="00022526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D3CD1A" w14:textId="77777777" w:rsidR="00022526" w:rsidRDefault="00022526" w:rsidP="00096385">
            <w:pPr>
              <w:rPr>
                <w:sz w:val="16"/>
                <w:szCs w:val="16"/>
              </w:rPr>
            </w:pPr>
          </w:p>
        </w:tc>
      </w:tr>
      <w:tr w:rsidR="00022526" w14:paraId="7305E7D9" w14:textId="77777777" w:rsidTr="00096385">
        <w:tc>
          <w:tcPr>
            <w:tcW w:w="879" w:type="dxa"/>
          </w:tcPr>
          <w:p w14:paraId="21D5DE13" w14:textId="77777777" w:rsidR="00022526" w:rsidRDefault="00022526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4B53A79" w14:textId="77777777" w:rsidR="00022526" w:rsidRDefault="00022526" w:rsidP="00096385">
            <w:r>
              <w:rPr>
                <w:sz w:val="16"/>
                <w:szCs w:val="16"/>
              </w:rPr>
              <w:t>3870</w:t>
            </w:r>
          </w:p>
        </w:tc>
        <w:tc>
          <w:tcPr>
            <w:tcW w:w="517" w:type="dxa"/>
          </w:tcPr>
          <w:p w14:paraId="5790F6F1" w14:textId="77777777" w:rsidR="00022526" w:rsidRDefault="00022526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F5E6439" w14:textId="77777777" w:rsidR="00022526" w:rsidRDefault="00022526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337D566" w14:textId="77777777" w:rsidR="00022526" w:rsidRDefault="00022526" w:rsidP="00096385">
            <w:r>
              <w:rPr>
                <w:sz w:val="16"/>
                <w:szCs w:val="16"/>
              </w:rPr>
              <w:t>Update of eDRX TC 11.7.1</w:t>
            </w:r>
          </w:p>
        </w:tc>
        <w:tc>
          <w:tcPr>
            <w:tcW w:w="517" w:type="dxa"/>
          </w:tcPr>
          <w:p w14:paraId="600252BD" w14:textId="77777777" w:rsidR="00022526" w:rsidRDefault="00022526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2D0EB3" w14:textId="77777777" w:rsidR="00022526" w:rsidRDefault="00022526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F99D466" w14:textId="77777777" w:rsidR="00022526" w:rsidRDefault="00022526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B76320F" w14:textId="77777777" w:rsidR="00022526" w:rsidRDefault="00022526" w:rsidP="00096385">
            <w:r>
              <w:rPr>
                <w:sz w:val="16"/>
                <w:szCs w:val="16"/>
              </w:rPr>
              <w:t>R5-235344</w:t>
            </w:r>
          </w:p>
        </w:tc>
        <w:tc>
          <w:tcPr>
            <w:tcW w:w="1597" w:type="dxa"/>
          </w:tcPr>
          <w:p w14:paraId="706B3D97" w14:textId="77777777" w:rsidR="00022526" w:rsidRDefault="00022526" w:rsidP="0009638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D26C962" w14:textId="77777777" w:rsidR="00022526" w:rsidRDefault="00022526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4089470" w14:textId="77777777" w:rsidR="00022526" w:rsidRDefault="00022526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334C60" w14:textId="77777777" w:rsidR="00022526" w:rsidRDefault="00022526" w:rsidP="00096385">
            <w:pPr>
              <w:rPr>
                <w:sz w:val="16"/>
                <w:szCs w:val="16"/>
              </w:rPr>
            </w:pPr>
          </w:p>
        </w:tc>
      </w:tr>
      <w:tr w:rsidR="00022526" w14:paraId="21CE5E10" w14:textId="77777777" w:rsidTr="00096385">
        <w:tc>
          <w:tcPr>
            <w:tcW w:w="879" w:type="dxa"/>
          </w:tcPr>
          <w:p w14:paraId="449C5C07" w14:textId="77777777" w:rsidR="00022526" w:rsidRDefault="00022526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D835D79" w14:textId="77777777" w:rsidR="00022526" w:rsidRDefault="00022526" w:rsidP="00096385">
            <w:r>
              <w:rPr>
                <w:sz w:val="16"/>
                <w:szCs w:val="16"/>
              </w:rPr>
              <w:t>3871</w:t>
            </w:r>
          </w:p>
        </w:tc>
        <w:tc>
          <w:tcPr>
            <w:tcW w:w="517" w:type="dxa"/>
          </w:tcPr>
          <w:p w14:paraId="73A5B821" w14:textId="77777777" w:rsidR="00022526" w:rsidRDefault="00022526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795CDA3" w14:textId="77777777" w:rsidR="00022526" w:rsidRDefault="00022526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8FEC59A" w14:textId="77777777" w:rsidR="00022526" w:rsidRDefault="00022526" w:rsidP="00096385">
            <w:r>
              <w:rPr>
                <w:sz w:val="16"/>
                <w:szCs w:val="16"/>
              </w:rPr>
              <w:t>Update of eDRX TC 11.7.2</w:t>
            </w:r>
          </w:p>
        </w:tc>
        <w:tc>
          <w:tcPr>
            <w:tcW w:w="517" w:type="dxa"/>
          </w:tcPr>
          <w:p w14:paraId="30EF6130" w14:textId="77777777" w:rsidR="00022526" w:rsidRDefault="00022526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7049C6" w14:textId="77777777" w:rsidR="00022526" w:rsidRDefault="00022526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70CB1AE0" w14:textId="77777777" w:rsidR="00022526" w:rsidRDefault="00022526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AD2FD6F" w14:textId="77777777" w:rsidR="00022526" w:rsidRDefault="00022526" w:rsidP="00096385">
            <w:r>
              <w:rPr>
                <w:sz w:val="16"/>
                <w:szCs w:val="16"/>
              </w:rPr>
              <w:t>R5-235345</w:t>
            </w:r>
          </w:p>
        </w:tc>
        <w:tc>
          <w:tcPr>
            <w:tcW w:w="1597" w:type="dxa"/>
          </w:tcPr>
          <w:p w14:paraId="4B51611E" w14:textId="77777777" w:rsidR="00022526" w:rsidRDefault="00022526" w:rsidP="0009638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C0794EB" w14:textId="77777777" w:rsidR="00022526" w:rsidRDefault="00022526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9E8A6C2" w14:textId="77777777" w:rsidR="00022526" w:rsidRDefault="00022526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521A79" w14:textId="77777777" w:rsidR="00022526" w:rsidRDefault="00022526" w:rsidP="00096385">
            <w:pPr>
              <w:rPr>
                <w:sz w:val="16"/>
                <w:szCs w:val="16"/>
              </w:rPr>
            </w:pPr>
          </w:p>
        </w:tc>
      </w:tr>
      <w:tr w:rsidR="00022526" w14:paraId="3B334BE2" w14:textId="77777777" w:rsidTr="00096385">
        <w:tc>
          <w:tcPr>
            <w:tcW w:w="879" w:type="dxa"/>
          </w:tcPr>
          <w:p w14:paraId="04FB57F2" w14:textId="77777777" w:rsidR="00022526" w:rsidRDefault="00022526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9698102" w14:textId="77777777" w:rsidR="00022526" w:rsidRDefault="00022526" w:rsidP="00096385">
            <w:r>
              <w:rPr>
                <w:sz w:val="16"/>
                <w:szCs w:val="16"/>
              </w:rPr>
              <w:t>3872</w:t>
            </w:r>
          </w:p>
        </w:tc>
        <w:tc>
          <w:tcPr>
            <w:tcW w:w="517" w:type="dxa"/>
          </w:tcPr>
          <w:p w14:paraId="1F86F602" w14:textId="77777777" w:rsidR="00022526" w:rsidRDefault="00022526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7985AC2" w14:textId="77777777" w:rsidR="00022526" w:rsidRDefault="00022526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ADE8883" w14:textId="77777777" w:rsidR="00022526" w:rsidRDefault="00022526" w:rsidP="00096385">
            <w:r>
              <w:rPr>
                <w:sz w:val="16"/>
                <w:szCs w:val="16"/>
              </w:rPr>
              <w:t>Addition of new eDRX TC 11.7.3</w:t>
            </w:r>
          </w:p>
        </w:tc>
        <w:tc>
          <w:tcPr>
            <w:tcW w:w="517" w:type="dxa"/>
          </w:tcPr>
          <w:p w14:paraId="5627E0BB" w14:textId="77777777" w:rsidR="00022526" w:rsidRDefault="00022526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E5494A" w14:textId="77777777" w:rsidR="00022526" w:rsidRDefault="00022526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4139702D" w14:textId="77777777" w:rsidR="00022526" w:rsidRDefault="00022526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3915573" w14:textId="77777777" w:rsidR="00022526" w:rsidRDefault="00022526" w:rsidP="00096385">
            <w:r>
              <w:rPr>
                <w:sz w:val="16"/>
                <w:szCs w:val="16"/>
              </w:rPr>
              <w:t>R5-235346</w:t>
            </w:r>
          </w:p>
        </w:tc>
        <w:tc>
          <w:tcPr>
            <w:tcW w:w="1597" w:type="dxa"/>
          </w:tcPr>
          <w:p w14:paraId="0987F439" w14:textId="77777777" w:rsidR="00022526" w:rsidRDefault="00022526" w:rsidP="0009638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FB0E136" w14:textId="77777777" w:rsidR="00022526" w:rsidRDefault="00022526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FBC986C" w14:textId="77777777" w:rsidR="00022526" w:rsidRDefault="00022526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307634" w14:textId="77777777" w:rsidR="00022526" w:rsidRDefault="00022526" w:rsidP="00096385">
            <w:pPr>
              <w:rPr>
                <w:sz w:val="16"/>
                <w:szCs w:val="16"/>
              </w:rPr>
            </w:pPr>
          </w:p>
        </w:tc>
      </w:tr>
      <w:tr w:rsidR="00022526" w14:paraId="5BF897B3" w14:textId="77777777" w:rsidTr="00096385">
        <w:tc>
          <w:tcPr>
            <w:tcW w:w="879" w:type="dxa"/>
          </w:tcPr>
          <w:p w14:paraId="39F2F046" w14:textId="77777777" w:rsidR="00022526" w:rsidRDefault="00022526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7F88433" w14:textId="77777777" w:rsidR="00022526" w:rsidRDefault="00022526" w:rsidP="00096385">
            <w:r>
              <w:rPr>
                <w:sz w:val="16"/>
                <w:szCs w:val="16"/>
              </w:rPr>
              <w:t>3919</w:t>
            </w:r>
          </w:p>
        </w:tc>
        <w:tc>
          <w:tcPr>
            <w:tcW w:w="517" w:type="dxa"/>
          </w:tcPr>
          <w:p w14:paraId="53F4590A" w14:textId="77777777" w:rsidR="00022526" w:rsidRDefault="00022526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08BD88" w14:textId="77777777" w:rsidR="00022526" w:rsidRDefault="00022526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A5BEFA2" w14:textId="77777777" w:rsidR="00022526" w:rsidRDefault="00022526" w:rsidP="00096385">
            <w:r>
              <w:rPr>
                <w:sz w:val="16"/>
                <w:szCs w:val="16"/>
              </w:rPr>
              <w:t>Update NR MAC CDRX TC for HD-FDD UE</w:t>
            </w:r>
          </w:p>
        </w:tc>
        <w:tc>
          <w:tcPr>
            <w:tcW w:w="517" w:type="dxa"/>
          </w:tcPr>
          <w:p w14:paraId="440502E7" w14:textId="77777777" w:rsidR="00022526" w:rsidRDefault="00022526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4D24B9" w14:textId="77777777" w:rsidR="00022526" w:rsidRDefault="00022526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1D8687A7" w14:textId="77777777" w:rsidR="00022526" w:rsidRDefault="00022526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D0EDF38" w14:textId="77777777" w:rsidR="00022526" w:rsidRDefault="00022526" w:rsidP="00096385">
            <w:r>
              <w:rPr>
                <w:sz w:val="16"/>
                <w:szCs w:val="16"/>
              </w:rPr>
              <w:t>R5-234454</w:t>
            </w:r>
          </w:p>
        </w:tc>
        <w:tc>
          <w:tcPr>
            <w:tcW w:w="1597" w:type="dxa"/>
          </w:tcPr>
          <w:p w14:paraId="4E96411B" w14:textId="77777777" w:rsidR="00022526" w:rsidRDefault="00022526" w:rsidP="00096385">
            <w:r>
              <w:rPr>
                <w:sz w:val="16"/>
                <w:szCs w:val="16"/>
              </w:rPr>
              <w:t>Huawei, Hisilicon, MCC TF160</w:t>
            </w:r>
          </w:p>
        </w:tc>
        <w:tc>
          <w:tcPr>
            <w:tcW w:w="1122" w:type="dxa"/>
          </w:tcPr>
          <w:p w14:paraId="754C99DF" w14:textId="77777777" w:rsidR="00022526" w:rsidRDefault="00022526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6B803E3" w14:textId="77777777" w:rsidR="00022526" w:rsidRDefault="00022526" w:rsidP="00096385">
            <w:r>
              <w:rPr>
                <w:sz w:val="16"/>
                <w:szCs w:val="16"/>
              </w:rPr>
              <w:t>7.1.1.5.0</w:t>
            </w:r>
          </w:p>
        </w:tc>
        <w:tc>
          <w:tcPr>
            <w:tcW w:w="998" w:type="dxa"/>
          </w:tcPr>
          <w:p w14:paraId="2C79E951" w14:textId="77777777" w:rsidR="00022526" w:rsidRDefault="00022526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22526" w14:paraId="5B57F336" w14:textId="77777777" w:rsidTr="00096385">
        <w:tc>
          <w:tcPr>
            <w:tcW w:w="879" w:type="dxa"/>
          </w:tcPr>
          <w:p w14:paraId="6AE08E9C" w14:textId="77777777" w:rsidR="00022526" w:rsidRDefault="00022526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3CBD5AE" w14:textId="77777777" w:rsidR="00022526" w:rsidRDefault="00022526" w:rsidP="00096385">
            <w:r>
              <w:rPr>
                <w:sz w:val="16"/>
                <w:szCs w:val="16"/>
              </w:rPr>
              <w:t>3920</w:t>
            </w:r>
          </w:p>
        </w:tc>
        <w:tc>
          <w:tcPr>
            <w:tcW w:w="517" w:type="dxa"/>
          </w:tcPr>
          <w:p w14:paraId="7DD15A56" w14:textId="77777777" w:rsidR="00022526" w:rsidRDefault="00022526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383852F" w14:textId="77777777" w:rsidR="00022526" w:rsidRDefault="00022526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799444D" w14:textId="77777777" w:rsidR="00022526" w:rsidRDefault="00022526" w:rsidP="00096385">
            <w:r>
              <w:rPr>
                <w:sz w:val="16"/>
                <w:szCs w:val="16"/>
              </w:rPr>
              <w:t>Addition of RedCap BWP TC 7.1.1.8.4-initial RedCap BWP not include CORESET0</w:t>
            </w:r>
          </w:p>
        </w:tc>
        <w:tc>
          <w:tcPr>
            <w:tcW w:w="517" w:type="dxa"/>
          </w:tcPr>
          <w:p w14:paraId="5DDE0AD9" w14:textId="77777777" w:rsidR="00022526" w:rsidRDefault="00022526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530E9C" w14:textId="77777777" w:rsidR="00022526" w:rsidRDefault="00022526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4F64401A" w14:textId="77777777" w:rsidR="00022526" w:rsidRDefault="00022526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3FBFF95" w14:textId="77777777" w:rsidR="00022526" w:rsidRDefault="00022526" w:rsidP="00096385">
            <w:r>
              <w:rPr>
                <w:sz w:val="16"/>
                <w:szCs w:val="16"/>
              </w:rPr>
              <w:t>R5-235315</w:t>
            </w:r>
          </w:p>
        </w:tc>
        <w:tc>
          <w:tcPr>
            <w:tcW w:w="1597" w:type="dxa"/>
          </w:tcPr>
          <w:p w14:paraId="0588E4AE" w14:textId="77777777" w:rsidR="00022526" w:rsidRDefault="00022526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FB989C0" w14:textId="77777777" w:rsidR="00022526" w:rsidRDefault="00022526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BE680D6" w14:textId="77777777" w:rsidR="00022526" w:rsidRDefault="00022526" w:rsidP="00096385">
            <w:r>
              <w:rPr>
                <w:sz w:val="16"/>
                <w:szCs w:val="16"/>
              </w:rPr>
              <w:t>7.1.1.8.4 (new)</w:t>
            </w:r>
          </w:p>
        </w:tc>
        <w:tc>
          <w:tcPr>
            <w:tcW w:w="998" w:type="dxa"/>
          </w:tcPr>
          <w:p w14:paraId="14E975C6" w14:textId="77777777" w:rsidR="00022526" w:rsidRDefault="00022526" w:rsidP="00096385">
            <w:r>
              <w:rPr>
                <w:sz w:val="16"/>
                <w:szCs w:val="16"/>
              </w:rPr>
              <w:t xml:space="preserve">TS/TR ... CR ... ; TS 38.523-2 CR 0386; TS/TR ... CR ... </w:t>
            </w:r>
          </w:p>
        </w:tc>
      </w:tr>
      <w:tr w:rsidR="00022526" w14:paraId="48346D33" w14:textId="77777777" w:rsidTr="00096385">
        <w:tc>
          <w:tcPr>
            <w:tcW w:w="879" w:type="dxa"/>
          </w:tcPr>
          <w:p w14:paraId="581A46FE" w14:textId="77777777" w:rsidR="00022526" w:rsidRDefault="00022526" w:rsidP="00096385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03225917" w14:textId="77777777" w:rsidR="00022526" w:rsidRDefault="00022526" w:rsidP="00096385">
            <w:r>
              <w:rPr>
                <w:sz w:val="16"/>
                <w:szCs w:val="16"/>
              </w:rPr>
              <w:t>0369</w:t>
            </w:r>
          </w:p>
        </w:tc>
        <w:tc>
          <w:tcPr>
            <w:tcW w:w="517" w:type="dxa"/>
          </w:tcPr>
          <w:p w14:paraId="57C08086" w14:textId="77777777" w:rsidR="00022526" w:rsidRDefault="00022526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0F853A" w14:textId="77777777" w:rsidR="00022526" w:rsidRDefault="00022526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76C5CE" w14:textId="77777777" w:rsidR="00022526" w:rsidRDefault="00022526" w:rsidP="00096385">
            <w:r>
              <w:rPr>
                <w:sz w:val="16"/>
                <w:szCs w:val="16"/>
              </w:rPr>
              <w:t>Update of applicability of eDRX TC 11.7.2</w:t>
            </w:r>
          </w:p>
        </w:tc>
        <w:tc>
          <w:tcPr>
            <w:tcW w:w="517" w:type="dxa"/>
          </w:tcPr>
          <w:p w14:paraId="248F5178" w14:textId="77777777" w:rsidR="00022526" w:rsidRDefault="00022526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353612" w14:textId="77777777" w:rsidR="00022526" w:rsidRDefault="00022526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79682355" w14:textId="77777777" w:rsidR="00022526" w:rsidRDefault="00022526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B206911" w14:textId="77777777" w:rsidR="00022526" w:rsidRDefault="00022526" w:rsidP="00096385">
            <w:r>
              <w:rPr>
                <w:sz w:val="16"/>
                <w:szCs w:val="16"/>
              </w:rPr>
              <w:t>R5-234006</w:t>
            </w:r>
          </w:p>
        </w:tc>
        <w:tc>
          <w:tcPr>
            <w:tcW w:w="1597" w:type="dxa"/>
          </w:tcPr>
          <w:p w14:paraId="156B8E51" w14:textId="77777777" w:rsidR="00022526" w:rsidRDefault="00022526" w:rsidP="0009638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A3F646F" w14:textId="77777777" w:rsidR="00022526" w:rsidRDefault="00022526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CFCDA34" w14:textId="77777777" w:rsidR="00022526" w:rsidRDefault="00022526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B4BDB9A" w14:textId="77777777" w:rsidR="00022526" w:rsidRDefault="00022526" w:rsidP="00096385">
            <w:pPr>
              <w:rPr>
                <w:sz w:val="16"/>
                <w:szCs w:val="16"/>
              </w:rPr>
            </w:pPr>
          </w:p>
        </w:tc>
      </w:tr>
      <w:tr w:rsidR="00022526" w14:paraId="718BD409" w14:textId="77777777" w:rsidTr="00096385">
        <w:tc>
          <w:tcPr>
            <w:tcW w:w="879" w:type="dxa"/>
          </w:tcPr>
          <w:p w14:paraId="1E4E1798" w14:textId="77777777" w:rsidR="00022526" w:rsidRDefault="00022526" w:rsidP="00096385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34EBE26F" w14:textId="77777777" w:rsidR="00022526" w:rsidRDefault="00022526" w:rsidP="00096385">
            <w:r>
              <w:rPr>
                <w:sz w:val="16"/>
                <w:szCs w:val="16"/>
              </w:rPr>
              <w:t>0370</w:t>
            </w:r>
          </w:p>
        </w:tc>
        <w:tc>
          <w:tcPr>
            <w:tcW w:w="517" w:type="dxa"/>
          </w:tcPr>
          <w:p w14:paraId="585A8959" w14:textId="77777777" w:rsidR="00022526" w:rsidRDefault="00022526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54110C" w14:textId="77777777" w:rsidR="00022526" w:rsidRDefault="00022526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81EBA8C" w14:textId="77777777" w:rsidR="00022526" w:rsidRDefault="00022526" w:rsidP="00096385">
            <w:r>
              <w:rPr>
                <w:sz w:val="16"/>
                <w:szCs w:val="16"/>
              </w:rPr>
              <w:t>Addition of applicability of eDRX TC 11.7.3</w:t>
            </w:r>
          </w:p>
        </w:tc>
        <w:tc>
          <w:tcPr>
            <w:tcW w:w="517" w:type="dxa"/>
          </w:tcPr>
          <w:p w14:paraId="5DE767BF" w14:textId="77777777" w:rsidR="00022526" w:rsidRDefault="00022526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83F0E4" w14:textId="77777777" w:rsidR="00022526" w:rsidRDefault="00022526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0DBD20E4" w14:textId="77777777" w:rsidR="00022526" w:rsidRDefault="00022526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BA377F0" w14:textId="77777777" w:rsidR="00022526" w:rsidRDefault="00022526" w:rsidP="00096385">
            <w:r>
              <w:rPr>
                <w:sz w:val="16"/>
                <w:szCs w:val="16"/>
              </w:rPr>
              <w:t>R5-234007</w:t>
            </w:r>
          </w:p>
        </w:tc>
        <w:tc>
          <w:tcPr>
            <w:tcW w:w="1597" w:type="dxa"/>
          </w:tcPr>
          <w:p w14:paraId="393CF300" w14:textId="77777777" w:rsidR="00022526" w:rsidRDefault="00022526" w:rsidP="0009638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72432568" w14:textId="77777777" w:rsidR="00022526" w:rsidRDefault="00022526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4FF01E4" w14:textId="77777777" w:rsidR="00022526" w:rsidRDefault="00022526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F84C17" w14:textId="77777777" w:rsidR="00022526" w:rsidRDefault="00022526" w:rsidP="00096385">
            <w:pPr>
              <w:rPr>
                <w:sz w:val="16"/>
                <w:szCs w:val="16"/>
              </w:rPr>
            </w:pPr>
          </w:p>
        </w:tc>
      </w:tr>
      <w:tr w:rsidR="00022526" w14:paraId="128120F8" w14:textId="77777777" w:rsidTr="00096385">
        <w:tc>
          <w:tcPr>
            <w:tcW w:w="879" w:type="dxa"/>
          </w:tcPr>
          <w:p w14:paraId="1C525AA1" w14:textId="77777777" w:rsidR="00022526" w:rsidRDefault="00022526" w:rsidP="00096385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1E6B819F" w14:textId="77777777" w:rsidR="00022526" w:rsidRDefault="00022526" w:rsidP="00096385">
            <w:r>
              <w:rPr>
                <w:sz w:val="16"/>
                <w:szCs w:val="16"/>
              </w:rPr>
              <w:t>0382</w:t>
            </w:r>
          </w:p>
        </w:tc>
        <w:tc>
          <w:tcPr>
            <w:tcW w:w="517" w:type="dxa"/>
          </w:tcPr>
          <w:p w14:paraId="1D586DE8" w14:textId="77777777" w:rsidR="00022526" w:rsidRDefault="00022526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47D1926" w14:textId="77777777" w:rsidR="00022526" w:rsidRDefault="00022526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E3AA5AA" w14:textId="77777777" w:rsidR="00022526" w:rsidRDefault="00022526" w:rsidP="00096385">
            <w:r>
              <w:rPr>
                <w:sz w:val="16"/>
                <w:szCs w:val="16"/>
              </w:rPr>
              <w:t>Applicability updates for eDRX / IDLE / Paging for notification of BCCH modification test case</w:t>
            </w:r>
          </w:p>
        </w:tc>
        <w:tc>
          <w:tcPr>
            <w:tcW w:w="517" w:type="dxa"/>
          </w:tcPr>
          <w:p w14:paraId="1AF242F3" w14:textId="77777777" w:rsidR="00022526" w:rsidRDefault="00022526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FF3619" w14:textId="77777777" w:rsidR="00022526" w:rsidRDefault="00022526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0BCB4469" w14:textId="77777777" w:rsidR="00022526" w:rsidRDefault="00022526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00C3621" w14:textId="77777777" w:rsidR="00022526" w:rsidRDefault="00022526" w:rsidP="00096385">
            <w:r>
              <w:rPr>
                <w:sz w:val="16"/>
                <w:szCs w:val="16"/>
              </w:rPr>
              <w:t>R5-235347</w:t>
            </w:r>
          </w:p>
        </w:tc>
        <w:tc>
          <w:tcPr>
            <w:tcW w:w="1597" w:type="dxa"/>
          </w:tcPr>
          <w:p w14:paraId="3F855C7E" w14:textId="77777777" w:rsidR="00022526" w:rsidRDefault="00022526" w:rsidP="00096385"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 w14:paraId="7A3A12B4" w14:textId="77777777" w:rsidR="00022526" w:rsidRDefault="00022526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0EC87CB" w14:textId="77777777" w:rsidR="00022526" w:rsidRDefault="00022526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D2228BA" w14:textId="77777777" w:rsidR="00022526" w:rsidRDefault="00022526" w:rsidP="00096385">
            <w:pPr>
              <w:rPr>
                <w:sz w:val="16"/>
                <w:szCs w:val="16"/>
              </w:rPr>
            </w:pPr>
          </w:p>
        </w:tc>
      </w:tr>
      <w:tr w:rsidR="00022526" w14:paraId="4A7235D5" w14:textId="77777777" w:rsidTr="00096385">
        <w:tc>
          <w:tcPr>
            <w:tcW w:w="879" w:type="dxa"/>
          </w:tcPr>
          <w:p w14:paraId="7EDA82D0" w14:textId="77777777" w:rsidR="00022526" w:rsidRDefault="00022526" w:rsidP="00096385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1FD952A9" w14:textId="77777777" w:rsidR="00022526" w:rsidRDefault="00022526" w:rsidP="00096385">
            <w:r>
              <w:rPr>
                <w:sz w:val="16"/>
                <w:szCs w:val="16"/>
              </w:rPr>
              <w:t>0399</w:t>
            </w:r>
          </w:p>
        </w:tc>
        <w:tc>
          <w:tcPr>
            <w:tcW w:w="517" w:type="dxa"/>
          </w:tcPr>
          <w:p w14:paraId="6F44E2DA" w14:textId="77777777" w:rsidR="00022526" w:rsidRDefault="00022526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BFADA5" w14:textId="77777777" w:rsidR="00022526" w:rsidRDefault="00022526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47574E0" w14:textId="77777777" w:rsidR="00022526" w:rsidRDefault="00022526" w:rsidP="00096385">
            <w:r>
              <w:rPr>
                <w:sz w:val="16"/>
                <w:szCs w:val="16"/>
              </w:rPr>
              <w:t>Addition of test applicablity for RedCap TC</w:t>
            </w:r>
          </w:p>
        </w:tc>
        <w:tc>
          <w:tcPr>
            <w:tcW w:w="517" w:type="dxa"/>
          </w:tcPr>
          <w:p w14:paraId="7911785C" w14:textId="77777777" w:rsidR="00022526" w:rsidRDefault="00022526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434A19" w14:textId="77777777" w:rsidR="00022526" w:rsidRDefault="00022526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667E717A" w14:textId="77777777" w:rsidR="00022526" w:rsidRDefault="00022526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BD451B4" w14:textId="77777777" w:rsidR="00022526" w:rsidRDefault="00022526" w:rsidP="00096385">
            <w:r>
              <w:rPr>
                <w:sz w:val="16"/>
                <w:szCs w:val="16"/>
              </w:rPr>
              <w:t>R5-235316</w:t>
            </w:r>
          </w:p>
        </w:tc>
        <w:tc>
          <w:tcPr>
            <w:tcW w:w="1597" w:type="dxa"/>
          </w:tcPr>
          <w:p w14:paraId="3B4F2DF3" w14:textId="77777777" w:rsidR="00022526" w:rsidRDefault="00022526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7A288A9" w14:textId="77777777" w:rsidR="00022526" w:rsidRDefault="00022526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1619CE0" w14:textId="77777777" w:rsidR="00022526" w:rsidRDefault="00022526" w:rsidP="00096385">
            <w:r>
              <w:rPr>
                <w:sz w:val="16"/>
                <w:szCs w:val="16"/>
              </w:rPr>
              <w:t>4.1</w:t>
            </w:r>
          </w:p>
        </w:tc>
        <w:tc>
          <w:tcPr>
            <w:tcW w:w="998" w:type="dxa"/>
          </w:tcPr>
          <w:p w14:paraId="78CC2346" w14:textId="77777777" w:rsidR="00022526" w:rsidRDefault="00022526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22526" w14:paraId="5321A577" w14:textId="77777777" w:rsidTr="00096385">
        <w:tc>
          <w:tcPr>
            <w:tcW w:w="879" w:type="dxa"/>
          </w:tcPr>
          <w:p w14:paraId="1A87FA88" w14:textId="77777777" w:rsidR="00022526" w:rsidRDefault="00022526" w:rsidP="00096385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6DA2F830" w14:textId="77777777" w:rsidR="00022526" w:rsidRDefault="00022526" w:rsidP="00096385">
            <w:r>
              <w:rPr>
                <w:sz w:val="16"/>
                <w:szCs w:val="16"/>
              </w:rPr>
              <w:t>0560</w:t>
            </w:r>
          </w:p>
        </w:tc>
        <w:tc>
          <w:tcPr>
            <w:tcW w:w="517" w:type="dxa"/>
          </w:tcPr>
          <w:p w14:paraId="20183FE7" w14:textId="77777777" w:rsidR="00022526" w:rsidRDefault="00022526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D583B23" w14:textId="77777777" w:rsidR="00022526" w:rsidRDefault="00022526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CE18CBA" w14:textId="77777777" w:rsidR="00022526" w:rsidRDefault="00022526" w:rsidP="00096385">
            <w:r>
              <w:rPr>
                <w:sz w:val="16"/>
                <w:szCs w:val="16"/>
              </w:rPr>
              <w:t>TT analysis for RedCap RRM TC 16.3.1.x_intra and inter freq HO 1Rx</w:t>
            </w:r>
          </w:p>
        </w:tc>
        <w:tc>
          <w:tcPr>
            <w:tcW w:w="517" w:type="dxa"/>
          </w:tcPr>
          <w:p w14:paraId="13E07B56" w14:textId="77777777" w:rsidR="00022526" w:rsidRDefault="00022526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E85BD3" w14:textId="77777777" w:rsidR="00022526" w:rsidRDefault="00022526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5E176F5D" w14:textId="77777777" w:rsidR="00022526" w:rsidRDefault="00022526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4182817" w14:textId="77777777" w:rsidR="00022526" w:rsidRDefault="00022526" w:rsidP="00096385">
            <w:r>
              <w:rPr>
                <w:sz w:val="16"/>
                <w:szCs w:val="16"/>
              </w:rPr>
              <w:t>R5-235731</w:t>
            </w:r>
          </w:p>
        </w:tc>
        <w:tc>
          <w:tcPr>
            <w:tcW w:w="1597" w:type="dxa"/>
          </w:tcPr>
          <w:p w14:paraId="6DC6C402" w14:textId="77777777" w:rsidR="00022526" w:rsidRDefault="00022526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D5A6FC4" w14:textId="77777777" w:rsidR="00022526" w:rsidRDefault="00022526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17EB9E7" w14:textId="77777777" w:rsidR="00022526" w:rsidRDefault="00022526" w:rsidP="00096385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45AE8498" w14:textId="77777777" w:rsidR="00022526" w:rsidRDefault="00022526" w:rsidP="00096385">
            <w:r>
              <w:rPr>
                <w:sz w:val="16"/>
                <w:szCs w:val="16"/>
              </w:rPr>
              <w:t xml:space="preserve">TS/TR ... CR ... ; TS 38.533 CR 2514 2515 2517 2536; TS/TR ... CR ... </w:t>
            </w:r>
          </w:p>
        </w:tc>
      </w:tr>
      <w:tr w:rsidR="00022526" w14:paraId="7B741D68" w14:textId="77777777" w:rsidTr="00096385">
        <w:tc>
          <w:tcPr>
            <w:tcW w:w="879" w:type="dxa"/>
          </w:tcPr>
          <w:p w14:paraId="4CD5B5CC" w14:textId="77777777" w:rsidR="00022526" w:rsidRDefault="00022526" w:rsidP="00096385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3DAC3EB5" w14:textId="77777777" w:rsidR="00022526" w:rsidRDefault="00022526" w:rsidP="00096385">
            <w:r>
              <w:rPr>
                <w:sz w:val="16"/>
                <w:szCs w:val="16"/>
              </w:rPr>
              <w:t>0561</w:t>
            </w:r>
          </w:p>
        </w:tc>
        <w:tc>
          <w:tcPr>
            <w:tcW w:w="517" w:type="dxa"/>
          </w:tcPr>
          <w:p w14:paraId="13EE794D" w14:textId="77777777" w:rsidR="00022526" w:rsidRDefault="00022526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B046C1" w14:textId="77777777" w:rsidR="00022526" w:rsidRDefault="00022526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973468" w14:textId="77777777" w:rsidR="00022526" w:rsidRDefault="00022526" w:rsidP="00096385">
            <w:r>
              <w:rPr>
                <w:sz w:val="16"/>
                <w:szCs w:val="16"/>
              </w:rPr>
              <w:t>TT analysis for RedCap RRM TC 16.5.1.x_RLM IS 1Rx</w:t>
            </w:r>
          </w:p>
        </w:tc>
        <w:tc>
          <w:tcPr>
            <w:tcW w:w="517" w:type="dxa"/>
          </w:tcPr>
          <w:p w14:paraId="42C22889" w14:textId="77777777" w:rsidR="00022526" w:rsidRDefault="00022526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99F6CC" w14:textId="77777777" w:rsidR="00022526" w:rsidRDefault="00022526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69DC096" w14:textId="77777777" w:rsidR="00022526" w:rsidRDefault="00022526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CF1F11D" w14:textId="77777777" w:rsidR="00022526" w:rsidRDefault="00022526" w:rsidP="00096385">
            <w:r>
              <w:rPr>
                <w:sz w:val="16"/>
                <w:szCs w:val="16"/>
              </w:rPr>
              <w:t>R5-234421</w:t>
            </w:r>
          </w:p>
        </w:tc>
        <w:tc>
          <w:tcPr>
            <w:tcW w:w="1597" w:type="dxa"/>
          </w:tcPr>
          <w:p w14:paraId="18BBCF56" w14:textId="77777777" w:rsidR="00022526" w:rsidRDefault="00022526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80DDBFF" w14:textId="77777777" w:rsidR="00022526" w:rsidRDefault="00022526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6BDC9F6" w14:textId="77777777" w:rsidR="00022526" w:rsidRDefault="00022526" w:rsidP="00096385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79F9B3D0" w14:textId="77777777" w:rsidR="00022526" w:rsidRDefault="00022526" w:rsidP="00096385">
            <w:r>
              <w:rPr>
                <w:sz w:val="16"/>
                <w:szCs w:val="16"/>
              </w:rPr>
              <w:t xml:space="preserve">TS/TR ... CR ... ; TS 38.533 CR 2519 2521 2523 2525 2536; TS/TR ... CR ... </w:t>
            </w:r>
          </w:p>
        </w:tc>
      </w:tr>
      <w:tr w:rsidR="00022526" w14:paraId="2D275DE5" w14:textId="77777777" w:rsidTr="00096385">
        <w:tc>
          <w:tcPr>
            <w:tcW w:w="879" w:type="dxa"/>
          </w:tcPr>
          <w:p w14:paraId="30991FE2" w14:textId="77777777" w:rsidR="00022526" w:rsidRDefault="00022526" w:rsidP="00096385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7D68F9BD" w14:textId="77777777" w:rsidR="00022526" w:rsidRDefault="00022526" w:rsidP="00096385">
            <w:r>
              <w:rPr>
                <w:sz w:val="16"/>
                <w:szCs w:val="16"/>
              </w:rPr>
              <w:t>0562</w:t>
            </w:r>
          </w:p>
        </w:tc>
        <w:tc>
          <w:tcPr>
            <w:tcW w:w="517" w:type="dxa"/>
          </w:tcPr>
          <w:p w14:paraId="3F41C34B" w14:textId="77777777" w:rsidR="00022526" w:rsidRDefault="00022526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EDE2FF" w14:textId="77777777" w:rsidR="00022526" w:rsidRDefault="00022526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92A26CE" w14:textId="77777777" w:rsidR="00022526" w:rsidRDefault="00022526" w:rsidP="00096385">
            <w:r>
              <w:rPr>
                <w:sz w:val="16"/>
                <w:szCs w:val="16"/>
              </w:rPr>
              <w:t>TT analysis for RedCap RRM TC 16.5.1.x_RLM OOS 1Rx</w:t>
            </w:r>
          </w:p>
        </w:tc>
        <w:tc>
          <w:tcPr>
            <w:tcW w:w="517" w:type="dxa"/>
          </w:tcPr>
          <w:p w14:paraId="211F8255" w14:textId="77777777" w:rsidR="00022526" w:rsidRDefault="00022526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D7B405" w14:textId="77777777" w:rsidR="00022526" w:rsidRDefault="00022526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E22060B" w14:textId="77777777" w:rsidR="00022526" w:rsidRDefault="00022526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A4ED937" w14:textId="77777777" w:rsidR="00022526" w:rsidRDefault="00022526" w:rsidP="00096385">
            <w:r>
              <w:rPr>
                <w:sz w:val="16"/>
                <w:szCs w:val="16"/>
              </w:rPr>
              <w:t>R5-234422</w:t>
            </w:r>
          </w:p>
        </w:tc>
        <w:tc>
          <w:tcPr>
            <w:tcW w:w="1597" w:type="dxa"/>
          </w:tcPr>
          <w:p w14:paraId="3DF011AF" w14:textId="77777777" w:rsidR="00022526" w:rsidRDefault="00022526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DE34668" w14:textId="77777777" w:rsidR="00022526" w:rsidRDefault="00022526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310E9D5" w14:textId="77777777" w:rsidR="00022526" w:rsidRDefault="00022526" w:rsidP="00096385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4AE7795A" w14:textId="77777777" w:rsidR="00022526" w:rsidRDefault="00022526" w:rsidP="00096385">
            <w:r>
              <w:rPr>
                <w:sz w:val="16"/>
                <w:szCs w:val="16"/>
              </w:rPr>
              <w:t xml:space="preserve">TS/TR ... CR ... ; TS 38.533 CR 2518 2522 2524 2536; TS/TR ... CR ... </w:t>
            </w:r>
          </w:p>
        </w:tc>
      </w:tr>
      <w:tr w:rsidR="00022526" w14:paraId="0E93B7C3" w14:textId="77777777" w:rsidTr="00096385">
        <w:tc>
          <w:tcPr>
            <w:tcW w:w="879" w:type="dxa"/>
          </w:tcPr>
          <w:p w14:paraId="5A49D8C1" w14:textId="77777777" w:rsidR="00022526" w:rsidRDefault="00022526" w:rsidP="00096385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5E0D57A7" w14:textId="77777777" w:rsidR="00022526" w:rsidRDefault="00022526" w:rsidP="00096385">
            <w:r>
              <w:rPr>
                <w:sz w:val="16"/>
                <w:szCs w:val="16"/>
              </w:rPr>
              <w:t>0563</w:t>
            </w:r>
          </w:p>
        </w:tc>
        <w:tc>
          <w:tcPr>
            <w:tcW w:w="517" w:type="dxa"/>
          </w:tcPr>
          <w:p w14:paraId="40E87EF4" w14:textId="77777777" w:rsidR="00022526" w:rsidRDefault="00022526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5B35F3" w14:textId="77777777" w:rsidR="00022526" w:rsidRDefault="00022526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3186E9" w14:textId="77777777" w:rsidR="00022526" w:rsidRDefault="00022526" w:rsidP="00096385">
            <w:r>
              <w:rPr>
                <w:sz w:val="16"/>
                <w:szCs w:val="16"/>
              </w:rPr>
              <w:t>TT analysis for RedCap RRM TC 16.6.1.x_intraFreq 1Rx</w:t>
            </w:r>
          </w:p>
        </w:tc>
        <w:tc>
          <w:tcPr>
            <w:tcW w:w="517" w:type="dxa"/>
          </w:tcPr>
          <w:p w14:paraId="37119E78" w14:textId="77777777" w:rsidR="00022526" w:rsidRDefault="00022526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F924F4" w14:textId="77777777" w:rsidR="00022526" w:rsidRDefault="00022526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260B89CC" w14:textId="77777777" w:rsidR="00022526" w:rsidRDefault="00022526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3B212D4" w14:textId="77777777" w:rsidR="00022526" w:rsidRDefault="00022526" w:rsidP="00096385">
            <w:r>
              <w:rPr>
                <w:sz w:val="16"/>
                <w:szCs w:val="16"/>
              </w:rPr>
              <w:t>R5-234423</w:t>
            </w:r>
          </w:p>
        </w:tc>
        <w:tc>
          <w:tcPr>
            <w:tcW w:w="1597" w:type="dxa"/>
          </w:tcPr>
          <w:p w14:paraId="01891FF1" w14:textId="77777777" w:rsidR="00022526" w:rsidRDefault="00022526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49B1AA0" w14:textId="77777777" w:rsidR="00022526" w:rsidRDefault="00022526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D5916D6" w14:textId="77777777" w:rsidR="00022526" w:rsidRDefault="00022526" w:rsidP="00096385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6DCDE33E" w14:textId="77777777" w:rsidR="00022526" w:rsidRDefault="00022526" w:rsidP="00096385">
            <w:r>
              <w:rPr>
                <w:sz w:val="16"/>
                <w:szCs w:val="16"/>
              </w:rPr>
              <w:t xml:space="preserve">TS/TR ... CR ... ; TS 38.533 CR 2526 2527 2528 2529 2530 2531 2536; TS/TR ... CR ... </w:t>
            </w:r>
          </w:p>
        </w:tc>
      </w:tr>
      <w:tr w:rsidR="00022526" w14:paraId="6417AA35" w14:textId="77777777" w:rsidTr="00096385">
        <w:tc>
          <w:tcPr>
            <w:tcW w:w="879" w:type="dxa"/>
          </w:tcPr>
          <w:p w14:paraId="53FD7F97" w14:textId="77777777" w:rsidR="00022526" w:rsidRDefault="00022526" w:rsidP="00096385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3F14B632" w14:textId="77777777" w:rsidR="00022526" w:rsidRDefault="00022526" w:rsidP="00096385">
            <w:r>
              <w:rPr>
                <w:sz w:val="16"/>
                <w:szCs w:val="16"/>
              </w:rPr>
              <w:t>0564</w:t>
            </w:r>
          </w:p>
        </w:tc>
        <w:tc>
          <w:tcPr>
            <w:tcW w:w="517" w:type="dxa"/>
          </w:tcPr>
          <w:p w14:paraId="189E7D0D" w14:textId="77777777" w:rsidR="00022526" w:rsidRDefault="00022526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3009E2" w14:textId="77777777" w:rsidR="00022526" w:rsidRDefault="00022526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4F7D262" w14:textId="77777777" w:rsidR="00022526" w:rsidRDefault="00022526" w:rsidP="00096385">
            <w:r>
              <w:rPr>
                <w:sz w:val="16"/>
                <w:szCs w:val="16"/>
              </w:rPr>
              <w:t>TT analysis for RedCap RRM TC 16.6.4.1 and 16.6.4.3_SSB L1 RSRP 1Rx</w:t>
            </w:r>
          </w:p>
        </w:tc>
        <w:tc>
          <w:tcPr>
            <w:tcW w:w="517" w:type="dxa"/>
          </w:tcPr>
          <w:p w14:paraId="224EC4AF" w14:textId="77777777" w:rsidR="00022526" w:rsidRDefault="00022526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DC2133" w14:textId="77777777" w:rsidR="00022526" w:rsidRDefault="00022526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11F28124" w14:textId="77777777" w:rsidR="00022526" w:rsidRDefault="00022526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F50ECDD" w14:textId="77777777" w:rsidR="00022526" w:rsidRDefault="00022526" w:rsidP="00096385">
            <w:r>
              <w:rPr>
                <w:sz w:val="16"/>
                <w:szCs w:val="16"/>
              </w:rPr>
              <w:t>R5-234424</w:t>
            </w:r>
          </w:p>
        </w:tc>
        <w:tc>
          <w:tcPr>
            <w:tcW w:w="1597" w:type="dxa"/>
          </w:tcPr>
          <w:p w14:paraId="7E9BA942" w14:textId="77777777" w:rsidR="00022526" w:rsidRDefault="00022526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4B9340D" w14:textId="77777777" w:rsidR="00022526" w:rsidRDefault="00022526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00E9FEE" w14:textId="77777777" w:rsidR="00022526" w:rsidRDefault="00022526" w:rsidP="00096385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0C1A32B3" w14:textId="77777777" w:rsidR="00022526" w:rsidRDefault="00022526" w:rsidP="00096385">
            <w:r>
              <w:rPr>
                <w:sz w:val="16"/>
                <w:szCs w:val="16"/>
              </w:rPr>
              <w:t xml:space="preserve">TS/TR ... CR ... ; TS 38.533 CR 2532 2533 2536; TS/TR ... CR ... </w:t>
            </w:r>
          </w:p>
        </w:tc>
      </w:tr>
      <w:tr w:rsidR="00022526" w14:paraId="17AB729B" w14:textId="77777777" w:rsidTr="00096385">
        <w:tc>
          <w:tcPr>
            <w:tcW w:w="879" w:type="dxa"/>
          </w:tcPr>
          <w:p w14:paraId="7AE9A165" w14:textId="77777777" w:rsidR="00022526" w:rsidRDefault="00022526" w:rsidP="00096385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6FE1A057" w14:textId="77777777" w:rsidR="00022526" w:rsidRDefault="00022526" w:rsidP="00096385">
            <w:r>
              <w:rPr>
                <w:sz w:val="16"/>
                <w:szCs w:val="16"/>
              </w:rPr>
              <w:t>0565</w:t>
            </w:r>
          </w:p>
        </w:tc>
        <w:tc>
          <w:tcPr>
            <w:tcW w:w="517" w:type="dxa"/>
          </w:tcPr>
          <w:p w14:paraId="3DD1252A" w14:textId="77777777" w:rsidR="00022526" w:rsidRDefault="00022526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B8B83F7" w14:textId="77777777" w:rsidR="00022526" w:rsidRDefault="00022526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526E0D" w14:textId="77777777" w:rsidR="00022526" w:rsidRDefault="00022526" w:rsidP="00096385">
            <w:r>
              <w:rPr>
                <w:sz w:val="16"/>
                <w:szCs w:val="16"/>
              </w:rPr>
              <w:t>TT analysis for RedCap RRM TC 16.6.4.5 and 16.6.4.7_CSIRS L1 RSRP 1Rx</w:t>
            </w:r>
          </w:p>
        </w:tc>
        <w:tc>
          <w:tcPr>
            <w:tcW w:w="517" w:type="dxa"/>
          </w:tcPr>
          <w:p w14:paraId="3F54C1F6" w14:textId="77777777" w:rsidR="00022526" w:rsidRDefault="00022526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A1E105" w14:textId="77777777" w:rsidR="00022526" w:rsidRDefault="00022526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2A4250D0" w14:textId="77777777" w:rsidR="00022526" w:rsidRDefault="00022526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D2306CA" w14:textId="77777777" w:rsidR="00022526" w:rsidRDefault="00022526" w:rsidP="00096385">
            <w:r>
              <w:rPr>
                <w:sz w:val="16"/>
                <w:szCs w:val="16"/>
              </w:rPr>
              <w:t>R5-235732</w:t>
            </w:r>
          </w:p>
        </w:tc>
        <w:tc>
          <w:tcPr>
            <w:tcW w:w="1597" w:type="dxa"/>
          </w:tcPr>
          <w:p w14:paraId="53C85B4F" w14:textId="77777777" w:rsidR="00022526" w:rsidRDefault="00022526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863BD11" w14:textId="77777777" w:rsidR="00022526" w:rsidRDefault="00022526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5590713" w14:textId="77777777" w:rsidR="00022526" w:rsidRDefault="00022526" w:rsidP="00096385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33712BD6" w14:textId="77777777" w:rsidR="00022526" w:rsidRDefault="00022526" w:rsidP="00096385">
            <w:r>
              <w:rPr>
                <w:sz w:val="16"/>
                <w:szCs w:val="16"/>
              </w:rPr>
              <w:t xml:space="preserve">TS/TR ... CR ... ; TS 38.533 CR 2534 2535 2536; TS/TR ... CR ... </w:t>
            </w:r>
          </w:p>
        </w:tc>
      </w:tr>
      <w:tr w:rsidR="00022526" w14:paraId="627D672B" w14:textId="77777777" w:rsidTr="00096385">
        <w:tc>
          <w:tcPr>
            <w:tcW w:w="879" w:type="dxa"/>
          </w:tcPr>
          <w:p w14:paraId="27587130" w14:textId="77777777" w:rsidR="00022526" w:rsidRDefault="00022526" w:rsidP="00096385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06FAFFDB" w14:textId="77777777" w:rsidR="00022526" w:rsidRDefault="00022526" w:rsidP="00096385">
            <w:r>
              <w:rPr>
                <w:sz w:val="16"/>
                <w:szCs w:val="16"/>
              </w:rPr>
              <w:t>0568</w:t>
            </w:r>
          </w:p>
        </w:tc>
        <w:tc>
          <w:tcPr>
            <w:tcW w:w="517" w:type="dxa"/>
          </w:tcPr>
          <w:p w14:paraId="6636179F" w14:textId="77777777" w:rsidR="00022526" w:rsidRDefault="00022526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352F44" w14:textId="77777777" w:rsidR="00022526" w:rsidRDefault="00022526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7630AE3" w14:textId="77777777" w:rsidR="00022526" w:rsidRDefault="00022526" w:rsidP="00096385">
            <w:r>
              <w:rPr>
                <w:sz w:val="16"/>
                <w:szCs w:val="16"/>
              </w:rPr>
              <w:t>Addition of TTs for RedCap RLM OOS test cases 16.5.1.5 and 16.5.1.6</w:t>
            </w:r>
          </w:p>
        </w:tc>
        <w:tc>
          <w:tcPr>
            <w:tcW w:w="517" w:type="dxa"/>
          </w:tcPr>
          <w:p w14:paraId="3DA56F5F" w14:textId="77777777" w:rsidR="00022526" w:rsidRDefault="00022526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AE5F3D" w14:textId="77777777" w:rsidR="00022526" w:rsidRDefault="00022526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528864D3" w14:textId="77777777" w:rsidR="00022526" w:rsidRDefault="00022526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590DF4C" w14:textId="77777777" w:rsidR="00022526" w:rsidRDefault="00022526" w:rsidP="00096385">
            <w:r>
              <w:rPr>
                <w:sz w:val="16"/>
                <w:szCs w:val="16"/>
              </w:rPr>
              <w:t>R5-234663</w:t>
            </w:r>
          </w:p>
        </w:tc>
        <w:tc>
          <w:tcPr>
            <w:tcW w:w="1597" w:type="dxa"/>
          </w:tcPr>
          <w:p w14:paraId="31D34EFC" w14:textId="77777777" w:rsidR="00022526" w:rsidRDefault="00022526" w:rsidP="00096385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1289F45D" w14:textId="77777777" w:rsidR="00022526" w:rsidRDefault="00022526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1704CF4" w14:textId="77777777" w:rsidR="00022526" w:rsidRDefault="00022526" w:rsidP="00096385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5C451D2E" w14:textId="77777777" w:rsidR="00022526" w:rsidRDefault="00022526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22526" w14:paraId="68E2F77B" w14:textId="77777777" w:rsidTr="00096385">
        <w:tc>
          <w:tcPr>
            <w:tcW w:w="879" w:type="dxa"/>
          </w:tcPr>
          <w:p w14:paraId="7FEBC751" w14:textId="77777777" w:rsidR="00022526" w:rsidRDefault="00022526" w:rsidP="00096385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134A6172" w14:textId="77777777" w:rsidR="00022526" w:rsidRDefault="00022526" w:rsidP="00096385">
            <w:r>
              <w:rPr>
                <w:sz w:val="16"/>
                <w:szCs w:val="16"/>
              </w:rPr>
              <w:t>0569</w:t>
            </w:r>
          </w:p>
        </w:tc>
        <w:tc>
          <w:tcPr>
            <w:tcW w:w="517" w:type="dxa"/>
          </w:tcPr>
          <w:p w14:paraId="2788FF00" w14:textId="77777777" w:rsidR="00022526" w:rsidRDefault="00022526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AB5966" w14:textId="77777777" w:rsidR="00022526" w:rsidRDefault="00022526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19172F3" w14:textId="77777777" w:rsidR="00022526" w:rsidRDefault="00022526" w:rsidP="00096385">
            <w:r>
              <w:rPr>
                <w:sz w:val="16"/>
                <w:szCs w:val="16"/>
              </w:rPr>
              <w:t>Addition of TTs for RedCap BFR test case 16.5.2.4</w:t>
            </w:r>
          </w:p>
        </w:tc>
        <w:tc>
          <w:tcPr>
            <w:tcW w:w="517" w:type="dxa"/>
          </w:tcPr>
          <w:p w14:paraId="03F3A667" w14:textId="77777777" w:rsidR="00022526" w:rsidRDefault="00022526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4373E4" w14:textId="77777777" w:rsidR="00022526" w:rsidRDefault="00022526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7C1CDB0" w14:textId="77777777" w:rsidR="00022526" w:rsidRDefault="00022526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0FCCD4D" w14:textId="77777777" w:rsidR="00022526" w:rsidRDefault="00022526" w:rsidP="00096385">
            <w:r>
              <w:rPr>
                <w:sz w:val="16"/>
                <w:szCs w:val="16"/>
              </w:rPr>
              <w:t>R5-234665</w:t>
            </w:r>
          </w:p>
        </w:tc>
        <w:tc>
          <w:tcPr>
            <w:tcW w:w="1597" w:type="dxa"/>
          </w:tcPr>
          <w:p w14:paraId="5D5CE042" w14:textId="77777777" w:rsidR="00022526" w:rsidRDefault="00022526" w:rsidP="00096385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4F142349" w14:textId="77777777" w:rsidR="00022526" w:rsidRDefault="00022526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29A8328" w14:textId="77777777" w:rsidR="00022526" w:rsidRDefault="00022526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A674FE" w14:textId="77777777" w:rsidR="00022526" w:rsidRDefault="00022526" w:rsidP="00096385">
            <w:pPr>
              <w:rPr>
                <w:sz w:val="16"/>
                <w:szCs w:val="16"/>
              </w:rPr>
            </w:pPr>
          </w:p>
        </w:tc>
      </w:tr>
      <w:tr w:rsidR="00022526" w14:paraId="38FF288A" w14:textId="77777777" w:rsidTr="00096385">
        <w:tc>
          <w:tcPr>
            <w:tcW w:w="879" w:type="dxa"/>
          </w:tcPr>
          <w:p w14:paraId="663D2743" w14:textId="77777777" w:rsidR="00022526" w:rsidRDefault="00022526" w:rsidP="00096385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53181FAA" w14:textId="77777777" w:rsidR="00022526" w:rsidRDefault="00022526" w:rsidP="00096385">
            <w:r>
              <w:rPr>
                <w:sz w:val="16"/>
                <w:szCs w:val="16"/>
              </w:rPr>
              <w:t>0570</w:t>
            </w:r>
          </w:p>
        </w:tc>
        <w:tc>
          <w:tcPr>
            <w:tcW w:w="517" w:type="dxa"/>
          </w:tcPr>
          <w:p w14:paraId="5F838CEE" w14:textId="77777777" w:rsidR="00022526" w:rsidRDefault="00022526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C26DF0" w14:textId="77777777" w:rsidR="00022526" w:rsidRDefault="00022526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200641B" w14:textId="77777777" w:rsidR="00022526" w:rsidRDefault="00022526" w:rsidP="00096385">
            <w:r>
              <w:rPr>
                <w:sz w:val="16"/>
                <w:szCs w:val="16"/>
              </w:rPr>
              <w:t>Addition of TTs for RedCap BFR test cases 16.5.2.3</w:t>
            </w:r>
          </w:p>
        </w:tc>
        <w:tc>
          <w:tcPr>
            <w:tcW w:w="517" w:type="dxa"/>
          </w:tcPr>
          <w:p w14:paraId="240D4A6F" w14:textId="77777777" w:rsidR="00022526" w:rsidRDefault="00022526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ED4A02" w14:textId="77777777" w:rsidR="00022526" w:rsidRDefault="00022526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263D05B8" w14:textId="77777777" w:rsidR="00022526" w:rsidRDefault="00022526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E113944" w14:textId="77777777" w:rsidR="00022526" w:rsidRDefault="00022526" w:rsidP="00096385">
            <w:r>
              <w:rPr>
                <w:sz w:val="16"/>
                <w:szCs w:val="16"/>
              </w:rPr>
              <w:t>R5-234666</w:t>
            </w:r>
          </w:p>
        </w:tc>
        <w:tc>
          <w:tcPr>
            <w:tcW w:w="1597" w:type="dxa"/>
          </w:tcPr>
          <w:p w14:paraId="45CE9BE0" w14:textId="77777777" w:rsidR="00022526" w:rsidRDefault="00022526" w:rsidP="00096385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223EC6BB" w14:textId="77777777" w:rsidR="00022526" w:rsidRDefault="00022526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D5AAC0E" w14:textId="77777777" w:rsidR="00022526" w:rsidRDefault="00022526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A8770CB" w14:textId="77777777" w:rsidR="00022526" w:rsidRDefault="00022526" w:rsidP="00096385">
            <w:pPr>
              <w:rPr>
                <w:sz w:val="16"/>
                <w:szCs w:val="16"/>
              </w:rPr>
            </w:pPr>
          </w:p>
        </w:tc>
      </w:tr>
      <w:tr w:rsidR="00022526" w14:paraId="6BB18336" w14:textId="77777777" w:rsidTr="00096385">
        <w:tc>
          <w:tcPr>
            <w:tcW w:w="879" w:type="dxa"/>
          </w:tcPr>
          <w:p w14:paraId="2FC2F54C" w14:textId="77777777" w:rsidR="00022526" w:rsidRDefault="00022526" w:rsidP="00096385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6549432B" w14:textId="77777777" w:rsidR="00022526" w:rsidRDefault="00022526" w:rsidP="00096385">
            <w:r>
              <w:rPr>
                <w:sz w:val="16"/>
                <w:szCs w:val="16"/>
              </w:rPr>
              <w:t>0571</w:t>
            </w:r>
          </w:p>
        </w:tc>
        <w:tc>
          <w:tcPr>
            <w:tcW w:w="517" w:type="dxa"/>
          </w:tcPr>
          <w:p w14:paraId="46A2AB4D" w14:textId="77777777" w:rsidR="00022526" w:rsidRDefault="00022526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928B47" w14:textId="77777777" w:rsidR="00022526" w:rsidRDefault="00022526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F6089F" w14:textId="77777777" w:rsidR="00022526" w:rsidRDefault="00022526" w:rsidP="00096385">
            <w:r>
              <w:rPr>
                <w:sz w:val="16"/>
                <w:szCs w:val="16"/>
              </w:rPr>
              <w:t>Addition of TTs for RedCap BWP Switch test cases 16.5.3.1.1 and 16.5.3.1.2</w:t>
            </w:r>
          </w:p>
        </w:tc>
        <w:tc>
          <w:tcPr>
            <w:tcW w:w="517" w:type="dxa"/>
          </w:tcPr>
          <w:p w14:paraId="3AB58FD5" w14:textId="77777777" w:rsidR="00022526" w:rsidRDefault="00022526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5BB093" w14:textId="77777777" w:rsidR="00022526" w:rsidRDefault="00022526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291DB34" w14:textId="77777777" w:rsidR="00022526" w:rsidRDefault="00022526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09357FE" w14:textId="77777777" w:rsidR="00022526" w:rsidRDefault="00022526" w:rsidP="00096385">
            <w:r>
              <w:rPr>
                <w:sz w:val="16"/>
                <w:szCs w:val="16"/>
              </w:rPr>
              <w:t>R5-234668</w:t>
            </w:r>
          </w:p>
        </w:tc>
        <w:tc>
          <w:tcPr>
            <w:tcW w:w="1597" w:type="dxa"/>
          </w:tcPr>
          <w:p w14:paraId="0FA3A017" w14:textId="77777777" w:rsidR="00022526" w:rsidRDefault="00022526" w:rsidP="00096385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13414CA7" w14:textId="77777777" w:rsidR="00022526" w:rsidRDefault="00022526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B266248" w14:textId="77777777" w:rsidR="00022526" w:rsidRDefault="00022526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A95462A" w14:textId="77777777" w:rsidR="00022526" w:rsidRDefault="00022526" w:rsidP="00096385">
            <w:pPr>
              <w:rPr>
                <w:sz w:val="16"/>
                <w:szCs w:val="16"/>
              </w:rPr>
            </w:pPr>
          </w:p>
        </w:tc>
      </w:tr>
      <w:tr w:rsidR="00022526" w14:paraId="5A0A1F71" w14:textId="77777777" w:rsidTr="00096385">
        <w:tc>
          <w:tcPr>
            <w:tcW w:w="879" w:type="dxa"/>
          </w:tcPr>
          <w:p w14:paraId="1403932D" w14:textId="77777777" w:rsidR="00022526" w:rsidRDefault="00022526" w:rsidP="00096385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6831CFD4" w14:textId="77777777" w:rsidR="00022526" w:rsidRDefault="00022526" w:rsidP="00096385">
            <w:r>
              <w:rPr>
                <w:sz w:val="16"/>
                <w:szCs w:val="16"/>
              </w:rPr>
              <w:t>0572</w:t>
            </w:r>
          </w:p>
        </w:tc>
        <w:tc>
          <w:tcPr>
            <w:tcW w:w="517" w:type="dxa"/>
          </w:tcPr>
          <w:p w14:paraId="59FEF7D8" w14:textId="77777777" w:rsidR="00022526" w:rsidRDefault="00022526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76EEAA" w14:textId="77777777" w:rsidR="00022526" w:rsidRDefault="00022526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AEB763" w14:textId="77777777" w:rsidR="00022526" w:rsidRDefault="00022526" w:rsidP="00096385">
            <w:r>
              <w:rPr>
                <w:sz w:val="16"/>
                <w:szCs w:val="16"/>
              </w:rPr>
              <w:t>Addition of TTs for RedCap BWP Switch test cases 16.5.3.2.1 and 16.5.3.2.2</w:t>
            </w:r>
          </w:p>
        </w:tc>
        <w:tc>
          <w:tcPr>
            <w:tcW w:w="517" w:type="dxa"/>
          </w:tcPr>
          <w:p w14:paraId="6FBE43AD" w14:textId="77777777" w:rsidR="00022526" w:rsidRDefault="00022526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374792" w14:textId="77777777" w:rsidR="00022526" w:rsidRDefault="00022526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0C19277" w14:textId="77777777" w:rsidR="00022526" w:rsidRDefault="00022526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D1CC4C2" w14:textId="77777777" w:rsidR="00022526" w:rsidRDefault="00022526" w:rsidP="00096385">
            <w:r>
              <w:rPr>
                <w:sz w:val="16"/>
                <w:szCs w:val="16"/>
              </w:rPr>
              <w:t>R5-234669</w:t>
            </w:r>
          </w:p>
        </w:tc>
        <w:tc>
          <w:tcPr>
            <w:tcW w:w="1597" w:type="dxa"/>
          </w:tcPr>
          <w:p w14:paraId="63B5251C" w14:textId="77777777" w:rsidR="00022526" w:rsidRDefault="00022526" w:rsidP="00096385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375D8CD2" w14:textId="77777777" w:rsidR="00022526" w:rsidRDefault="00022526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AF0327A" w14:textId="77777777" w:rsidR="00022526" w:rsidRDefault="00022526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CD322A" w14:textId="77777777" w:rsidR="00022526" w:rsidRDefault="00022526" w:rsidP="00096385">
            <w:pPr>
              <w:rPr>
                <w:sz w:val="16"/>
                <w:szCs w:val="16"/>
              </w:rPr>
            </w:pPr>
          </w:p>
        </w:tc>
      </w:tr>
      <w:tr w:rsidR="00022526" w14:paraId="22FFD227" w14:textId="77777777" w:rsidTr="00096385">
        <w:tc>
          <w:tcPr>
            <w:tcW w:w="879" w:type="dxa"/>
          </w:tcPr>
          <w:p w14:paraId="51651601" w14:textId="77777777" w:rsidR="00022526" w:rsidRDefault="00022526" w:rsidP="00096385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2E0A0A0B" w14:textId="77777777" w:rsidR="00022526" w:rsidRDefault="00022526" w:rsidP="00096385">
            <w:r>
              <w:rPr>
                <w:sz w:val="16"/>
                <w:szCs w:val="16"/>
              </w:rPr>
              <w:t>0573</w:t>
            </w:r>
          </w:p>
        </w:tc>
        <w:tc>
          <w:tcPr>
            <w:tcW w:w="517" w:type="dxa"/>
          </w:tcPr>
          <w:p w14:paraId="52300E21" w14:textId="77777777" w:rsidR="00022526" w:rsidRDefault="00022526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9AE26E" w14:textId="77777777" w:rsidR="00022526" w:rsidRDefault="00022526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8ED52A8" w14:textId="77777777" w:rsidR="00022526" w:rsidRDefault="00022526" w:rsidP="00096385">
            <w:r>
              <w:rPr>
                <w:sz w:val="16"/>
                <w:szCs w:val="16"/>
              </w:rPr>
              <w:t>Update to TT analysis for L2N latency test cases 8.4.2.x and 18.3.1.x</w:t>
            </w:r>
          </w:p>
        </w:tc>
        <w:tc>
          <w:tcPr>
            <w:tcW w:w="517" w:type="dxa"/>
          </w:tcPr>
          <w:p w14:paraId="1388AF75" w14:textId="77777777" w:rsidR="00022526" w:rsidRDefault="00022526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BFC65C" w14:textId="77777777" w:rsidR="00022526" w:rsidRDefault="00022526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4129B3BA" w14:textId="77777777" w:rsidR="00022526" w:rsidRDefault="00022526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7E0CD98" w14:textId="77777777" w:rsidR="00022526" w:rsidRDefault="00022526" w:rsidP="00096385">
            <w:r>
              <w:rPr>
                <w:sz w:val="16"/>
                <w:szCs w:val="16"/>
              </w:rPr>
              <w:t>R5-234670</w:t>
            </w:r>
          </w:p>
        </w:tc>
        <w:tc>
          <w:tcPr>
            <w:tcW w:w="1597" w:type="dxa"/>
          </w:tcPr>
          <w:p w14:paraId="063C370F" w14:textId="77777777" w:rsidR="00022526" w:rsidRDefault="00022526" w:rsidP="00096385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4F18F139" w14:textId="77777777" w:rsidR="00022526" w:rsidRDefault="00022526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AEAE915" w14:textId="77777777" w:rsidR="00022526" w:rsidRDefault="00022526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FC8824" w14:textId="77777777" w:rsidR="00022526" w:rsidRDefault="00022526" w:rsidP="00096385">
            <w:pPr>
              <w:rPr>
                <w:sz w:val="16"/>
                <w:szCs w:val="16"/>
              </w:rPr>
            </w:pPr>
          </w:p>
        </w:tc>
      </w:tr>
      <w:tr w:rsidR="00022526" w14:paraId="7EF082FB" w14:textId="77777777" w:rsidTr="00096385">
        <w:tc>
          <w:tcPr>
            <w:tcW w:w="879" w:type="dxa"/>
          </w:tcPr>
          <w:p w14:paraId="4B2DEC6C" w14:textId="77777777" w:rsidR="00022526" w:rsidRDefault="00022526" w:rsidP="00096385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3BD3C54C" w14:textId="77777777" w:rsidR="00022526" w:rsidRDefault="00022526" w:rsidP="00096385">
            <w:r>
              <w:rPr>
                <w:sz w:val="16"/>
                <w:szCs w:val="16"/>
              </w:rPr>
              <w:t>0581</w:t>
            </w:r>
          </w:p>
        </w:tc>
        <w:tc>
          <w:tcPr>
            <w:tcW w:w="517" w:type="dxa"/>
          </w:tcPr>
          <w:p w14:paraId="4644DB30" w14:textId="77777777" w:rsidR="00022526" w:rsidRDefault="00022526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A998D76" w14:textId="77777777" w:rsidR="00022526" w:rsidRDefault="00022526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FD4DD94" w14:textId="77777777" w:rsidR="00022526" w:rsidRDefault="00022526" w:rsidP="00096385">
            <w:r>
              <w:rPr>
                <w:sz w:val="16"/>
                <w:szCs w:val="16"/>
              </w:rPr>
              <w:t>Test Tolerance for NR SA FR1 Cell reselection RedCap test case 16.1.1.3</w:t>
            </w:r>
          </w:p>
        </w:tc>
        <w:tc>
          <w:tcPr>
            <w:tcW w:w="517" w:type="dxa"/>
          </w:tcPr>
          <w:p w14:paraId="34455E51" w14:textId="77777777" w:rsidR="00022526" w:rsidRDefault="00022526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402450" w14:textId="77777777" w:rsidR="00022526" w:rsidRDefault="00022526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BBDF791" w14:textId="77777777" w:rsidR="00022526" w:rsidRDefault="00022526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1CF3BBD" w14:textId="77777777" w:rsidR="00022526" w:rsidRDefault="00022526" w:rsidP="00096385">
            <w:r>
              <w:rPr>
                <w:sz w:val="16"/>
                <w:szCs w:val="16"/>
              </w:rPr>
              <w:t>R5-235921</w:t>
            </w:r>
          </w:p>
        </w:tc>
        <w:tc>
          <w:tcPr>
            <w:tcW w:w="1597" w:type="dxa"/>
          </w:tcPr>
          <w:p w14:paraId="56336EC4" w14:textId="77777777" w:rsidR="00022526" w:rsidRDefault="00022526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E2D3C62" w14:textId="77777777" w:rsidR="00022526" w:rsidRDefault="00022526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87233A5" w14:textId="77777777" w:rsidR="00022526" w:rsidRDefault="00022526" w:rsidP="00096385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50343C0C" w14:textId="77777777" w:rsidR="00022526" w:rsidRDefault="00022526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22526" w14:paraId="7FE473F5" w14:textId="77777777" w:rsidTr="00096385">
        <w:tc>
          <w:tcPr>
            <w:tcW w:w="879" w:type="dxa"/>
          </w:tcPr>
          <w:p w14:paraId="6BDDC33A" w14:textId="77777777" w:rsidR="00022526" w:rsidRDefault="00022526" w:rsidP="00096385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35978593" w14:textId="77777777" w:rsidR="00022526" w:rsidRDefault="00022526" w:rsidP="00096385">
            <w:r>
              <w:rPr>
                <w:sz w:val="16"/>
                <w:szCs w:val="16"/>
              </w:rPr>
              <w:t>0582</w:t>
            </w:r>
          </w:p>
        </w:tc>
        <w:tc>
          <w:tcPr>
            <w:tcW w:w="517" w:type="dxa"/>
          </w:tcPr>
          <w:p w14:paraId="10EC3BD6" w14:textId="77777777" w:rsidR="00022526" w:rsidRDefault="00022526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C035A4" w14:textId="77777777" w:rsidR="00022526" w:rsidRDefault="00022526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5D6B78F" w14:textId="77777777" w:rsidR="00022526" w:rsidRDefault="00022526" w:rsidP="00096385">
            <w:r>
              <w:rPr>
                <w:sz w:val="16"/>
                <w:szCs w:val="16"/>
              </w:rPr>
              <w:t>Test Tolerance for NR SA FR1 Cell reselection RedCap test case 16.1.1.5</w:t>
            </w:r>
          </w:p>
        </w:tc>
        <w:tc>
          <w:tcPr>
            <w:tcW w:w="517" w:type="dxa"/>
          </w:tcPr>
          <w:p w14:paraId="294CC0C4" w14:textId="77777777" w:rsidR="00022526" w:rsidRDefault="00022526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8BF48D" w14:textId="77777777" w:rsidR="00022526" w:rsidRDefault="00022526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1431746E" w14:textId="77777777" w:rsidR="00022526" w:rsidRDefault="00022526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84C6412" w14:textId="77777777" w:rsidR="00022526" w:rsidRDefault="00022526" w:rsidP="00096385">
            <w:r>
              <w:rPr>
                <w:sz w:val="16"/>
                <w:szCs w:val="16"/>
              </w:rPr>
              <w:t>R5-234966</w:t>
            </w:r>
          </w:p>
        </w:tc>
        <w:tc>
          <w:tcPr>
            <w:tcW w:w="1597" w:type="dxa"/>
          </w:tcPr>
          <w:p w14:paraId="35A7F027" w14:textId="77777777" w:rsidR="00022526" w:rsidRDefault="00022526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6B4CFA7" w14:textId="77777777" w:rsidR="00022526" w:rsidRDefault="00022526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18EF815" w14:textId="77777777" w:rsidR="00022526" w:rsidRDefault="00022526" w:rsidP="00096385">
            <w:r>
              <w:rPr>
                <w:sz w:val="16"/>
                <w:szCs w:val="16"/>
              </w:rPr>
              <w:t>Add the attached zip file</w:t>
            </w:r>
          </w:p>
        </w:tc>
        <w:tc>
          <w:tcPr>
            <w:tcW w:w="998" w:type="dxa"/>
          </w:tcPr>
          <w:p w14:paraId="44D0233B" w14:textId="77777777" w:rsidR="00022526" w:rsidRDefault="00022526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22526" w14:paraId="2DCEB627" w14:textId="77777777" w:rsidTr="00096385">
        <w:tc>
          <w:tcPr>
            <w:tcW w:w="879" w:type="dxa"/>
          </w:tcPr>
          <w:p w14:paraId="7A4182EC" w14:textId="77777777" w:rsidR="00022526" w:rsidRDefault="00022526" w:rsidP="00096385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3E48A0EE" w14:textId="77777777" w:rsidR="00022526" w:rsidRDefault="00022526" w:rsidP="00096385">
            <w:r>
              <w:rPr>
                <w:sz w:val="16"/>
                <w:szCs w:val="16"/>
              </w:rPr>
              <w:t>0583</w:t>
            </w:r>
          </w:p>
        </w:tc>
        <w:tc>
          <w:tcPr>
            <w:tcW w:w="517" w:type="dxa"/>
          </w:tcPr>
          <w:p w14:paraId="0352946B" w14:textId="77777777" w:rsidR="00022526" w:rsidRDefault="00022526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148B11" w14:textId="77777777" w:rsidR="00022526" w:rsidRDefault="00022526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927B583" w14:textId="77777777" w:rsidR="00022526" w:rsidRDefault="00022526" w:rsidP="00096385">
            <w:r>
              <w:rPr>
                <w:sz w:val="16"/>
                <w:szCs w:val="16"/>
              </w:rPr>
              <w:t>Test Tolerance for NR SA FR1 Cell reselection RedCap test case 16.1.1.7</w:t>
            </w:r>
          </w:p>
        </w:tc>
        <w:tc>
          <w:tcPr>
            <w:tcW w:w="517" w:type="dxa"/>
          </w:tcPr>
          <w:p w14:paraId="436B451F" w14:textId="77777777" w:rsidR="00022526" w:rsidRDefault="00022526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478AA3" w14:textId="77777777" w:rsidR="00022526" w:rsidRDefault="00022526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249E308F" w14:textId="77777777" w:rsidR="00022526" w:rsidRDefault="00022526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3B9B145" w14:textId="77777777" w:rsidR="00022526" w:rsidRDefault="00022526" w:rsidP="00096385">
            <w:r>
              <w:rPr>
                <w:sz w:val="16"/>
                <w:szCs w:val="16"/>
              </w:rPr>
              <w:t>R5-234967</w:t>
            </w:r>
          </w:p>
        </w:tc>
        <w:tc>
          <w:tcPr>
            <w:tcW w:w="1597" w:type="dxa"/>
          </w:tcPr>
          <w:p w14:paraId="65D27D4E" w14:textId="77777777" w:rsidR="00022526" w:rsidRDefault="00022526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71DFFFD" w14:textId="77777777" w:rsidR="00022526" w:rsidRDefault="00022526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4F260E8" w14:textId="77777777" w:rsidR="00022526" w:rsidRDefault="00022526" w:rsidP="00096385">
            <w:r>
              <w:rPr>
                <w:sz w:val="16"/>
                <w:szCs w:val="16"/>
              </w:rPr>
              <w:t>Add the attached zip file</w:t>
            </w:r>
          </w:p>
        </w:tc>
        <w:tc>
          <w:tcPr>
            <w:tcW w:w="998" w:type="dxa"/>
          </w:tcPr>
          <w:p w14:paraId="517C6F82" w14:textId="77777777" w:rsidR="00022526" w:rsidRDefault="00022526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22526" w14:paraId="54E6EE65" w14:textId="77777777" w:rsidTr="00096385">
        <w:tc>
          <w:tcPr>
            <w:tcW w:w="879" w:type="dxa"/>
          </w:tcPr>
          <w:p w14:paraId="6E2ECD88" w14:textId="77777777" w:rsidR="00022526" w:rsidRDefault="00022526" w:rsidP="00096385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148FD2AB" w14:textId="77777777" w:rsidR="00022526" w:rsidRDefault="00022526" w:rsidP="00096385">
            <w:r>
              <w:rPr>
                <w:sz w:val="16"/>
                <w:szCs w:val="16"/>
              </w:rPr>
              <w:t>0584</w:t>
            </w:r>
          </w:p>
        </w:tc>
        <w:tc>
          <w:tcPr>
            <w:tcW w:w="517" w:type="dxa"/>
          </w:tcPr>
          <w:p w14:paraId="6C91B220" w14:textId="77777777" w:rsidR="00022526" w:rsidRDefault="00022526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C6B64D2" w14:textId="77777777" w:rsidR="00022526" w:rsidRDefault="00022526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07950C" w14:textId="77777777" w:rsidR="00022526" w:rsidRDefault="00022526" w:rsidP="00096385">
            <w:r>
              <w:rPr>
                <w:sz w:val="16"/>
                <w:szCs w:val="16"/>
              </w:rPr>
              <w:t>Test Tolerance for NR - E-UTRA FR1 Cell reselection RedCap test case 16.1.2.1</w:t>
            </w:r>
          </w:p>
        </w:tc>
        <w:tc>
          <w:tcPr>
            <w:tcW w:w="517" w:type="dxa"/>
          </w:tcPr>
          <w:p w14:paraId="50EDAF25" w14:textId="77777777" w:rsidR="00022526" w:rsidRDefault="00022526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650AB6" w14:textId="77777777" w:rsidR="00022526" w:rsidRDefault="00022526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4458D404" w14:textId="77777777" w:rsidR="00022526" w:rsidRDefault="00022526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ECA6683" w14:textId="77777777" w:rsidR="00022526" w:rsidRDefault="00022526" w:rsidP="00096385">
            <w:r>
              <w:rPr>
                <w:sz w:val="16"/>
                <w:szCs w:val="16"/>
              </w:rPr>
              <w:t>R5-235920</w:t>
            </w:r>
          </w:p>
        </w:tc>
        <w:tc>
          <w:tcPr>
            <w:tcW w:w="1597" w:type="dxa"/>
          </w:tcPr>
          <w:p w14:paraId="55CB66E3" w14:textId="77777777" w:rsidR="00022526" w:rsidRDefault="00022526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736EE40" w14:textId="77777777" w:rsidR="00022526" w:rsidRDefault="00022526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15EFAA6" w14:textId="77777777" w:rsidR="00022526" w:rsidRDefault="00022526" w:rsidP="00096385">
            <w:r>
              <w:rPr>
                <w:sz w:val="16"/>
                <w:szCs w:val="16"/>
              </w:rPr>
              <w:t>Add the attached zip file</w:t>
            </w:r>
          </w:p>
        </w:tc>
        <w:tc>
          <w:tcPr>
            <w:tcW w:w="998" w:type="dxa"/>
          </w:tcPr>
          <w:p w14:paraId="03C26D47" w14:textId="77777777" w:rsidR="00022526" w:rsidRDefault="00022526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22526" w14:paraId="045F0034" w14:textId="77777777" w:rsidTr="00096385">
        <w:tc>
          <w:tcPr>
            <w:tcW w:w="879" w:type="dxa"/>
          </w:tcPr>
          <w:p w14:paraId="3A547BF9" w14:textId="77777777" w:rsidR="00022526" w:rsidRDefault="00022526" w:rsidP="00096385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5624CCC8" w14:textId="77777777" w:rsidR="00022526" w:rsidRDefault="00022526" w:rsidP="00096385">
            <w:r>
              <w:rPr>
                <w:sz w:val="16"/>
                <w:szCs w:val="16"/>
              </w:rPr>
              <w:t>0585</w:t>
            </w:r>
          </w:p>
        </w:tc>
        <w:tc>
          <w:tcPr>
            <w:tcW w:w="517" w:type="dxa"/>
          </w:tcPr>
          <w:p w14:paraId="5CD0FFE1" w14:textId="77777777" w:rsidR="00022526" w:rsidRDefault="00022526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F531CE" w14:textId="77777777" w:rsidR="00022526" w:rsidRDefault="00022526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1848839" w14:textId="77777777" w:rsidR="00022526" w:rsidRDefault="00022526" w:rsidP="00096385">
            <w:r>
              <w:rPr>
                <w:sz w:val="16"/>
                <w:szCs w:val="16"/>
              </w:rPr>
              <w:t>Test Tolerance for NR - E-UTRA FR1 Cell reselection RedCap test cases 16.1.2.3</w:t>
            </w:r>
          </w:p>
        </w:tc>
        <w:tc>
          <w:tcPr>
            <w:tcW w:w="517" w:type="dxa"/>
          </w:tcPr>
          <w:p w14:paraId="646ACB1F" w14:textId="77777777" w:rsidR="00022526" w:rsidRDefault="00022526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FF4AFC" w14:textId="77777777" w:rsidR="00022526" w:rsidRDefault="00022526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2FECA6E0" w14:textId="77777777" w:rsidR="00022526" w:rsidRDefault="00022526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4CAA6A2" w14:textId="77777777" w:rsidR="00022526" w:rsidRDefault="00022526" w:rsidP="00096385">
            <w:r>
              <w:rPr>
                <w:sz w:val="16"/>
                <w:szCs w:val="16"/>
              </w:rPr>
              <w:t>R5-234969</w:t>
            </w:r>
          </w:p>
        </w:tc>
        <w:tc>
          <w:tcPr>
            <w:tcW w:w="1597" w:type="dxa"/>
          </w:tcPr>
          <w:p w14:paraId="0D6764BB" w14:textId="77777777" w:rsidR="00022526" w:rsidRDefault="00022526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28FFF2C" w14:textId="77777777" w:rsidR="00022526" w:rsidRDefault="00022526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93D1F63" w14:textId="77777777" w:rsidR="00022526" w:rsidRDefault="00022526" w:rsidP="00096385">
            <w:r>
              <w:rPr>
                <w:sz w:val="16"/>
                <w:szCs w:val="16"/>
              </w:rPr>
              <w:t>Add the attached zip file</w:t>
            </w:r>
          </w:p>
        </w:tc>
        <w:tc>
          <w:tcPr>
            <w:tcW w:w="998" w:type="dxa"/>
          </w:tcPr>
          <w:p w14:paraId="38EA0217" w14:textId="77777777" w:rsidR="00022526" w:rsidRDefault="00022526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22526" w14:paraId="01EAFF6B" w14:textId="77777777" w:rsidTr="00096385">
        <w:tc>
          <w:tcPr>
            <w:tcW w:w="879" w:type="dxa"/>
          </w:tcPr>
          <w:p w14:paraId="4B97882E" w14:textId="77777777" w:rsidR="00022526" w:rsidRDefault="00022526" w:rsidP="00096385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0F503CE2" w14:textId="77777777" w:rsidR="00022526" w:rsidRDefault="00022526" w:rsidP="00096385">
            <w:r>
              <w:rPr>
                <w:sz w:val="16"/>
                <w:szCs w:val="16"/>
              </w:rPr>
              <w:t>0586</w:t>
            </w:r>
          </w:p>
        </w:tc>
        <w:tc>
          <w:tcPr>
            <w:tcW w:w="517" w:type="dxa"/>
          </w:tcPr>
          <w:p w14:paraId="143C5A5C" w14:textId="77777777" w:rsidR="00022526" w:rsidRDefault="00022526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632DFF" w14:textId="77777777" w:rsidR="00022526" w:rsidRDefault="00022526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9E880C6" w14:textId="77777777" w:rsidR="00022526" w:rsidRDefault="00022526" w:rsidP="00096385">
            <w:r>
              <w:rPr>
                <w:sz w:val="16"/>
                <w:szCs w:val="16"/>
              </w:rPr>
              <w:t>Test Tolerance for NR - E-UTRA FR1 Cell reselection RedCap test case 16.1.2.5</w:t>
            </w:r>
          </w:p>
        </w:tc>
        <w:tc>
          <w:tcPr>
            <w:tcW w:w="517" w:type="dxa"/>
          </w:tcPr>
          <w:p w14:paraId="67A136C5" w14:textId="77777777" w:rsidR="00022526" w:rsidRDefault="00022526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BF13BC" w14:textId="77777777" w:rsidR="00022526" w:rsidRDefault="00022526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364E9E9" w14:textId="77777777" w:rsidR="00022526" w:rsidRDefault="00022526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16E8EF4" w14:textId="77777777" w:rsidR="00022526" w:rsidRDefault="00022526" w:rsidP="00096385">
            <w:r>
              <w:rPr>
                <w:sz w:val="16"/>
                <w:szCs w:val="16"/>
              </w:rPr>
              <w:t>R5-234970</w:t>
            </w:r>
          </w:p>
        </w:tc>
        <w:tc>
          <w:tcPr>
            <w:tcW w:w="1597" w:type="dxa"/>
          </w:tcPr>
          <w:p w14:paraId="096ECB22" w14:textId="77777777" w:rsidR="00022526" w:rsidRDefault="00022526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A739C6F" w14:textId="77777777" w:rsidR="00022526" w:rsidRDefault="00022526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04545CC" w14:textId="77777777" w:rsidR="00022526" w:rsidRDefault="00022526" w:rsidP="00096385">
            <w:r>
              <w:rPr>
                <w:sz w:val="16"/>
                <w:szCs w:val="16"/>
              </w:rPr>
              <w:t>Add the attached zip file</w:t>
            </w:r>
          </w:p>
        </w:tc>
        <w:tc>
          <w:tcPr>
            <w:tcW w:w="998" w:type="dxa"/>
          </w:tcPr>
          <w:p w14:paraId="3C9381E5" w14:textId="77777777" w:rsidR="00022526" w:rsidRDefault="00022526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2F555B74" w14:textId="77777777" w:rsidR="00022526" w:rsidRDefault="00022526" w:rsidP="00022526"/>
    <w:p w14:paraId="78A231BA" w14:textId="77777777" w:rsidR="00022526" w:rsidRDefault="00022526" w:rsidP="00022526"/>
    <w:p w14:paraId="57075565" w14:textId="77777777" w:rsidR="007F2538" w:rsidRPr="00917427" w:rsidRDefault="007F2538" w:rsidP="007F2538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RP-231662</w:t>
      </w:r>
      <w:r>
        <w:rPr>
          <w:b/>
          <w:i/>
          <w:noProof/>
          <w:sz w:val="28"/>
        </w:rPr>
        <w:fldChar w:fldCharType="end"/>
      </w:r>
    </w:p>
    <w:p w14:paraId="4F63F0A3" w14:textId="77777777" w:rsidR="007F2538" w:rsidRPr="00784730" w:rsidRDefault="007F2538" w:rsidP="007F2538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48137B1A" w14:textId="77777777" w:rsidR="007F2538" w:rsidRPr="00050554" w:rsidRDefault="007F2538" w:rsidP="007F2538">
      <w:pPr>
        <w:rPr>
          <w:rFonts w:ascii="Arial" w:hAnsi="Arial" w:cs="Arial"/>
          <w:b/>
          <w:bCs/>
          <w:lang w:val="en-US"/>
        </w:rPr>
      </w:pPr>
    </w:p>
    <w:p w14:paraId="2E665EC7" w14:textId="77777777" w:rsidR="007F2538" w:rsidRDefault="007F2538" w:rsidP="007F25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284EB2F7" w14:textId="77777777" w:rsidR="007F2538" w:rsidRPr="00E145B1" w:rsidRDefault="007F2538" w:rsidP="007F253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Support of reduced capability NR devices (NR_redcap_plus_ARCH-UEConTest) (Batch 3)</w:t>
      </w:r>
      <w:r>
        <w:rPr>
          <w:rFonts w:ascii="Arial" w:hAnsi="Arial" w:cs="Arial"/>
          <w:b/>
          <w:bCs/>
        </w:rPr>
        <w:fldChar w:fldCharType="end"/>
      </w:r>
    </w:p>
    <w:p w14:paraId="6E3469D2" w14:textId="77777777" w:rsidR="007F2538" w:rsidRDefault="007F2538" w:rsidP="007F25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13.3.20</w:t>
      </w:r>
      <w:r>
        <w:rPr>
          <w:rFonts w:ascii="Arial" w:hAnsi="Arial" w:cs="Arial"/>
          <w:b/>
          <w:bCs/>
        </w:rPr>
        <w:fldChar w:fldCharType="end"/>
      </w:r>
    </w:p>
    <w:p w14:paraId="6BCC910D" w14:textId="77777777" w:rsidR="007F2538" w:rsidRDefault="007F2538" w:rsidP="007F25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1E591FE" w14:textId="77777777" w:rsidR="007F2538" w:rsidRDefault="007F2538" w:rsidP="007F253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F1E70E5" w14:textId="77777777" w:rsidR="007F2538" w:rsidRPr="004E535C" w:rsidRDefault="007F2538" w:rsidP="007F25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F2538" w:rsidRPr="004E535C" w14:paraId="7EE13A53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DDE072A" w14:textId="77777777" w:rsidR="007F2538" w:rsidRPr="00BF1EB6" w:rsidRDefault="007F2538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9C5A767" w14:textId="77777777" w:rsidR="007F2538" w:rsidRPr="00BF1EB6" w:rsidRDefault="007F2538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EB40FC2" w14:textId="77777777" w:rsidR="007F2538" w:rsidRPr="00BF1EB6" w:rsidRDefault="007F2538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CCD4A30" w14:textId="77777777" w:rsidR="007F2538" w:rsidRPr="00BF1EB6" w:rsidRDefault="007F2538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AA3DC91" w14:textId="77777777" w:rsidR="007F2538" w:rsidRPr="00BF1EB6" w:rsidRDefault="007F2538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B518B4E" w14:textId="77777777" w:rsidR="007F2538" w:rsidRPr="00BF1EB6" w:rsidRDefault="007F2538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5A0700" w14:textId="77777777" w:rsidR="007F2538" w:rsidRPr="00BF1EB6" w:rsidRDefault="007F2538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2CB78C5" w14:textId="77777777" w:rsidR="007F2538" w:rsidRPr="00BF1EB6" w:rsidRDefault="007F2538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2E4FB60" w14:textId="77777777" w:rsidR="007F2538" w:rsidRPr="00BF1EB6" w:rsidRDefault="007F2538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58C7B99" w14:textId="77777777" w:rsidR="007F2538" w:rsidRPr="00BF1EB6" w:rsidRDefault="007F2538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96E81BC" w14:textId="77777777" w:rsidR="007F2538" w:rsidRPr="00BF1EB6" w:rsidRDefault="007F2538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F73EB60" w14:textId="77777777" w:rsidR="007F2538" w:rsidRPr="00BF1EB6" w:rsidRDefault="007F2538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D19B92A" w14:textId="77777777" w:rsidR="007F2538" w:rsidRPr="00BF1EB6" w:rsidRDefault="007F2538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F2538" w14:paraId="6ECFC785" w14:textId="77777777" w:rsidTr="00096385">
        <w:tc>
          <w:tcPr>
            <w:tcW w:w="879" w:type="dxa"/>
          </w:tcPr>
          <w:p w14:paraId="21877997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5505E02" w14:textId="77777777" w:rsidR="007F2538" w:rsidRDefault="007F2538" w:rsidP="00096385">
            <w:r>
              <w:rPr>
                <w:sz w:val="16"/>
                <w:szCs w:val="16"/>
              </w:rPr>
              <w:t>2467</w:t>
            </w:r>
          </w:p>
        </w:tc>
        <w:tc>
          <w:tcPr>
            <w:tcW w:w="517" w:type="dxa"/>
          </w:tcPr>
          <w:p w14:paraId="57336FDB" w14:textId="77777777" w:rsidR="007F2538" w:rsidRDefault="007F2538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570B6F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55E8A3A" w14:textId="77777777" w:rsidR="007F2538" w:rsidRDefault="007F2538" w:rsidP="00096385">
            <w:r>
              <w:rPr>
                <w:sz w:val="16"/>
                <w:szCs w:val="16"/>
              </w:rPr>
              <w:t>Update CORESET RMC in Annex for Redcap TC 16.5.3.2.1 and 16.5.3.2.2 with core spec alignment</w:t>
            </w:r>
          </w:p>
        </w:tc>
        <w:tc>
          <w:tcPr>
            <w:tcW w:w="517" w:type="dxa"/>
          </w:tcPr>
          <w:p w14:paraId="16E991F0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9066E0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3C76C2D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48DDB28" w14:textId="77777777" w:rsidR="007F2538" w:rsidRDefault="007F2538" w:rsidP="00096385">
            <w:r>
              <w:rPr>
                <w:sz w:val="16"/>
                <w:szCs w:val="16"/>
              </w:rPr>
              <w:t>R5-233889</w:t>
            </w:r>
          </w:p>
        </w:tc>
        <w:tc>
          <w:tcPr>
            <w:tcW w:w="1597" w:type="dxa"/>
          </w:tcPr>
          <w:p w14:paraId="711D5B14" w14:textId="77777777" w:rsidR="007F2538" w:rsidRDefault="007F2538" w:rsidP="00096385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 w14:paraId="0E3C0E65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101038C" w14:textId="77777777" w:rsidR="007F2538" w:rsidRDefault="007F2538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F1D6F2" w14:textId="77777777" w:rsidR="007F2538" w:rsidRDefault="007F2538" w:rsidP="00096385">
            <w:pPr>
              <w:rPr>
                <w:sz w:val="16"/>
                <w:szCs w:val="16"/>
              </w:rPr>
            </w:pPr>
          </w:p>
        </w:tc>
      </w:tr>
      <w:tr w:rsidR="007F2538" w14:paraId="1CB88751" w14:textId="77777777" w:rsidTr="00096385">
        <w:tc>
          <w:tcPr>
            <w:tcW w:w="879" w:type="dxa"/>
          </w:tcPr>
          <w:p w14:paraId="34262FB4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800E5EE" w14:textId="77777777" w:rsidR="007F2538" w:rsidRDefault="007F2538" w:rsidP="00096385">
            <w:r>
              <w:rPr>
                <w:sz w:val="16"/>
                <w:szCs w:val="16"/>
              </w:rPr>
              <w:t>2476</w:t>
            </w:r>
          </w:p>
        </w:tc>
        <w:tc>
          <w:tcPr>
            <w:tcW w:w="517" w:type="dxa"/>
          </w:tcPr>
          <w:p w14:paraId="1581B7A0" w14:textId="77777777" w:rsidR="007F2538" w:rsidRDefault="007F2538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6E38A3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B7F91F2" w14:textId="77777777" w:rsidR="007F2538" w:rsidRDefault="007F2538" w:rsidP="00096385">
            <w:r>
              <w:rPr>
                <w:sz w:val="16"/>
                <w:szCs w:val="16"/>
              </w:rPr>
              <w:t>Correction of Redcap test case 16.6.1.3, 16.6.1.4, 16.6.1.7 and 16.6.1.8</w:t>
            </w:r>
          </w:p>
        </w:tc>
        <w:tc>
          <w:tcPr>
            <w:tcW w:w="517" w:type="dxa"/>
          </w:tcPr>
          <w:p w14:paraId="080EA465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C56200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34D7364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D50918E" w14:textId="77777777" w:rsidR="007F2538" w:rsidRDefault="007F2538" w:rsidP="00096385">
            <w:r>
              <w:rPr>
                <w:sz w:val="16"/>
                <w:szCs w:val="16"/>
              </w:rPr>
              <w:t>R5-233999</w:t>
            </w:r>
          </w:p>
        </w:tc>
        <w:tc>
          <w:tcPr>
            <w:tcW w:w="1597" w:type="dxa"/>
          </w:tcPr>
          <w:p w14:paraId="36ECC057" w14:textId="77777777" w:rsidR="007F2538" w:rsidRDefault="007F2538" w:rsidP="00096385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 w14:paraId="339B9595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2C65602" w14:textId="77777777" w:rsidR="007F2538" w:rsidRDefault="007F2538" w:rsidP="00096385">
            <w:r>
              <w:rPr>
                <w:sz w:val="16"/>
                <w:szCs w:val="16"/>
              </w:rPr>
              <w:t>16.6.1.3, 16.6.1.4, 16.6.1.7 and 16.6.1.8</w:t>
            </w:r>
          </w:p>
        </w:tc>
        <w:tc>
          <w:tcPr>
            <w:tcW w:w="998" w:type="dxa"/>
          </w:tcPr>
          <w:p w14:paraId="3DDE859C" w14:textId="77777777" w:rsidR="007F2538" w:rsidRDefault="007F2538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F2538" w14:paraId="116F627A" w14:textId="77777777" w:rsidTr="00096385">
        <w:tc>
          <w:tcPr>
            <w:tcW w:w="879" w:type="dxa"/>
          </w:tcPr>
          <w:p w14:paraId="6E2BF980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80FA3DB" w14:textId="77777777" w:rsidR="007F2538" w:rsidRDefault="007F2538" w:rsidP="00096385">
            <w:r>
              <w:rPr>
                <w:sz w:val="16"/>
                <w:szCs w:val="16"/>
              </w:rPr>
              <w:t>2477</w:t>
            </w:r>
          </w:p>
        </w:tc>
        <w:tc>
          <w:tcPr>
            <w:tcW w:w="517" w:type="dxa"/>
          </w:tcPr>
          <w:p w14:paraId="7B0DC1E0" w14:textId="77777777" w:rsidR="007F2538" w:rsidRDefault="007F2538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D3ACDA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89B186A" w14:textId="77777777" w:rsidR="007F2538" w:rsidRDefault="007F2538" w:rsidP="00096385">
            <w:r>
              <w:rPr>
                <w:sz w:val="16"/>
                <w:szCs w:val="16"/>
              </w:rPr>
              <w:t>Correction of Redcap test case 16.1.2.1, 16.1.2.2, 16.1.2.3 and 16.1.2.4</w:t>
            </w:r>
          </w:p>
        </w:tc>
        <w:tc>
          <w:tcPr>
            <w:tcW w:w="517" w:type="dxa"/>
          </w:tcPr>
          <w:p w14:paraId="61045F97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D40FD3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570080B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5F1412C" w14:textId="77777777" w:rsidR="007F2538" w:rsidRDefault="007F2538" w:rsidP="00096385">
            <w:r>
              <w:rPr>
                <w:sz w:val="16"/>
                <w:szCs w:val="16"/>
              </w:rPr>
              <w:t>R5-234000</w:t>
            </w:r>
          </w:p>
        </w:tc>
        <w:tc>
          <w:tcPr>
            <w:tcW w:w="1597" w:type="dxa"/>
          </w:tcPr>
          <w:p w14:paraId="035E1126" w14:textId="77777777" w:rsidR="007F2538" w:rsidRDefault="007F2538" w:rsidP="00096385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 w14:paraId="4AC4A251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493CA26" w14:textId="77777777" w:rsidR="007F2538" w:rsidRDefault="007F2538" w:rsidP="00096385">
            <w:r>
              <w:rPr>
                <w:sz w:val="16"/>
                <w:szCs w:val="16"/>
              </w:rPr>
              <w:t>16.1.2</w:t>
            </w:r>
          </w:p>
        </w:tc>
        <w:tc>
          <w:tcPr>
            <w:tcW w:w="998" w:type="dxa"/>
          </w:tcPr>
          <w:p w14:paraId="64BF1401" w14:textId="77777777" w:rsidR="007F2538" w:rsidRDefault="007F2538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F2538" w14:paraId="35D41D73" w14:textId="77777777" w:rsidTr="00096385">
        <w:tc>
          <w:tcPr>
            <w:tcW w:w="879" w:type="dxa"/>
          </w:tcPr>
          <w:p w14:paraId="79219C50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9769988" w14:textId="77777777" w:rsidR="007F2538" w:rsidRDefault="007F2538" w:rsidP="00096385">
            <w:r>
              <w:rPr>
                <w:sz w:val="16"/>
                <w:szCs w:val="16"/>
              </w:rPr>
              <w:t>2497</w:t>
            </w:r>
          </w:p>
        </w:tc>
        <w:tc>
          <w:tcPr>
            <w:tcW w:w="517" w:type="dxa"/>
          </w:tcPr>
          <w:p w14:paraId="75ECC29B" w14:textId="77777777" w:rsidR="007F2538" w:rsidRDefault="007F2538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F2AA19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74493C" w14:textId="77777777" w:rsidR="007F2538" w:rsidRDefault="007F2538" w:rsidP="00096385">
            <w:r>
              <w:rPr>
                <w:sz w:val="16"/>
                <w:szCs w:val="16"/>
              </w:rPr>
              <w:t>Addition of 16.6.7.1 test case: NR SA FR1 intra-frequency CGI identification of NR neighbour cell in FR1 for 1 Rx UE</w:t>
            </w:r>
          </w:p>
        </w:tc>
        <w:tc>
          <w:tcPr>
            <w:tcW w:w="517" w:type="dxa"/>
          </w:tcPr>
          <w:p w14:paraId="662A7FED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7A8E21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3AB321A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9ADC611" w14:textId="77777777" w:rsidR="007F2538" w:rsidRDefault="007F2538" w:rsidP="00096385">
            <w:r>
              <w:rPr>
                <w:sz w:val="16"/>
                <w:szCs w:val="16"/>
              </w:rPr>
              <w:t>R5-234356</w:t>
            </w:r>
          </w:p>
        </w:tc>
        <w:tc>
          <w:tcPr>
            <w:tcW w:w="1597" w:type="dxa"/>
          </w:tcPr>
          <w:p w14:paraId="7A9463F9" w14:textId="77777777" w:rsidR="007F2538" w:rsidRDefault="007F2538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9CC3395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9E392CE" w14:textId="77777777" w:rsidR="007F2538" w:rsidRDefault="007F2538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839ABD" w14:textId="77777777" w:rsidR="007F2538" w:rsidRDefault="007F2538" w:rsidP="00096385">
            <w:pPr>
              <w:rPr>
                <w:sz w:val="16"/>
                <w:szCs w:val="16"/>
              </w:rPr>
            </w:pPr>
          </w:p>
        </w:tc>
      </w:tr>
      <w:tr w:rsidR="007F2538" w14:paraId="50CBD854" w14:textId="77777777" w:rsidTr="00096385">
        <w:tc>
          <w:tcPr>
            <w:tcW w:w="879" w:type="dxa"/>
          </w:tcPr>
          <w:p w14:paraId="257AA7FC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D8B34E7" w14:textId="77777777" w:rsidR="007F2538" w:rsidRDefault="007F2538" w:rsidP="00096385">
            <w:r>
              <w:rPr>
                <w:sz w:val="16"/>
                <w:szCs w:val="16"/>
              </w:rPr>
              <w:t>2498</w:t>
            </w:r>
          </w:p>
        </w:tc>
        <w:tc>
          <w:tcPr>
            <w:tcW w:w="517" w:type="dxa"/>
          </w:tcPr>
          <w:p w14:paraId="10797144" w14:textId="77777777" w:rsidR="007F2538" w:rsidRDefault="007F2538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FAEE2F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90488E" w14:textId="77777777" w:rsidR="007F2538" w:rsidRDefault="007F2538" w:rsidP="00096385">
            <w:r>
              <w:rPr>
                <w:sz w:val="16"/>
                <w:szCs w:val="16"/>
              </w:rPr>
              <w:t>Addition of 16.6.7.2 test case: NR SA FR1 intra-frequency CGI identification of NR neighbour cell in FR1 for 2 Rx UE</w:t>
            </w:r>
          </w:p>
        </w:tc>
        <w:tc>
          <w:tcPr>
            <w:tcW w:w="517" w:type="dxa"/>
          </w:tcPr>
          <w:p w14:paraId="403C545D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7D5963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4DB107F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3149056" w14:textId="77777777" w:rsidR="007F2538" w:rsidRDefault="007F2538" w:rsidP="00096385">
            <w:r>
              <w:rPr>
                <w:sz w:val="16"/>
                <w:szCs w:val="16"/>
              </w:rPr>
              <w:t>R5-234357</w:t>
            </w:r>
          </w:p>
        </w:tc>
        <w:tc>
          <w:tcPr>
            <w:tcW w:w="1597" w:type="dxa"/>
          </w:tcPr>
          <w:p w14:paraId="36F1EF8F" w14:textId="77777777" w:rsidR="007F2538" w:rsidRDefault="007F2538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A802340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0D55A71" w14:textId="77777777" w:rsidR="007F2538" w:rsidRDefault="007F2538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FB7532" w14:textId="77777777" w:rsidR="007F2538" w:rsidRDefault="007F2538" w:rsidP="00096385">
            <w:pPr>
              <w:rPr>
                <w:sz w:val="16"/>
                <w:szCs w:val="16"/>
              </w:rPr>
            </w:pPr>
          </w:p>
        </w:tc>
      </w:tr>
      <w:tr w:rsidR="007F2538" w14:paraId="6E1E421F" w14:textId="77777777" w:rsidTr="00096385">
        <w:tc>
          <w:tcPr>
            <w:tcW w:w="879" w:type="dxa"/>
          </w:tcPr>
          <w:p w14:paraId="3736EE33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15CF2A4" w14:textId="77777777" w:rsidR="007F2538" w:rsidRDefault="007F2538" w:rsidP="00096385">
            <w:r>
              <w:rPr>
                <w:sz w:val="16"/>
                <w:szCs w:val="16"/>
              </w:rPr>
              <w:t>2509</w:t>
            </w:r>
          </w:p>
        </w:tc>
        <w:tc>
          <w:tcPr>
            <w:tcW w:w="517" w:type="dxa"/>
          </w:tcPr>
          <w:p w14:paraId="75D56ECB" w14:textId="77777777" w:rsidR="007F2538" w:rsidRDefault="007F2538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084D32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1863CED" w14:textId="77777777" w:rsidR="007F2538" w:rsidRDefault="007F2538" w:rsidP="00096385">
            <w:r>
              <w:rPr>
                <w:sz w:val="16"/>
                <w:szCs w:val="16"/>
              </w:rPr>
              <w:t>Correction to TC 17.5.1.2 RedCap NR SA FR2 RLM including TT</w:t>
            </w:r>
          </w:p>
        </w:tc>
        <w:tc>
          <w:tcPr>
            <w:tcW w:w="517" w:type="dxa"/>
          </w:tcPr>
          <w:p w14:paraId="65DC07B1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2008F6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904A246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1D260A0" w14:textId="77777777" w:rsidR="007F2538" w:rsidRDefault="007F2538" w:rsidP="00096385">
            <w:r>
              <w:rPr>
                <w:sz w:val="16"/>
                <w:szCs w:val="16"/>
              </w:rPr>
              <w:t>R5-234386</w:t>
            </w:r>
          </w:p>
        </w:tc>
        <w:tc>
          <w:tcPr>
            <w:tcW w:w="1597" w:type="dxa"/>
          </w:tcPr>
          <w:p w14:paraId="3ED1A414" w14:textId="77777777" w:rsidR="007F2538" w:rsidRDefault="007F2538" w:rsidP="00096385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0B9077D3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05183FD" w14:textId="77777777" w:rsidR="007F2538" w:rsidRDefault="007F2538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414C71" w14:textId="77777777" w:rsidR="007F2538" w:rsidRDefault="007F2538" w:rsidP="00096385">
            <w:pPr>
              <w:rPr>
                <w:sz w:val="16"/>
                <w:szCs w:val="16"/>
              </w:rPr>
            </w:pPr>
          </w:p>
        </w:tc>
      </w:tr>
      <w:tr w:rsidR="007F2538" w14:paraId="4446345D" w14:textId="77777777" w:rsidTr="00096385">
        <w:tc>
          <w:tcPr>
            <w:tcW w:w="879" w:type="dxa"/>
          </w:tcPr>
          <w:p w14:paraId="19DB8C83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6AA2AC6" w14:textId="77777777" w:rsidR="007F2538" w:rsidRDefault="007F2538" w:rsidP="00096385">
            <w:r>
              <w:rPr>
                <w:sz w:val="16"/>
                <w:szCs w:val="16"/>
              </w:rPr>
              <w:t>2514</w:t>
            </w:r>
          </w:p>
        </w:tc>
        <w:tc>
          <w:tcPr>
            <w:tcW w:w="517" w:type="dxa"/>
          </w:tcPr>
          <w:p w14:paraId="1937B5B7" w14:textId="77777777" w:rsidR="007F2538" w:rsidRDefault="007F2538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42E169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5CE27E6" w14:textId="77777777" w:rsidR="007F2538" w:rsidRDefault="007F2538" w:rsidP="00096385">
            <w:r>
              <w:rPr>
                <w:sz w:val="16"/>
                <w:szCs w:val="16"/>
              </w:rPr>
              <w:t>Correction to RedCap RRM TC 16.3.1.1_intra freq HO known 1Rx with TT</w:t>
            </w:r>
          </w:p>
        </w:tc>
        <w:tc>
          <w:tcPr>
            <w:tcW w:w="517" w:type="dxa"/>
          </w:tcPr>
          <w:p w14:paraId="30DD8995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F3E99A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15595EE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B65B542" w14:textId="77777777" w:rsidR="007F2538" w:rsidRDefault="007F2538" w:rsidP="00096385">
            <w:r>
              <w:rPr>
                <w:sz w:val="16"/>
                <w:szCs w:val="16"/>
              </w:rPr>
              <w:t>R5-234397</w:t>
            </w:r>
          </w:p>
        </w:tc>
        <w:tc>
          <w:tcPr>
            <w:tcW w:w="1597" w:type="dxa"/>
          </w:tcPr>
          <w:p w14:paraId="67E79119" w14:textId="77777777" w:rsidR="007F2538" w:rsidRDefault="007F2538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9B64A0B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143594C" w14:textId="77777777" w:rsidR="007F2538" w:rsidRDefault="007F2538" w:rsidP="00096385">
            <w:r>
              <w:rPr>
                <w:sz w:val="16"/>
                <w:szCs w:val="16"/>
              </w:rPr>
              <w:t>16.3.1.1</w:t>
            </w:r>
          </w:p>
        </w:tc>
        <w:tc>
          <w:tcPr>
            <w:tcW w:w="998" w:type="dxa"/>
          </w:tcPr>
          <w:p w14:paraId="2FC56F29" w14:textId="77777777" w:rsidR="007F2538" w:rsidRDefault="007F2538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7F2538" w14:paraId="023D7B50" w14:textId="77777777" w:rsidTr="00096385">
        <w:tc>
          <w:tcPr>
            <w:tcW w:w="879" w:type="dxa"/>
          </w:tcPr>
          <w:p w14:paraId="54539DAA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6D46058" w14:textId="77777777" w:rsidR="007F2538" w:rsidRDefault="007F2538" w:rsidP="00096385">
            <w:r>
              <w:rPr>
                <w:sz w:val="16"/>
                <w:szCs w:val="16"/>
              </w:rPr>
              <w:t>2515</w:t>
            </w:r>
          </w:p>
        </w:tc>
        <w:tc>
          <w:tcPr>
            <w:tcW w:w="517" w:type="dxa"/>
          </w:tcPr>
          <w:p w14:paraId="3C80E4CA" w14:textId="77777777" w:rsidR="007F2538" w:rsidRDefault="007F2538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D5E489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3AD3CBB" w14:textId="77777777" w:rsidR="007F2538" w:rsidRDefault="007F2538" w:rsidP="00096385">
            <w:r>
              <w:rPr>
                <w:sz w:val="16"/>
                <w:szCs w:val="16"/>
              </w:rPr>
              <w:t>Correction to RedCap RRM TC 16.3.1.3_intra freq HO unknown 1Rx with TT</w:t>
            </w:r>
          </w:p>
        </w:tc>
        <w:tc>
          <w:tcPr>
            <w:tcW w:w="517" w:type="dxa"/>
          </w:tcPr>
          <w:p w14:paraId="47FF870F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ED1BF9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356EAEA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87EC31E" w14:textId="77777777" w:rsidR="007F2538" w:rsidRDefault="007F2538" w:rsidP="00096385">
            <w:r>
              <w:rPr>
                <w:sz w:val="16"/>
                <w:szCs w:val="16"/>
              </w:rPr>
              <w:t>R5-234398</w:t>
            </w:r>
          </w:p>
        </w:tc>
        <w:tc>
          <w:tcPr>
            <w:tcW w:w="1597" w:type="dxa"/>
          </w:tcPr>
          <w:p w14:paraId="020FFA8B" w14:textId="77777777" w:rsidR="007F2538" w:rsidRDefault="007F2538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A0B5327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F81E2E6" w14:textId="77777777" w:rsidR="007F2538" w:rsidRDefault="007F2538" w:rsidP="00096385">
            <w:r>
              <w:rPr>
                <w:sz w:val="16"/>
                <w:szCs w:val="16"/>
              </w:rPr>
              <w:t>16.3.1.3</w:t>
            </w:r>
          </w:p>
        </w:tc>
        <w:tc>
          <w:tcPr>
            <w:tcW w:w="998" w:type="dxa"/>
          </w:tcPr>
          <w:p w14:paraId="14EA7955" w14:textId="77777777" w:rsidR="007F2538" w:rsidRDefault="007F2538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7F2538" w14:paraId="163D8D36" w14:textId="77777777" w:rsidTr="00096385">
        <w:tc>
          <w:tcPr>
            <w:tcW w:w="879" w:type="dxa"/>
          </w:tcPr>
          <w:p w14:paraId="0BB05FD7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859824B" w14:textId="77777777" w:rsidR="007F2538" w:rsidRDefault="007F2538" w:rsidP="00096385">
            <w:r>
              <w:rPr>
                <w:sz w:val="16"/>
                <w:szCs w:val="16"/>
              </w:rPr>
              <w:t>2516</w:t>
            </w:r>
          </w:p>
        </w:tc>
        <w:tc>
          <w:tcPr>
            <w:tcW w:w="517" w:type="dxa"/>
          </w:tcPr>
          <w:p w14:paraId="6CE830C7" w14:textId="77777777" w:rsidR="007F2538" w:rsidRDefault="007F2538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A4466C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32E610C" w14:textId="77777777" w:rsidR="007F2538" w:rsidRDefault="007F2538" w:rsidP="00096385">
            <w:r>
              <w:rPr>
                <w:sz w:val="16"/>
                <w:szCs w:val="16"/>
              </w:rPr>
              <w:t>Correction to RedCap RRM TC 16.3.1.4_intra freq HO unknown 2Rx</w:t>
            </w:r>
          </w:p>
        </w:tc>
        <w:tc>
          <w:tcPr>
            <w:tcW w:w="517" w:type="dxa"/>
          </w:tcPr>
          <w:p w14:paraId="754DCB98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8875F0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2214B6F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257B399" w14:textId="77777777" w:rsidR="007F2538" w:rsidRDefault="007F2538" w:rsidP="00096385">
            <w:r>
              <w:rPr>
                <w:sz w:val="16"/>
                <w:szCs w:val="16"/>
              </w:rPr>
              <w:t>R5-234399</w:t>
            </w:r>
          </w:p>
        </w:tc>
        <w:tc>
          <w:tcPr>
            <w:tcW w:w="1597" w:type="dxa"/>
          </w:tcPr>
          <w:p w14:paraId="4991B8FE" w14:textId="77777777" w:rsidR="007F2538" w:rsidRDefault="007F2538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672BBE4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A9F0EF1" w14:textId="77777777" w:rsidR="007F2538" w:rsidRDefault="007F2538" w:rsidP="00096385">
            <w:r>
              <w:rPr>
                <w:sz w:val="16"/>
                <w:szCs w:val="16"/>
              </w:rPr>
              <w:t>16.3.1.4</w:t>
            </w:r>
          </w:p>
        </w:tc>
        <w:tc>
          <w:tcPr>
            <w:tcW w:w="998" w:type="dxa"/>
          </w:tcPr>
          <w:p w14:paraId="330D09CB" w14:textId="77777777" w:rsidR="007F2538" w:rsidRDefault="007F2538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7F2538" w14:paraId="0F74C378" w14:textId="77777777" w:rsidTr="00096385">
        <w:tc>
          <w:tcPr>
            <w:tcW w:w="879" w:type="dxa"/>
          </w:tcPr>
          <w:p w14:paraId="525F09A3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30194D3" w14:textId="77777777" w:rsidR="007F2538" w:rsidRDefault="007F2538" w:rsidP="00096385">
            <w:r>
              <w:rPr>
                <w:sz w:val="16"/>
                <w:szCs w:val="16"/>
              </w:rPr>
              <w:t>2517</w:t>
            </w:r>
          </w:p>
        </w:tc>
        <w:tc>
          <w:tcPr>
            <w:tcW w:w="517" w:type="dxa"/>
          </w:tcPr>
          <w:p w14:paraId="0EB717A1" w14:textId="77777777" w:rsidR="007F2538" w:rsidRDefault="007F2538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123F13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40A8F99" w14:textId="77777777" w:rsidR="007F2538" w:rsidRDefault="007F2538" w:rsidP="00096385">
            <w:r>
              <w:rPr>
                <w:sz w:val="16"/>
                <w:szCs w:val="16"/>
              </w:rPr>
              <w:t>Correction to RedCap RRM TC 16.3.1.5_inter freq HO unknown 1Rx with TT</w:t>
            </w:r>
          </w:p>
        </w:tc>
        <w:tc>
          <w:tcPr>
            <w:tcW w:w="517" w:type="dxa"/>
          </w:tcPr>
          <w:p w14:paraId="3433B64D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E57A05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486E7B0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673048F" w14:textId="77777777" w:rsidR="007F2538" w:rsidRDefault="007F2538" w:rsidP="00096385">
            <w:r>
              <w:rPr>
                <w:sz w:val="16"/>
                <w:szCs w:val="16"/>
              </w:rPr>
              <w:t>R5-234400</w:t>
            </w:r>
          </w:p>
        </w:tc>
        <w:tc>
          <w:tcPr>
            <w:tcW w:w="1597" w:type="dxa"/>
          </w:tcPr>
          <w:p w14:paraId="4582AF93" w14:textId="77777777" w:rsidR="007F2538" w:rsidRDefault="007F2538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1967B23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4FEB44C" w14:textId="77777777" w:rsidR="007F2538" w:rsidRDefault="007F2538" w:rsidP="00096385">
            <w:r>
              <w:rPr>
                <w:sz w:val="16"/>
                <w:szCs w:val="16"/>
              </w:rPr>
              <w:t>16.3.1.5</w:t>
            </w:r>
          </w:p>
        </w:tc>
        <w:tc>
          <w:tcPr>
            <w:tcW w:w="998" w:type="dxa"/>
          </w:tcPr>
          <w:p w14:paraId="7A57A57E" w14:textId="77777777" w:rsidR="007F2538" w:rsidRDefault="007F2538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7F2538" w14:paraId="4554B8E4" w14:textId="77777777" w:rsidTr="00096385">
        <w:tc>
          <w:tcPr>
            <w:tcW w:w="879" w:type="dxa"/>
          </w:tcPr>
          <w:p w14:paraId="0D7B8D44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7E725CB" w14:textId="77777777" w:rsidR="007F2538" w:rsidRDefault="007F2538" w:rsidP="00096385">
            <w:r>
              <w:rPr>
                <w:sz w:val="16"/>
                <w:szCs w:val="16"/>
              </w:rPr>
              <w:t>2518</w:t>
            </w:r>
          </w:p>
        </w:tc>
        <w:tc>
          <w:tcPr>
            <w:tcW w:w="517" w:type="dxa"/>
          </w:tcPr>
          <w:p w14:paraId="59A1D082" w14:textId="77777777" w:rsidR="007F2538" w:rsidRDefault="007F2538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C8FD6B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CAEC4D1" w14:textId="77777777" w:rsidR="007F2538" w:rsidRDefault="007F2538" w:rsidP="00096385">
            <w:r>
              <w:rPr>
                <w:sz w:val="16"/>
                <w:szCs w:val="16"/>
              </w:rPr>
              <w:t>Correction to RedCap RRM TC 16.5.1.1_SSB OOS no DRX 1Rx with TT</w:t>
            </w:r>
          </w:p>
        </w:tc>
        <w:tc>
          <w:tcPr>
            <w:tcW w:w="517" w:type="dxa"/>
          </w:tcPr>
          <w:p w14:paraId="67C162AF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F3CED6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4529381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EF17257" w14:textId="77777777" w:rsidR="007F2538" w:rsidRDefault="007F2538" w:rsidP="00096385">
            <w:r>
              <w:rPr>
                <w:sz w:val="16"/>
                <w:szCs w:val="16"/>
              </w:rPr>
              <w:t>R5-234401</w:t>
            </w:r>
          </w:p>
        </w:tc>
        <w:tc>
          <w:tcPr>
            <w:tcW w:w="1597" w:type="dxa"/>
          </w:tcPr>
          <w:p w14:paraId="5FBC349B" w14:textId="77777777" w:rsidR="007F2538" w:rsidRDefault="007F2538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23AFAF5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BBA66AA" w14:textId="77777777" w:rsidR="007F2538" w:rsidRDefault="007F2538" w:rsidP="00096385">
            <w:r>
              <w:rPr>
                <w:sz w:val="16"/>
                <w:szCs w:val="16"/>
              </w:rPr>
              <w:t>16.5.1.1</w:t>
            </w:r>
          </w:p>
        </w:tc>
        <w:tc>
          <w:tcPr>
            <w:tcW w:w="998" w:type="dxa"/>
          </w:tcPr>
          <w:p w14:paraId="7901638B" w14:textId="77777777" w:rsidR="007F2538" w:rsidRDefault="007F2538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7F2538" w14:paraId="0BF9A950" w14:textId="77777777" w:rsidTr="00096385">
        <w:tc>
          <w:tcPr>
            <w:tcW w:w="879" w:type="dxa"/>
          </w:tcPr>
          <w:p w14:paraId="5E45E429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A4ED0DC" w14:textId="77777777" w:rsidR="007F2538" w:rsidRDefault="007F2538" w:rsidP="00096385">
            <w:r>
              <w:rPr>
                <w:sz w:val="16"/>
                <w:szCs w:val="16"/>
              </w:rPr>
              <w:t>2519</w:t>
            </w:r>
          </w:p>
        </w:tc>
        <w:tc>
          <w:tcPr>
            <w:tcW w:w="517" w:type="dxa"/>
          </w:tcPr>
          <w:p w14:paraId="7CAF6B33" w14:textId="77777777" w:rsidR="007F2538" w:rsidRDefault="007F2538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B07737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CDA6434" w14:textId="77777777" w:rsidR="007F2538" w:rsidRDefault="007F2538" w:rsidP="00096385">
            <w:r>
              <w:rPr>
                <w:sz w:val="16"/>
                <w:szCs w:val="16"/>
              </w:rPr>
              <w:t>Correction to RedCap RRM TC 16.5.1.3_SSB IS no DRX 1Rx with TT</w:t>
            </w:r>
          </w:p>
        </w:tc>
        <w:tc>
          <w:tcPr>
            <w:tcW w:w="517" w:type="dxa"/>
          </w:tcPr>
          <w:p w14:paraId="2142F609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E57443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DAA02A3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E33E7F5" w14:textId="77777777" w:rsidR="007F2538" w:rsidRDefault="007F2538" w:rsidP="00096385">
            <w:r>
              <w:rPr>
                <w:sz w:val="16"/>
                <w:szCs w:val="16"/>
              </w:rPr>
              <w:t>R5-234402</w:t>
            </w:r>
          </w:p>
        </w:tc>
        <w:tc>
          <w:tcPr>
            <w:tcW w:w="1597" w:type="dxa"/>
          </w:tcPr>
          <w:p w14:paraId="48565315" w14:textId="77777777" w:rsidR="007F2538" w:rsidRDefault="007F2538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2BE257F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3B13CF2" w14:textId="77777777" w:rsidR="007F2538" w:rsidRDefault="007F2538" w:rsidP="00096385">
            <w:r>
              <w:rPr>
                <w:sz w:val="16"/>
                <w:szCs w:val="16"/>
              </w:rPr>
              <w:t>16.5.1.3</w:t>
            </w:r>
          </w:p>
        </w:tc>
        <w:tc>
          <w:tcPr>
            <w:tcW w:w="998" w:type="dxa"/>
          </w:tcPr>
          <w:p w14:paraId="017BF885" w14:textId="77777777" w:rsidR="007F2538" w:rsidRDefault="007F2538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7F2538" w14:paraId="2505E1E6" w14:textId="77777777" w:rsidTr="00096385">
        <w:tc>
          <w:tcPr>
            <w:tcW w:w="879" w:type="dxa"/>
          </w:tcPr>
          <w:p w14:paraId="03E10EE0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C0457D0" w14:textId="77777777" w:rsidR="007F2538" w:rsidRDefault="007F2538" w:rsidP="00096385">
            <w:r>
              <w:rPr>
                <w:sz w:val="16"/>
                <w:szCs w:val="16"/>
              </w:rPr>
              <w:t>2521</w:t>
            </w:r>
          </w:p>
        </w:tc>
        <w:tc>
          <w:tcPr>
            <w:tcW w:w="517" w:type="dxa"/>
          </w:tcPr>
          <w:p w14:paraId="7DA9C41A" w14:textId="77777777" w:rsidR="007F2538" w:rsidRDefault="007F2538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D51380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D5A11A8" w14:textId="77777777" w:rsidR="007F2538" w:rsidRDefault="007F2538" w:rsidP="00096385">
            <w:r>
              <w:rPr>
                <w:sz w:val="16"/>
                <w:szCs w:val="16"/>
              </w:rPr>
              <w:t>Correction to RedCap RRM TC 16.5.1.7_SSB IS DRX 1Rx with TT</w:t>
            </w:r>
          </w:p>
        </w:tc>
        <w:tc>
          <w:tcPr>
            <w:tcW w:w="517" w:type="dxa"/>
          </w:tcPr>
          <w:p w14:paraId="7364331E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0A04FA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96DC70F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37A54ED" w14:textId="77777777" w:rsidR="007F2538" w:rsidRDefault="007F2538" w:rsidP="00096385">
            <w:r>
              <w:rPr>
                <w:sz w:val="16"/>
                <w:szCs w:val="16"/>
              </w:rPr>
              <w:t>R5-234404</w:t>
            </w:r>
          </w:p>
        </w:tc>
        <w:tc>
          <w:tcPr>
            <w:tcW w:w="1597" w:type="dxa"/>
          </w:tcPr>
          <w:p w14:paraId="3718F711" w14:textId="77777777" w:rsidR="007F2538" w:rsidRDefault="007F2538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3CB2177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2CFA75A" w14:textId="77777777" w:rsidR="007F2538" w:rsidRDefault="007F2538" w:rsidP="00096385">
            <w:r>
              <w:rPr>
                <w:sz w:val="16"/>
                <w:szCs w:val="16"/>
              </w:rPr>
              <w:t>16.5.1.7</w:t>
            </w:r>
          </w:p>
        </w:tc>
        <w:tc>
          <w:tcPr>
            <w:tcW w:w="998" w:type="dxa"/>
          </w:tcPr>
          <w:p w14:paraId="6353E85B" w14:textId="77777777" w:rsidR="007F2538" w:rsidRDefault="007F2538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7F2538" w14:paraId="79356CFB" w14:textId="77777777" w:rsidTr="00096385">
        <w:tc>
          <w:tcPr>
            <w:tcW w:w="879" w:type="dxa"/>
          </w:tcPr>
          <w:p w14:paraId="6DB7EB2D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3C60726" w14:textId="77777777" w:rsidR="007F2538" w:rsidRDefault="007F2538" w:rsidP="00096385">
            <w:r>
              <w:rPr>
                <w:sz w:val="16"/>
                <w:szCs w:val="16"/>
              </w:rPr>
              <w:t>2522</w:t>
            </w:r>
          </w:p>
        </w:tc>
        <w:tc>
          <w:tcPr>
            <w:tcW w:w="517" w:type="dxa"/>
          </w:tcPr>
          <w:p w14:paraId="1F0D0291" w14:textId="77777777" w:rsidR="007F2538" w:rsidRDefault="007F2538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282C46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D374ABB" w14:textId="77777777" w:rsidR="007F2538" w:rsidRDefault="007F2538" w:rsidP="00096385">
            <w:r>
              <w:rPr>
                <w:sz w:val="16"/>
                <w:szCs w:val="16"/>
              </w:rPr>
              <w:t>Correction to RedCap RRM TC 16.5.1.9_CSIRS OOS no DRX 1Rx with TT</w:t>
            </w:r>
          </w:p>
        </w:tc>
        <w:tc>
          <w:tcPr>
            <w:tcW w:w="517" w:type="dxa"/>
          </w:tcPr>
          <w:p w14:paraId="1D3A9E7C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DEB783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7330CD5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C80251D" w14:textId="77777777" w:rsidR="007F2538" w:rsidRDefault="007F2538" w:rsidP="00096385">
            <w:r>
              <w:rPr>
                <w:sz w:val="16"/>
                <w:szCs w:val="16"/>
              </w:rPr>
              <w:t>R5-234405</w:t>
            </w:r>
          </w:p>
        </w:tc>
        <w:tc>
          <w:tcPr>
            <w:tcW w:w="1597" w:type="dxa"/>
          </w:tcPr>
          <w:p w14:paraId="1B1CAC4B" w14:textId="77777777" w:rsidR="007F2538" w:rsidRDefault="007F2538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60A7C28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B49EC3D" w14:textId="77777777" w:rsidR="007F2538" w:rsidRDefault="007F2538" w:rsidP="00096385">
            <w:r>
              <w:rPr>
                <w:sz w:val="16"/>
                <w:szCs w:val="16"/>
              </w:rPr>
              <w:t>16.5.1.9</w:t>
            </w:r>
          </w:p>
        </w:tc>
        <w:tc>
          <w:tcPr>
            <w:tcW w:w="998" w:type="dxa"/>
          </w:tcPr>
          <w:p w14:paraId="6DF8B49A" w14:textId="77777777" w:rsidR="007F2538" w:rsidRDefault="007F2538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7F2538" w14:paraId="67F88B51" w14:textId="77777777" w:rsidTr="00096385">
        <w:tc>
          <w:tcPr>
            <w:tcW w:w="879" w:type="dxa"/>
          </w:tcPr>
          <w:p w14:paraId="11A2CEE6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DE80ED2" w14:textId="77777777" w:rsidR="007F2538" w:rsidRDefault="007F2538" w:rsidP="00096385">
            <w:r>
              <w:rPr>
                <w:sz w:val="16"/>
                <w:szCs w:val="16"/>
              </w:rPr>
              <w:t>2523</w:t>
            </w:r>
          </w:p>
        </w:tc>
        <w:tc>
          <w:tcPr>
            <w:tcW w:w="517" w:type="dxa"/>
          </w:tcPr>
          <w:p w14:paraId="3A8D49C8" w14:textId="77777777" w:rsidR="007F2538" w:rsidRDefault="007F2538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546009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4F52612" w14:textId="77777777" w:rsidR="007F2538" w:rsidRDefault="007F2538" w:rsidP="00096385">
            <w:r>
              <w:rPr>
                <w:sz w:val="16"/>
                <w:szCs w:val="16"/>
              </w:rPr>
              <w:t>Correction to RedCap RRM TC 16.5.1.11_CSIRS IS no DRX 1Rx with TT</w:t>
            </w:r>
          </w:p>
        </w:tc>
        <w:tc>
          <w:tcPr>
            <w:tcW w:w="517" w:type="dxa"/>
          </w:tcPr>
          <w:p w14:paraId="1BC22A20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D6E033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863BE73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58E04EA" w14:textId="77777777" w:rsidR="007F2538" w:rsidRDefault="007F2538" w:rsidP="00096385">
            <w:r>
              <w:rPr>
                <w:sz w:val="16"/>
                <w:szCs w:val="16"/>
              </w:rPr>
              <w:t>R5-234406</w:t>
            </w:r>
          </w:p>
        </w:tc>
        <w:tc>
          <w:tcPr>
            <w:tcW w:w="1597" w:type="dxa"/>
          </w:tcPr>
          <w:p w14:paraId="645F6C3F" w14:textId="77777777" w:rsidR="007F2538" w:rsidRDefault="007F2538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BC8A97E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C1B233D" w14:textId="77777777" w:rsidR="007F2538" w:rsidRDefault="007F2538" w:rsidP="00096385">
            <w:r>
              <w:rPr>
                <w:sz w:val="16"/>
                <w:szCs w:val="16"/>
              </w:rPr>
              <w:t>16.5.1.11</w:t>
            </w:r>
          </w:p>
        </w:tc>
        <w:tc>
          <w:tcPr>
            <w:tcW w:w="998" w:type="dxa"/>
          </w:tcPr>
          <w:p w14:paraId="5823942E" w14:textId="77777777" w:rsidR="007F2538" w:rsidRDefault="007F2538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7F2538" w14:paraId="2A7A2995" w14:textId="77777777" w:rsidTr="00096385">
        <w:tc>
          <w:tcPr>
            <w:tcW w:w="879" w:type="dxa"/>
          </w:tcPr>
          <w:p w14:paraId="45057DC3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EB68BC9" w14:textId="77777777" w:rsidR="007F2538" w:rsidRDefault="007F2538" w:rsidP="00096385">
            <w:r>
              <w:rPr>
                <w:sz w:val="16"/>
                <w:szCs w:val="16"/>
              </w:rPr>
              <w:t>2524</w:t>
            </w:r>
          </w:p>
        </w:tc>
        <w:tc>
          <w:tcPr>
            <w:tcW w:w="517" w:type="dxa"/>
          </w:tcPr>
          <w:p w14:paraId="3C1D9814" w14:textId="77777777" w:rsidR="007F2538" w:rsidRDefault="007F2538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600D0F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DE1D177" w14:textId="77777777" w:rsidR="007F2538" w:rsidRDefault="007F2538" w:rsidP="00096385">
            <w:r>
              <w:rPr>
                <w:sz w:val="16"/>
                <w:szCs w:val="16"/>
              </w:rPr>
              <w:t>Correction to RedCap RRM TC 16.5.1.13_CSIRS OOS DRX 1Rx with TT</w:t>
            </w:r>
          </w:p>
        </w:tc>
        <w:tc>
          <w:tcPr>
            <w:tcW w:w="517" w:type="dxa"/>
          </w:tcPr>
          <w:p w14:paraId="1B2D93FB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92BE2E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E96B4D1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6A3820E" w14:textId="77777777" w:rsidR="007F2538" w:rsidRDefault="007F2538" w:rsidP="00096385">
            <w:r>
              <w:rPr>
                <w:sz w:val="16"/>
                <w:szCs w:val="16"/>
              </w:rPr>
              <w:t>R5-234407</w:t>
            </w:r>
          </w:p>
        </w:tc>
        <w:tc>
          <w:tcPr>
            <w:tcW w:w="1597" w:type="dxa"/>
          </w:tcPr>
          <w:p w14:paraId="19C11B8B" w14:textId="77777777" w:rsidR="007F2538" w:rsidRDefault="007F2538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04A6FC6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2AED552" w14:textId="77777777" w:rsidR="007F2538" w:rsidRDefault="007F2538" w:rsidP="00096385">
            <w:r>
              <w:rPr>
                <w:sz w:val="16"/>
                <w:szCs w:val="16"/>
              </w:rPr>
              <w:t>16.5.1.13</w:t>
            </w:r>
          </w:p>
        </w:tc>
        <w:tc>
          <w:tcPr>
            <w:tcW w:w="998" w:type="dxa"/>
          </w:tcPr>
          <w:p w14:paraId="683A952F" w14:textId="77777777" w:rsidR="007F2538" w:rsidRDefault="007F2538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7F2538" w14:paraId="18E51BBD" w14:textId="77777777" w:rsidTr="00096385">
        <w:tc>
          <w:tcPr>
            <w:tcW w:w="879" w:type="dxa"/>
          </w:tcPr>
          <w:p w14:paraId="2B99F61F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C83D78E" w14:textId="77777777" w:rsidR="007F2538" w:rsidRDefault="007F2538" w:rsidP="00096385">
            <w:r>
              <w:rPr>
                <w:sz w:val="16"/>
                <w:szCs w:val="16"/>
              </w:rPr>
              <w:t>2525</w:t>
            </w:r>
          </w:p>
        </w:tc>
        <w:tc>
          <w:tcPr>
            <w:tcW w:w="517" w:type="dxa"/>
          </w:tcPr>
          <w:p w14:paraId="78F149AF" w14:textId="77777777" w:rsidR="007F2538" w:rsidRDefault="007F2538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A4BC61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9DBAE2D" w14:textId="77777777" w:rsidR="007F2538" w:rsidRDefault="007F2538" w:rsidP="00096385">
            <w:r>
              <w:rPr>
                <w:sz w:val="16"/>
                <w:szCs w:val="16"/>
              </w:rPr>
              <w:t>Correction to RedCap RRM TC 16.5.1.15_CSIRS IS DRX 1Rx with TT</w:t>
            </w:r>
          </w:p>
        </w:tc>
        <w:tc>
          <w:tcPr>
            <w:tcW w:w="517" w:type="dxa"/>
          </w:tcPr>
          <w:p w14:paraId="5BB5E57D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31D0E3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E27848F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D153199" w14:textId="77777777" w:rsidR="007F2538" w:rsidRDefault="007F2538" w:rsidP="00096385">
            <w:r>
              <w:rPr>
                <w:sz w:val="16"/>
                <w:szCs w:val="16"/>
              </w:rPr>
              <w:t>R5-234408</w:t>
            </w:r>
          </w:p>
        </w:tc>
        <w:tc>
          <w:tcPr>
            <w:tcW w:w="1597" w:type="dxa"/>
          </w:tcPr>
          <w:p w14:paraId="111C97A5" w14:textId="77777777" w:rsidR="007F2538" w:rsidRDefault="007F2538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0F25F59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D409AF8" w14:textId="77777777" w:rsidR="007F2538" w:rsidRDefault="007F2538" w:rsidP="00096385">
            <w:r>
              <w:rPr>
                <w:sz w:val="16"/>
                <w:szCs w:val="16"/>
              </w:rPr>
              <w:t>16.5.1.15</w:t>
            </w:r>
          </w:p>
        </w:tc>
        <w:tc>
          <w:tcPr>
            <w:tcW w:w="998" w:type="dxa"/>
          </w:tcPr>
          <w:p w14:paraId="7285FA6D" w14:textId="77777777" w:rsidR="007F2538" w:rsidRDefault="007F2538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7F2538" w14:paraId="16BC02DA" w14:textId="77777777" w:rsidTr="00096385">
        <w:tc>
          <w:tcPr>
            <w:tcW w:w="879" w:type="dxa"/>
          </w:tcPr>
          <w:p w14:paraId="2865EA1E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8D34D2C" w14:textId="77777777" w:rsidR="007F2538" w:rsidRDefault="007F2538" w:rsidP="00096385">
            <w:r>
              <w:rPr>
                <w:sz w:val="16"/>
                <w:szCs w:val="16"/>
              </w:rPr>
              <w:t>2526</w:t>
            </w:r>
          </w:p>
        </w:tc>
        <w:tc>
          <w:tcPr>
            <w:tcW w:w="517" w:type="dxa"/>
          </w:tcPr>
          <w:p w14:paraId="0D448DBE" w14:textId="77777777" w:rsidR="007F2538" w:rsidRDefault="007F2538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FE7610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03F497" w14:textId="77777777" w:rsidR="007F2538" w:rsidRDefault="007F2538" w:rsidP="00096385">
            <w:r>
              <w:rPr>
                <w:sz w:val="16"/>
                <w:szCs w:val="16"/>
              </w:rPr>
              <w:t>Correction to RedCap RRM TC 16.6.1.1_no gap no DRX 1Rx with TT</w:t>
            </w:r>
          </w:p>
        </w:tc>
        <w:tc>
          <w:tcPr>
            <w:tcW w:w="517" w:type="dxa"/>
          </w:tcPr>
          <w:p w14:paraId="7CCB2835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D273EA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CB598D2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DB48EB3" w14:textId="77777777" w:rsidR="007F2538" w:rsidRDefault="007F2538" w:rsidP="00096385">
            <w:r>
              <w:rPr>
                <w:sz w:val="16"/>
                <w:szCs w:val="16"/>
              </w:rPr>
              <w:t>R5-234409</w:t>
            </w:r>
          </w:p>
        </w:tc>
        <w:tc>
          <w:tcPr>
            <w:tcW w:w="1597" w:type="dxa"/>
          </w:tcPr>
          <w:p w14:paraId="52D33DC5" w14:textId="77777777" w:rsidR="007F2538" w:rsidRDefault="007F2538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CF5991E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4FFD29D" w14:textId="77777777" w:rsidR="007F2538" w:rsidRDefault="007F2538" w:rsidP="00096385">
            <w:r>
              <w:rPr>
                <w:sz w:val="16"/>
                <w:szCs w:val="16"/>
              </w:rPr>
              <w:t>16.6.1.1</w:t>
            </w:r>
          </w:p>
        </w:tc>
        <w:tc>
          <w:tcPr>
            <w:tcW w:w="998" w:type="dxa"/>
          </w:tcPr>
          <w:p w14:paraId="253FAC26" w14:textId="77777777" w:rsidR="007F2538" w:rsidRDefault="007F2538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7F2538" w14:paraId="6AD13430" w14:textId="77777777" w:rsidTr="00096385">
        <w:tc>
          <w:tcPr>
            <w:tcW w:w="879" w:type="dxa"/>
          </w:tcPr>
          <w:p w14:paraId="45C61EE4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C9BE56C" w14:textId="77777777" w:rsidR="007F2538" w:rsidRDefault="007F2538" w:rsidP="00096385">
            <w:r>
              <w:rPr>
                <w:sz w:val="16"/>
                <w:szCs w:val="16"/>
              </w:rPr>
              <w:t>2527</w:t>
            </w:r>
          </w:p>
        </w:tc>
        <w:tc>
          <w:tcPr>
            <w:tcW w:w="517" w:type="dxa"/>
          </w:tcPr>
          <w:p w14:paraId="63BD3CD8" w14:textId="77777777" w:rsidR="007F2538" w:rsidRDefault="007F2538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D417C9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CA17ABE" w14:textId="77777777" w:rsidR="007F2538" w:rsidRDefault="007F2538" w:rsidP="00096385">
            <w:r>
              <w:rPr>
                <w:sz w:val="16"/>
                <w:szCs w:val="16"/>
              </w:rPr>
              <w:t>Correction to RedCap RRM TC 16.6.1.3_no gap DRX 1Rx with TT</w:t>
            </w:r>
          </w:p>
        </w:tc>
        <w:tc>
          <w:tcPr>
            <w:tcW w:w="517" w:type="dxa"/>
          </w:tcPr>
          <w:p w14:paraId="59EECD9F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533DAE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9720BC9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73AF41D" w14:textId="77777777" w:rsidR="007F2538" w:rsidRDefault="007F2538" w:rsidP="00096385">
            <w:r>
              <w:rPr>
                <w:sz w:val="16"/>
                <w:szCs w:val="16"/>
              </w:rPr>
              <w:t>R5-234410</w:t>
            </w:r>
          </w:p>
        </w:tc>
        <w:tc>
          <w:tcPr>
            <w:tcW w:w="1597" w:type="dxa"/>
          </w:tcPr>
          <w:p w14:paraId="6BB3CB0F" w14:textId="77777777" w:rsidR="007F2538" w:rsidRDefault="007F2538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B81E613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16448D5" w14:textId="77777777" w:rsidR="007F2538" w:rsidRDefault="007F2538" w:rsidP="00096385">
            <w:r>
              <w:rPr>
                <w:sz w:val="16"/>
                <w:szCs w:val="16"/>
              </w:rPr>
              <w:t>16.6.1.3</w:t>
            </w:r>
          </w:p>
        </w:tc>
        <w:tc>
          <w:tcPr>
            <w:tcW w:w="998" w:type="dxa"/>
          </w:tcPr>
          <w:p w14:paraId="2F4AFCCE" w14:textId="77777777" w:rsidR="007F2538" w:rsidRDefault="007F2538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7F2538" w14:paraId="41761478" w14:textId="77777777" w:rsidTr="00096385">
        <w:tc>
          <w:tcPr>
            <w:tcW w:w="879" w:type="dxa"/>
          </w:tcPr>
          <w:p w14:paraId="76CC0EF8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D6731EA" w14:textId="77777777" w:rsidR="007F2538" w:rsidRDefault="007F2538" w:rsidP="00096385">
            <w:r>
              <w:rPr>
                <w:sz w:val="16"/>
                <w:szCs w:val="16"/>
              </w:rPr>
              <w:t>2528</w:t>
            </w:r>
          </w:p>
        </w:tc>
        <w:tc>
          <w:tcPr>
            <w:tcW w:w="517" w:type="dxa"/>
          </w:tcPr>
          <w:p w14:paraId="4AF28E30" w14:textId="77777777" w:rsidR="007F2538" w:rsidRDefault="007F2538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459968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71B200B" w14:textId="77777777" w:rsidR="007F2538" w:rsidRDefault="007F2538" w:rsidP="00096385">
            <w:r>
              <w:rPr>
                <w:sz w:val="16"/>
                <w:szCs w:val="16"/>
              </w:rPr>
              <w:t>Correction to RedCap RRM TC 16.6.1.5_gap no DRX 1Rx with TT</w:t>
            </w:r>
          </w:p>
        </w:tc>
        <w:tc>
          <w:tcPr>
            <w:tcW w:w="517" w:type="dxa"/>
          </w:tcPr>
          <w:p w14:paraId="76A92A19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C0F4B2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F7834FE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195D66E" w14:textId="77777777" w:rsidR="007F2538" w:rsidRDefault="007F2538" w:rsidP="00096385">
            <w:r>
              <w:rPr>
                <w:sz w:val="16"/>
                <w:szCs w:val="16"/>
              </w:rPr>
              <w:t>R5-234411</w:t>
            </w:r>
          </w:p>
        </w:tc>
        <w:tc>
          <w:tcPr>
            <w:tcW w:w="1597" w:type="dxa"/>
          </w:tcPr>
          <w:p w14:paraId="7C5011D9" w14:textId="77777777" w:rsidR="007F2538" w:rsidRDefault="007F2538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6C9B482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31EB0AD" w14:textId="77777777" w:rsidR="007F2538" w:rsidRDefault="007F2538" w:rsidP="00096385">
            <w:r>
              <w:rPr>
                <w:sz w:val="16"/>
                <w:szCs w:val="16"/>
              </w:rPr>
              <w:t>16.6.1.5</w:t>
            </w:r>
          </w:p>
        </w:tc>
        <w:tc>
          <w:tcPr>
            <w:tcW w:w="998" w:type="dxa"/>
          </w:tcPr>
          <w:p w14:paraId="6B6CA154" w14:textId="77777777" w:rsidR="007F2538" w:rsidRDefault="007F2538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7F2538" w14:paraId="07F5A605" w14:textId="77777777" w:rsidTr="00096385">
        <w:tc>
          <w:tcPr>
            <w:tcW w:w="879" w:type="dxa"/>
          </w:tcPr>
          <w:p w14:paraId="69FC0A4C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523E320" w14:textId="77777777" w:rsidR="007F2538" w:rsidRDefault="007F2538" w:rsidP="00096385">
            <w:r>
              <w:rPr>
                <w:sz w:val="16"/>
                <w:szCs w:val="16"/>
              </w:rPr>
              <w:t>2529</w:t>
            </w:r>
          </w:p>
        </w:tc>
        <w:tc>
          <w:tcPr>
            <w:tcW w:w="517" w:type="dxa"/>
          </w:tcPr>
          <w:p w14:paraId="4CCCEA1D" w14:textId="77777777" w:rsidR="007F2538" w:rsidRDefault="007F2538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3E29CF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D6CAC9" w14:textId="77777777" w:rsidR="007F2538" w:rsidRDefault="007F2538" w:rsidP="00096385">
            <w:r>
              <w:rPr>
                <w:sz w:val="16"/>
                <w:szCs w:val="16"/>
              </w:rPr>
              <w:t>Correction to RedCap RRM TC 16.6.1.7_gap DRX 1Rx with TT</w:t>
            </w:r>
          </w:p>
        </w:tc>
        <w:tc>
          <w:tcPr>
            <w:tcW w:w="517" w:type="dxa"/>
          </w:tcPr>
          <w:p w14:paraId="762E39BD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69F4C1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9DF7BF0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DA26846" w14:textId="77777777" w:rsidR="007F2538" w:rsidRDefault="007F2538" w:rsidP="00096385">
            <w:r>
              <w:rPr>
                <w:sz w:val="16"/>
                <w:szCs w:val="16"/>
              </w:rPr>
              <w:t>R5-234412</w:t>
            </w:r>
          </w:p>
        </w:tc>
        <w:tc>
          <w:tcPr>
            <w:tcW w:w="1597" w:type="dxa"/>
          </w:tcPr>
          <w:p w14:paraId="3A872736" w14:textId="77777777" w:rsidR="007F2538" w:rsidRDefault="007F2538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DF81E07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2A4E375" w14:textId="77777777" w:rsidR="007F2538" w:rsidRDefault="007F2538" w:rsidP="00096385">
            <w:r>
              <w:rPr>
                <w:sz w:val="16"/>
                <w:szCs w:val="16"/>
              </w:rPr>
              <w:t>16.6.1.7</w:t>
            </w:r>
          </w:p>
        </w:tc>
        <w:tc>
          <w:tcPr>
            <w:tcW w:w="998" w:type="dxa"/>
          </w:tcPr>
          <w:p w14:paraId="6AB6F584" w14:textId="77777777" w:rsidR="007F2538" w:rsidRDefault="007F2538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F2538" w14:paraId="4AA21DF3" w14:textId="77777777" w:rsidTr="00096385">
        <w:tc>
          <w:tcPr>
            <w:tcW w:w="879" w:type="dxa"/>
          </w:tcPr>
          <w:p w14:paraId="75EEB1DB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12A068F" w14:textId="77777777" w:rsidR="007F2538" w:rsidRDefault="007F2538" w:rsidP="00096385">
            <w:r>
              <w:rPr>
                <w:sz w:val="16"/>
                <w:szCs w:val="16"/>
              </w:rPr>
              <w:t>2530</w:t>
            </w:r>
          </w:p>
        </w:tc>
        <w:tc>
          <w:tcPr>
            <w:tcW w:w="517" w:type="dxa"/>
          </w:tcPr>
          <w:p w14:paraId="244A7A49" w14:textId="77777777" w:rsidR="007F2538" w:rsidRDefault="007F2538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42104B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977FBE9" w14:textId="77777777" w:rsidR="007F2538" w:rsidRDefault="007F2538" w:rsidP="00096385">
            <w:r>
              <w:rPr>
                <w:sz w:val="16"/>
                <w:szCs w:val="16"/>
              </w:rPr>
              <w:t>Correction to RedCap RRM TC 16.6.1.9_no gap no DRX SBI 1Rx with TT</w:t>
            </w:r>
          </w:p>
        </w:tc>
        <w:tc>
          <w:tcPr>
            <w:tcW w:w="517" w:type="dxa"/>
          </w:tcPr>
          <w:p w14:paraId="0B0824B7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7538C0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60F0765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99BB23E" w14:textId="77777777" w:rsidR="007F2538" w:rsidRDefault="007F2538" w:rsidP="00096385">
            <w:r>
              <w:rPr>
                <w:sz w:val="16"/>
                <w:szCs w:val="16"/>
              </w:rPr>
              <w:t>R5-234413</w:t>
            </w:r>
          </w:p>
        </w:tc>
        <w:tc>
          <w:tcPr>
            <w:tcW w:w="1597" w:type="dxa"/>
          </w:tcPr>
          <w:p w14:paraId="2511B470" w14:textId="77777777" w:rsidR="007F2538" w:rsidRDefault="007F2538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3440434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3621EB9" w14:textId="77777777" w:rsidR="007F2538" w:rsidRDefault="007F2538" w:rsidP="00096385">
            <w:r>
              <w:rPr>
                <w:sz w:val="16"/>
                <w:szCs w:val="16"/>
              </w:rPr>
              <w:t>16.6.1.9</w:t>
            </w:r>
          </w:p>
        </w:tc>
        <w:tc>
          <w:tcPr>
            <w:tcW w:w="998" w:type="dxa"/>
          </w:tcPr>
          <w:p w14:paraId="76418542" w14:textId="77777777" w:rsidR="007F2538" w:rsidRDefault="007F2538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7F2538" w14:paraId="462538F1" w14:textId="77777777" w:rsidTr="00096385">
        <w:tc>
          <w:tcPr>
            <w:tcW w:w="879" w:type="dxa"/>
          </w:tcPr>
          <w:p w14:paraId="4863DF8C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A83E9C2" w14:textId="77777777" w:rsidR="007F2538" w:rsidRDefault="007F2538" w:rsidP="00096385">
            <w:r>
              <w:rPr>
                <w:sz w:val="16"/>
                <w:szCs w:val="16"/>
              </w:rPr>
              <w:t>2531</w:t>
            </w:r>
          </w:p>
        </w:tc>
        <w:tc>
          <w:tcPr>
            <w:tcW w:w="517" w:type="dxa"/>
          </w:tcPr>
          <w:p w14:paraId="71AB8087" w14:textId="77777777" w:rsidR="007F2538" w:rsidRDefault="007F2538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6EBF11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2A4CB1D" w14:textId="77777777" w:rsidR="007F2538" w:rsidRDefault="007F2538" w:rsidP="00096385">
            <w:r>
              <w:rPr>
                <w:sz w:val="16"/>
                <w:szCs w:val="16"/>
              </w:rPr>
              <w:t>Correction to RedCap RRM TC 16.6.1.11_no gap DRX SBI 1Rx with TT</w:t>
            </w:r>
          </w:p>
        </w:tc>
        <w:tc>
          <w:tcPr>
            <w:tcW w:w="517" w:type="dxa"/>
          </w:tcPr>
          <w:p w14:paraId="4710EC81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4DE9F3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B150E5C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1D4954C" w14:textId="77777777" w:rsidR="007F2538" w:rsidRDefault="007F2538" w:rsidP="00096385">
            <w:r>
              <w:rPr>
                <w:sz w:val="16"/>
                <w:szCs w:val="16"/>
              </w:rPr>
              <w:t>R5-234414</w:t>
            </w:r>
          </w:p>
        </w:tc>
        <w:tc>
          <w:tcPr>
            <w:tcW w:w="1597" w:type="dxa"/>
          </w:tcPr>
          <w:p w14:paraId="23704F17" w14:textId="77777777" w:rsidR="007F2538" w:rsidRDefault="007F2538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696EDF6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733D096" w14:textId="77777777" w:rsidR="007F2538" w:rsidRDefault="007F2538" w:rsidP="00096385">
            <w:r>
              <w:rPr>
                <w:sz w:val="16"/>
                <w:szCs w:val="16"/>
              </w:rPr>
              <w:t>16.6.1.11</w:t>
            </w:r>
          </w:p>
        </w:tc>
        <w:tc>
          <w:tcPr>
            <w:tcW w:w="998" w:type="dxa"/>
          </w:tcPr>
          <w:p w14:paraId="69D5B247" w14:textId="77777777" w:rsidR="007F2538" w:rsidRDefault="007F2538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7F2538" w14:paraId="22BA677C" w14:textId="77777777" w:rsidTr="00096385">
        <w:tc>
          <w:tcPr>
            <w:tcW w:w="879" w:type="dxa"/>
          </w:tcPr>
          <w:p w14:paraId="1D0645A7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4AAD1D1" w14:textId="77777777" w:rsidR="007F2538" w:rsidRDefault="007F2538" w:rsidP="00096385">
            <w:r>
              <w:rPr>
                <w:sz w:val="16"/>
                <w:szCs w:val="16"/>
              </w:rPr>
              <w:t>2532</w:t>
            </w:r>
          </w:p>
        </w:tc>
        <w:tc>
          <w:tcPr>
            <w:tcW w:w="517" w:type="dxa"/>
          </w:tcPr>
          <w:p w14:paraId="783FF09A" w14:textId="77777777" w:rsidR="007F2538" w:rsidRDefault="007F2538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FE2E32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3EFD84" w14:textId="77777777" w:rsidR="007F2538" w:rsidRDefault="007F2538" w:rsidP="00096385">
            <w:r>
              <w:rPr>
                <w:sz w:val="16"/>
                <w:szCs w:val="16"/>
              </w:rPr>
              <w:t>Correction to RedCap RRM TC 16.6.4.1_SSB L1 RSRP no DRX 1Rx with TT</w:t>
            </w:r>
          </w:p>
        </w:tc>
        <w:tc>
          <w:tcPr>
            <w:tcW w:w="517" w:type="dxa"/>
          </w:tcPr>
          <w:p w14:paraId="7490AA7C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E948DC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C9D1CD4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267C310" w14:textId="77777777" w:rsidR="007F2538" w:rsidRDefault="007F2538" w:rsidP="00096385">
            <w:r>
              <w:rPr>
                <w:sz w:val="16"/>
                <w:szCs w:val="16"/>
              </w:rPr>
              <w:t>R5-234415</w:t>
            </w:r>
          </w:p>
        </w:tc>
        <w:tc>
          <w:tcPr>
            <w:tcW w:w="1597" w:type="dxa"/>
          </w:tcPr>
          <w:p w14:paraId="21B312AF" w14:textId="77777777" w:rsidR="007F2538" w:rsidRDefault="007F2538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DE07D31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82FB4CA" w14:textId="77777777" w:rsidR="007F2538" w:rsidRDefault="007F2538" w:rsidP="00096385">
            <w:r>
              <w:rPr>
                <w:sz w:val="16"/>
                <w:szCs w:val="16"/>
              </w:rPr>
              <w:t>16.6.4.1</w:t>
            </w:r>
          </w:p>
        </w:tc>
        <w:tc>
          <w:tcPr>
            <w:tcW w:w="998" w:type="dxa"/>
          </w:tcPr>
          <w:p w14:paraId="39378A1E" w14:textId="77777777" w:rsidR="007F2538" w:rsidRDefault="007F2538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7F2538" w14:paraId="270BBE60" w14:textId="77777777" w:rsidTr="00096385">
        <w:tc>
          <w:tcPr>
            <w:tcW w:w="879" w:type="dxa"/>
          </w:tcPr>
          <w:p w14:paraId="6420B791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62F265E" w14:textId="77777777" w:rsidR="007F2538" w:rsidRDefault="007F2538" w:rsidP="00096385">
            <w:r>
              <w:rPr>
                <w:sz w:val="16"/>
                <w:szCs w:val="16"/>
              </w:rPr>
              <w:t>2533</w:t>
            </w:r>
          </w:p>
        </w:tc>
        <w:tc>
          <w:tcPr>
            <w:tcW w:w="517" w:type="dxa"/>
          </w:tcPr>
          <w:p w14:paraId="69DFC52E" w14:textId="77777777" w:rsidR="007F2538" w:rsidRDefault="007F2538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9C582B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0EF3706" w14:textId="77777777" w:rsidR="007F2538" w:rsidRDefault="007F2538" w:rsidP="00096385">
            <w:r>
              <w:rPr>
                <w:sz w:val="16"/>
                <w:szCs w:val="16"/>
              </w:rPr>
              <w:t>Correction to RedCap RRM TC 16.6.4.3_SSB L1 RSRP DRX 1Rx with TT</w:t>
            </w:r>
          </w:p>
        </w:tc>
        <w:tc>
          <w:tcPr>
            <w:tcW w:w="517" w:type="dxa"/>
          </w:tcPr>
          <w:p w14:paraId="641EAD01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DFF8AD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653BB3F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54334C8" w14:textId="77777777" w:rsidR="007F2538" w:rsidRDefault="007F2538" w:rsidP="00096385">
            <w:r>
              <w:rPr>
                <w:sz w:val="16"/>
                <w:szCs w:val="16"/>
              </w:rPr>
              <w:t>R5-234416</w:t>
            </w:r>
          </w:p>
        </w:tc>
        <w:tc>
          <w:tcPr>
            <w:tcW w:w="1597" w:type="dxa"/>
          </w:tcPr>
          <w:p w14:paraId="3E4CAEC7" w14:textId="77777777" w:rsidR="007F2538" w:rsidRDefault="007F2538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ED9E522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837FEDA" w14:textId="77777777" w:rsidR="007F2538" w:rsidRDefault="007F2538" w:rsidP="00096385">
            <w:r>
              <w:rPr>
                <w:sz w:val="16"/>
                <w:szCs w:val="16"/>
              </w:rPr>
              <w:t>16.6.4.3</w:t>
            </w:r>
          </w:p>
        </w:tc>
        <w:tc>
          <w:tcPr>
            <w:tcW w:w="998" w:type="dxa"/>
          </w:tcPr>
          <w:p w14:paraId="0738BF33" w14:textId="77777777" w:rsidR="007F2538" w:rsidRDefault="007F2538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7F2538" w14:paraId="66B8980F" w14:textId="77777777" w:rsidTr="00096385">
        <w:tc>
          <w:tcPr>
            <w:tcW w:w="879" w:type="dxa"/>
          </w:tcPr>
          <w:p w14:paraId="08934138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439BABE" w14:textId="77777777" w:rsidR="007F2538" w:rsidRDefault="007F2538" w:rsidP="00096385">
            <w:r>
              <w:rPr>
                <w:sz w:val="16"/>
                <w:szCs w:val="16"/>
              </w:rPr>
              <w:t>2534</w:t>
            </w:r>
          </w:p>
        </w:tc>
        <w:tc>
          <w:tcPr>
            <w:tcW w:w="517" w:type="dxa"/>
          </w:tcPr>
          <w:p w14:paraId="05BDC3BF" w14:textId="77777777" w:rsidR="007F2538" w:rsidRDefault="007F2538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0B3D1E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63493B9" w14:textId="77777777" w:rsidR="007F2538" w:rsidRDefault="007F2538" w:rsidP="00096385">
            <w:r>
              <w:rPr>
                <w:sz w:val="16"/>
                <w:szCs w:val="16"/>
              </w:rPr>
              <w:t>Correction to RedCap RRM TC 16.6.4.5_CSIRS L1 RSRP no DRX 1Rx with TT</w:t>
            </w:r>
          </w:p>
        </w:tc>
        <w:tc>
          <w:tcPr>
            <w:tcW w:w="517" w:type="dxa"/>
          </w:tcPr>
          <w:p w14:paraId="1A13E24C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DD3908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CE19CF4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64F2D90" w14:textId="77777777" w:rsidR="007F2538" w:rsidRDefault="007F2538" w:rsidP="00096385">
            <w:r>
              <w:rPr>
                <w:sz w:val="16"/>
                <w:szCs w:val="16"/>
              </w:rPr>
              <w:t>R5-234417</w:t>
            </w:r>
          </w:p>
        </w:tc>
        <w:tc>
          <w:tcPr>
            <w:tcW w:w="1597" w:type="dxa"/>
          </w:tcPr>
          <w:p w14:paraId="26939686" w14:textId="77777777" w:rsidR="007F2538" w:rsidRDefault="007F2538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70268C7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27A4275" w14:textId="77777777" w:rsidR="007F2538" w:rsidRDefault="007F2538" w:rsidP="00096385">
            <w:r>
              <w:rPr>
                <w:sz w:val="16"/>
                <w:szCs w:val="16"/>
              </w:rPr>
              <w:t>16.6.4.5</w:t>
            </w:r>
          </w:p>
        </w:tc>
        <w:tc>
          <w:tcPr>
            <w:tcW w:w="998" w:type="dxa"/>
          </w:tcPr>
          <w:p w14:paraId="275443C5" w14:textId="77777777" w:rsidR="007F2538" w:rsidRDefault="007F2538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7F2538" w14:paraId="6AAFA531" w14:textId="77777777" w:rsidTr="00096385">
        <w:tc>
          <w:tcPr>
            <w:tcW w:w="879" w:type="dxa"/>
          </w:tcPr>
          <w:p w14:paraId="52AE70D5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92B7F1D" w14:textId="77777777" w:rsidR="007F2538" w:rsidRDefault="007F2538" w:rsidP="00096385">
            <w:r>
              <w:rPr>
                <w:sz w:val="16"/>
                <w:szCs w:val="16"/>
              </w:rPr>
              <w:t>2535</w:t>
            </w:r>
          </w:p>
        </w:tc>
        <w:tc>
          <w:tcPr>
            <w:tcW w:w="517" w:type="dxa"/>
          </w:tcPr>
          <w:p w14:paraId="64B825F1" w14:textId="77777777" w:rsidR="007F2538" w:rsidRDefault="007F2538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94876A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81BA075" w14:textId="77777777" w:rsidR="007F2538" w:rsidRDefault="007F2538" w:rsidP="00096385">
            <w:r>
              <w:rPr>
                <w:sz w:val="16"/>
                <w:szCs w:val="16"/>
              </w:rPr>
              <w:t>Correction to RedCap RRM TC 16.6.4.7_CSIRS L1 RSRP DRX 1Rx with TT</w:t>
            </w:r>
          </w:p>
        </w:tc>
        <w:tc>
          <w:tcPr>
            <w:tcW w:w="517" w:type="dxa"/>
          </w:tcPr>
          <w:p w14:paraId="06E79621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77197F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D1A0F1A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BC23CEC" w14:textId="77777777" w:rsidR="007F2538" w:rsidRDefault="007F2538" w:rsidP="00096385">
            <w:r>
              <w:rPr>
                <w:sz w:val="16"/>
                <w:szCs w:val="16"/>
              </w:rPr>
              <w:t>R5-234418</w:t>
            </w:r>
          </w:p>
        </w:tc>
        <w:tc>
          <w:tcPr>
            <w:tcW w:w="1597" w:type="dxa"/>
          </w:tcPr>
          <w:p w14:paraId="75A819D3" w14:textId="77777777" w:rsidR="007F2538" w:rsidRDefault="007F2538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CF3A9AA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AC0BBE5" w14:textId="77777777" w:rsidR="007F2538" w:rsidRDefault="007F2538" w:rsidP="00096385">
            <w:r>
              <w:rPr>
                <w:sz w:val="16"/>
                <w:szCs w:val="16"/>
              </w:rPr>
              <w:t>16.6.4.7</w:t>
            </w:r>
          </w:p>
        </w:tc>
        <w:tc>
          <w:tcPr>
            <w:tcW w:w="998" w:type="dxa"/>
          </w:tcPr>
          <w:p w14:paraId="0EF51191" w14:textId="77777777" w:rsidR="007F2538" w:rsidRDefault="007F2538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7F2538" w14:paraId="42F7C69F" w14:textId="77777777" w:rsidTr="00096385">
        <w:tc>
          <w:tcPr>
            <w:tcW w:w="879" w:type="dxa"/>
          </w:tcPr>
          <w:p w14:paraId="6F612782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D3596D7" w14:textId="77777777" w:rsidR="007F2538" w:rsidRDefault="007F2538" w:rsidP="00096385">
            <w:r>
              <w:rPr>
                <w:sz w:val="16"/>
                <w:szCs w:val="16"/>
              </w:rPr>
              <w:t>2559</w:t>
            </w:r>
          </w:p>
        </w:tc>
        <w:tc>
          <w:tcPr>
            <w:tcW w:w="517" w:type="dxa"/>
          </w:tcPr>
          <w:p w14:paraId="0BE8B69C" w14:textId="77777777" w:rsidR="007F2538" w:rsidRDefault="007F2538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B245ED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7318B56" w14:textId="77777777" w:rsidR="007F2538" w:rsidRDefault="007F2538" w:rsidP="00096385">
            <w:r>
              <w:rPr>
                <w:sz w:val="16"/>
                <w:szCs w:val="16"/>
              </w:rPr>
              <w:t>Annex E and F updates for Redcap RLM, BFR and BWP switch test cases</w:t>
            </w:r>
          </w:p>
        </w:tc>
        <w:tc>
          <w:tcPr>
            <w:tcW w:w="517" w:type="dxa"/>
          </w:tcPr>
          <w:p w14:paraId="52BB2DFE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E05B9C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72776EB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009E9F7" w14:textId="77777777" w:rsidR="007F2538" w:rsidRDefault="007F2538" w:rsidP="00096385">
            <w:r>
              <w:rPr>
                <w:sz w:val="16"/>
                <w:szCs w:val="16"/>
              </w:rPr>
              <w:t>R5-234662</w:t>
            </w:r>
          </w:p>
        </w:tc>
        <w:tc>
          <w:tcPr>
            <w:tcW w:w="1597" w:type="dxa"/>
          </w:tcPr>
          <w:p w14:paraId="27618558" w14:textId="77777777" w:rsidR="007F2538" w:rsidRDefault="007F2538" w:rsidP="00096385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634547ED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3E52975" w14:textId="77777777" w:rsidR="007F2538" w:rsidRDefault="007F2538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746FF4" w14:textId="77777777" w:rsidR="007F2538" w:rsidRDefault="007F2538" w:rsidP="00096385">
            <w:pPr>
              <w:rPr>
                <w:sz w:val="16"/>
                <w:szCs w:val="16"/>
              </w:rPr>
            </w:pPr>
          </w:p>
        </w:tc>
      </w:tr>
      <w:tr w:rsidR="007F2538" w14:paraId="25EB735A" w14:textId="77777777" w:rsidTr="00096385">
        <w:tc>
          <w:tcPr>
            <w:tcW w:w="879" w:type="dxa"/>
          </w:tcPr>
          <w:p w14:paraId="368B9994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48F981C" w14:textId="77777777" w:rsidR="007F2538" w:rsidRDefault="007F2538" w:rsidP="00096385">
            <w:r>
              <w:rPr>
                <w:sz w:val="16"/>
                <w:szCs w:val="16"/>
              </w:rPr>
              <w:t>2560</w:t>
            </w:r>
          </w:p>
        </w:tc>
        <w:tc>
          <w:tcPr>
            <w:tcW w:w="517" w:type="dxa"/>
          </w:tcPr>
          <w:p w14:paraId="33CB3FBE" w14:textId="77777777" w:rsidR="007F2538" w:rsidRDefault="007F2538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592023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1329676" w14:textId="77777777" w:rsidR="007F2538" w:rsidRDefault="007F2538" w:rsidP="00096385">
            <w:r>
              <w:rPr>
                <w:sz w:val="16"/>
                <w:szCs w:val="16"/>
              </w:rPr>
              <w:t>Update to Redcap RLM, BFR and BWP switch tests including TTs</w:t>
            </w:r>
          </w:p>
        </w:tc>
        <w:tc>
          <w:tcPr>
            <w:tcW w:w="517" w:type="dxa"/>
          </w:tcPr>
          <w:p w14:paraId="1CC30C1B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B4161E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4C13A1D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3DF53BD" w14:textId="77777777" w:rsidR="007F2538" w:rsidRDefault="007F2538" w:rsidP="00096385">
            <w:r>
              <w:rPr>
                <w:sz w:val="16"/>
                <w:szCs w:val="16"/>
              </w:rPr>
              <w:t>R5-234664</w:t>
            </w:r>
          </w:p>
        </w:tc>
        <w:tc>
          <w:tcPr>
            <w:tcW w:w="1597" w:type="dxa"/>
          </w:tcPr>
          <w:p w14:paraId="199C451E" w14:textId="77777777" w:rsidR="007F2538" w:rsidRDefault="007F2538" w:rsidP="00096385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1B144001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2E8315D" w14:textId="77777777" w:rsidR="007F2538" w:rsidRDefault="007F2538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BAB62B" w14:textId="77777777" w:rsidR="007F2538" w:rsidRDefault="007F2538" w:rsidP="00096385">
            <w:pPr>
              <w:rPr>
                <w:sz w:val="16"/>
                <w:szCs w:val="16"/>
              </w:rPr>
            </w:pPr>
          </w:p>
        </w:tc>
      </w:tr>
      <w:tr w:rsidR="007F2538" w14:paraId="66517FA1" w14:textId="77777777" w:rsidTr="00096385">
        <w:tc>
          <w:tcPr>
            <w:tcW w:w="879" w:type="dxa"/>
          </w:tcPr>
          <w:p w14:paraId="54B51478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1DF1217" w14:textId="77777777" w:rsidR="007F2538" w:rsidRDefault="007F2538" w:rsidP="00096385">
            <w:r>
              <w:rPr>
                <w:sz w:val="16"/>
                <w:szCs w:val="16"/>
              </w:rPr>
              <w:t>2561</w:t>
            </w:r>
          </w:p>
        </w:tc>
        <w:tc>
          <w:tcPr>
            <w:tcW w:w="517" w:type="dxa"/>
          </w:tcPr>
          <w:p w14:paraId="25C5D5AC" w14:textId="77777777" w:rsidR="007F2538" w:rsidRDefault="007F2538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A2EEBE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ADBEE5" w14:textId="77777777" w:rsidR="007F2538" w:rsidRDefault="007F2538" w:rsidP="00096385">
            <w:r>
              <w:rPr>
                <w:sz w:val="16"/>
                <w:szCs w:val="16"/>
              </w:rPr>
              <w:t>Update to TT analysis for L2N RedCap latency test cases 18.3.1.x</w:t>
            </w:r>
          </w:p>
        </w:tc>
        <w:tc>
          <w:tcPr>
            <w:tcW w:w="517" w:type="dxa"/>
          </w:tcPr>
          <w:p w14:paraId="6E814928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E067EF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C0024F2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C96521F" w14:textId="77777777" w:rsidR="007F2538" w:rsidRDefault="007F2538" w:rsidP="00096385">
            <w:r>
              <w:rPr>
                <w:sz w:val="16"/>
                <w:szCs w:val="16"/>
              </w:rPr>
              <w:t>R5-234671</w:t>
            </w:r>
          </w:p>
        </w:tc>
        <w:tc>
          <w:tcPr>
            <w:tcW w:w="1597" w:type="dxa"/>
          </w:tcPr>
          <w:p w14:paraId="0DD952FF" w14:textId="77777777" w:rsidR="007F2538" w:rsidRDefault="007F2538" w:rsidP="00096385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6551AB0B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91BBDDC" w14:textId="77777777" w:rsidR="007F2538" w:rsidRDefault="007F2538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4F53E0" w14:textId="77777777" w:rsidR="007F2538" w:rsidRDefault="007F2538" w:rsidP="00096385">
            <w:pPr>
              <w:rPr>
                <w:sz w:val="16"/>
                <w:szCs w:val="16"/>
              </w:rPr>
            </w:pPr>
          </w:p>
        </w:tc>
      </w:tr>
      <w:tr w:rsidR="007F2538" w14:paraId="1AF3979C" w14:textId="77777777" w:rsidTr="00096385">
        <w:tc>
          <w:tcPr>
            <w:tcW w:w="879" w:type="dxa"/>
          </w:tcPr>
          <w:p w14:paraId="5F9A39B9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AA5602C" w14:textId="77777777" w:rsidR="007F2538" w:rsidRDefault="007F2538" w:rsidP="00096385">
            <w:r>
              <w:rPr>
                <w:sz w:val="16"/>
                <w:szCs w:val="16"/>
              </w:rPr>
              <w:t>2591</w:t>
            </w:r>
          </w:p>
        </w:tc>
        <w:tc>
          <w:tcPr>
            <w:tcW w:w="517" w:type="dxa"/>
          </w:tcPr>
          <w:p w14:paraId="75675C63" w14:textId="77777777" w:rsidR="007F2538" w:rsidRDefault="007F2538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502B18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391E534" w14:textId="77777777" w:rsidR="007F2538" w:rsidRDefault="007F2538" w:rsidP="00096385">
            <w:r>
              <w:rPr>
                <w:sz w:val="16"/>
                <w:szCs w:val="16"/>
              </w:rPr>
              <w:t>Correction to Cell 2 PCI for next iteration in 16.1.1.1</w:t>
            </w:r>
          </w:p>
        </w:tc>
        <w:tc>
          <w:tcPr>
            <w:tcW w:w="517" w:type="dxa"/>
          </w:tcPr>
          <w:p w14:paraId="7F12B92E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5709E2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222D36F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D1602DF" w14:textId="77777777" w:rsidR="007F2538" w:rsidRDefault="007F2538" w:rsidP="00096385">
            <w:r>
              <w:rPr>
                <w:sz w:val="16"/>
                <w:szCs w:val="16"/>
              </w:rPr>
              <w:t>R5-234919</w:t>
            </w:r>
          </w:p>
        </w:tc>
        <w:tc>
          <w:tcPr>
            <w:tcW w:w="1597" w:type="dxa"/>
          </w:tcPr>
          <w:p w14:paraId="2078EBAC" w14:textId="77777777" w:rsidR="007F2538" w:rsidRDefault="007F2538" w:rsidP="00096385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59F5FAF8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CA9D05A" w14:textId="77777777" w:rsidR="007F2538" w:rsidRDefault="007F2538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AADD2C" w14:textId="77777777" w:rsidR="007F2538" w:rsidRDefault="007F2538" w:rsidP="00096385">
            <w:pPr>
              <w:rPr>
                <w:sz w:val="16"/>
                <w:szCs w:val="16"/>
              </w:rPr>
            </w:pPr>
          </w:p>
        </w:tc>
      </w:tr>
      <w:tr w:rsidR="007F2538" w14:paraId="7CE4FECC" w14:textId="77777777" w:rsidTr="00096385">
        <w:tc>
          <w:tcPr>
            <w:tcW w:w="879" w:type="dxa"/>
          </w:tcPr>
          <w:p w14:paraId="0E0BFF1C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D469AED" w14:textId="77777777" w:rsidR="007F2538" w:rsidRDefault="007F2538" w:rsidP="00096385">
            <w:r>
              <w:rPr>
                <w:sz w:val="16"/>
                <w:szCs w:val="16"/>
              </w:rPr>
              <w:t>2593</w:t>
            </w:r>
          </w:p>
        </w:tc>
        <w:tc>
          <w:tcPr>
            <w:tcW w:w="517" w:type="dxa"/>
          </w:tcPr>
          <w:p w14:paraId="18B27A6C" w14:textId="77777777" w:rsidR="007F2538" w:rsidRDefault="007F2538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0F52AF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E3C80E" w14:textId="77777777" w:rsidR="007F2538" w:rsidRDefault="007F2538" w:rsidP="00096385">
            <w:r>
              <w:rPr>
                <w:sz w:val="16"/>
                <w:szCs w:val="16"/>
              </w:rPr>
              <w:t>Correction to test requirements in RedCap Cell reselection test cases</w:t>
            </w:r>
          </w:p>
        </w:tc>
        <w:tc>
          <w:tcPr>
            <w:tcW w:w="517" w:type="dxa"/>
          </w:tcPr>
          <w:p w14:paraId="6D7EC209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E6C456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A06F4D4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7EB3DD5" w14:textId="77777777" w:rsidR="007F2538" w:rsidRDefault="007F2538" w:rsidP="00096385">
            <w:r>
              <w:rPr>
                <w:sz w:val="16"/>
                <w:szCs w:val="16"/>
              </w:rPr>
              <w:t>R5-234921</w:t>
            </w:r>
          </w:p>
        </w:tc>
        <w:tc>
          <w:tcPr>
            <w:tcW w:w="1597" w:type="dxa"/>
          </w:tcPr>
          <w:p w14:paraId="76B005E4" w14:textId="77777777" w:rsidR="007F2538" w:rsidRDefault="007F2538" w:rsidP="00096385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59DF0326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B88A471" w14:textId="77777777" w:rsidR="007F2538" w:rsidRDefault="007F2538" w:rsidP="00096385">
            <w:r>
              <w:rPr>
                <w:sz w:val="16"/>
                <w:szCs w:val="16"/>
              </w:rPr>
              <w:t>16.1.1.1, 16.1.1.2, 16.1.1.3, 16.1.1.4, 16.1.1.5, 16.1.1.6, 16.1.1.7, 16.1.1.8</w:t>
            </w:r>
          </w:p>
        </w:tc>
        <w:tc>
          <w:tcPr>
            <w:tcW w:w="998" w:type="dxa"/>
          </w:tcPr>
          <w:p w14:paraId="24196283" w14:textId="77777777" w:rsidR="007F2538" w:rsidRDefault="007F2538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780FD5B0" w14:textId="77777777" w:rsidR="007F2538" w:rsidRDefault="007F2538" w:rsidP="007F2538"/>
    <w:p w14:paraId="1285AB44" w14:textId="77777777" w:rsidR="007F2538" w:rsidRDefault="007F2538" w:rsidP="007F2538"/>
    <w:p w14:paraId="578A54F1" w14:textId="77777777" w:rsidR="007F2538" w:rsidRPr="00917427" w:rsidRDefault="007F2538" w:rsidP="007F2538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RP-231663</w:t>
      </w:r>
      <w:r>
        <w:rPr>
          <w:b/>
          <w:i/>
          <w:noProof/>
          <w:sz w:val="28"/>
        </w:rPr>
        <w:fldChar w:fldCharType="end"/>
      </w:r>
    </w:p>
    <w:p w14:paraId="70E996F6" w14:textId="77777777" w:rsidR="007F2538" w:rsidRPr="00784730" w:rsidRDefault="007F2538" w:rsidP="007F2538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4C514D68" w14:textId="77777777" w:rsidR="007F2538" w:rsidRPr="00050554" w:rsidRDefault="007F2538" w:rsidP="007F2538">
      <w:pPr>
        <w:rPr>
          <w:rFonts w:ascii="Arial" w:hAnsi="Arial" w:cs="Arial"/>
          <w:b/>
          <w:bCs/>
          <w:lang w:val="en-US"/>
        </w:rPr>
      </w:pPr>
    </w:p>
    <w:p w14:paraId="66137A4D" w14:textId="77777777" w:rsidR="007F2538" w:rsidRDefault="007F2538" w:rsidP="007F25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1447CEEA" w14:textId="77777777" w:rsidR="007F2538" w:rsidRPr="00E145B1" w:rsidRDefault="007F2538" w:rsidP="007F253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Support of reduced capability NR devices (NR_redcap_plus_ARCH-UEConTest) (Batch 4)</w:t>
      </w:r>
      <w:r>
        <w:rPr>
          <w:rFonts w:ascii="Arial" w:hAnsi="Arial" w:cs="Arial"/>
          <w:b/>
          <w:bCs/>
        </w:rPr>
        <w:fldChar w:fldCharType="end"/>
      </w:r>
    </w:p>
    <w:p w14:paraId="21D9B2EA" w14:textId="77777777" w:rsidR="007F2538" w:rsidRDefault="007F2538" w:rsidP="007F25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13.3.20</w:t>
      </w:r>
      <w:r>
        <w:rPr>
          <w:rFonts w:ascii="Arial" w:hAnsi="Arial" w:cs="Arial"/>
          <w:b/>
          <w:bCs/>
        </w:rPr>
        <w:fldChar w:fldCharType="end"/>
      </w:r>
    </w:p>
    <w:p w14:paraId="37B16E8F" w14:textId="77777777" w:rsidR="007F2538" w:rsidRDefault="007F2538" w:rsidP="007F25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CEB3C97" w14:textId="77777777" w:rsidR="007F2538" w:rsidRDefault="007F2538" w:rsidP="007F253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780421F" w14:textId="77777777" w:rsidR="007F2538" w:rsidRPr="004E535C" w:rsidRDefault="007F2538" w:rsidP="007F25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F2538" w:rsidRPr="004E535C" w14:paraId="5AA5B672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E759439" w14:textId="77777777" w:rsidR="007F2538" w:rsidRPr="00BF1EB6" w:rsidRDefault="007F2538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FC43D4D" w14:textId="77777777" w:rsidR="007F2538" w:rsidRPr="00BF1EB6" w:rsidRDefault="007F2538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67090B6" w14:textId="77777777" w:rsidR="007F2538" w:rsidRPr="00BF1EB6" w:rsidRDefault="007F2538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76C5282" w14:textId="77777777" w:rsidR="007F2538" w:rsidRPr="00BF1EB6" w:rsidRDefault="007F2538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1A62E81" w14:textId="77777777" w:rsidR="007F2538" w:rsidRPr="00BF1EB6" w:rsidRDefault="007F2538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F52C648" w14:textId="77777777" w:rsidR="007F2538" w:rsidRPr="00BF1EB6" w:rsidRDefault="007F2538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58D9392" w14:textId="77777777" w:rsidR="007F2538" w:rsidRPr="00BF1EB6" w:rsidRDefault="007F2538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3631297" w14:textId="77777777" w:rsidR="007F2538" w:rsidRPr="00BF1EB6" w:rsidRDefault="007F2538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ACD20CB" w14:textId="77777777" w:rsidR="007F2538" w:rsidRPr="00BF1EB6" w:rsidRDefault="007F2538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A6FE1FC" w14:textId="77777777" w:rsidR="007F2538" w:rsidRPr="00BF1EB6" w:rsidRDefault="007F2538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13D835F" w14:textId="77777777" w:rsidR="007F2538" w:rsidRPr="00BF1EB6" w:rsidRDefault="007F2538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FE5B2E6" w14:textId="77777777" w:rsidR="007F2538" w:rsidRPr="00BF1EB6" w:rsidRDefault="007F2538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A0CDDCB" w14:textId="77777777" w:rsidR="007F2538" w:rsidRPr="00BF1EB6" w:rsidRDefault="007F2538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F2538" w14:paraId="11ACEB54" w14:textId="77777777" w:rsidTr="00096385">
        <w:tc>
          <w:tcPr>
            <w:tcW w:w="879" w:type="dxa"/>
          </w:tcPr>
          <w:p w14:paraId="22551D71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6572C5A" w14:textId="77777777" w:rsidR="007F2538" w:rsidRDefault="007F2538" w:rsidP="00096385">
            <w:r>
              <w:rPr>
                <w:sz w:val="16"/>
                <w:szCs w:val="16"/>
              </w:rPr>
              <w:t>2466</w:t>
            </w:r>
          </w:p>
        </w:tc>
        <w:tc>
          <w:tcPr>
            <w:tcW w:w="517" w:type="dxa"/>
          </w:tcPr>
          <w:p w14:paraId="494D4A4B" w14:textId="77777777" w:rsidR="007F2538" w:rsidRDefault="007F2538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527F1AB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86EFF77" w14:textId="77777777" w:rsidR="007F2538" w:rsidRDefault="007F2538" w:rsidP="00096385">
            <w:r>
              <w:rPr>
                <w:sz w:val="16"/>
                <w:szCs w:val="16"/>
              </w:rPr>
              <w:t>Correction of RedCap test case 16.6.1.7 and 16.6.1.11</w:t>
            </w:r>
          </w:p>
        </w:tc>
        <w:tc>
          <w:tcPr>
            <w:tcW w:w="517" w:type="dxa"/>
          </w:tcPr>
          <w:p w14:paraId="354B69F9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2D44F5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8BB3A21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1B1D6A2" w14:textId="77777777" w:rsidR="007F2538" w:rsidRDefault="007F2538" w:rsidP="00096385">
            <w:r>
              <w:rPr>
                <w:sz w:val="16"/>
                <w:szCs w:val="16"/>
              </w:rPr>
              <w:t>R5-235695</w:t>
            </w:r>
          </w:p>
        </w:tc>
        <w:tc>
          <w:tcPr>
            <w:tcW w:w="1597" w:type="dxa"/>
          </w:tcPr>
          <w:p w14:paraId="2E83EC1B" w14:textId="77777777" w:rsidR="007F2538" w:rsidRDefault="007F2538" w:rsidP="00096385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 w14:paraId="160586D4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D121D46" w14:textId="77777777" w:rsidR="007F2538" w:rsidRDefault="007F2538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F9F15A" w14:textId="77777777" w:rsidR="007F2538" w:rsidRDefault="007F2538" w:rsidP="00096385">
            <w:pPr>
              <w:rPr>
                <w:sz w:val="16"/>
                <w:szCs w:val="16"/>
              </w:rPr>
            </w:pPr>
          </w:p>
        </w:tc>
      </w:tr>
      <w:tr w:rsidR="007F2538" w14:paraId="4E5E92B7" w14:textId="77777777" w:rsidTr="00096385">
        <w:tc>
          <w:tcPr>
            <w:tcW w:w="879" w:type="dxa"/>
          </w:tcPr>
          <w:p w14:paraId="31CCC311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7643CF1" w14:textId="77777777" w:rsidR="007F2538" w:rsidRDefault="007F2538" w:rsidP="00096385">
            <w:r>
              <w:rPr>
                <w:sz w:val="16"/>
                <w:szCs w:val="16"/>
              </w:rPr>
              <w:t>2475</w:t>
            </w:r>
          </w:p>
        </w:tc>
        <w:tc>
          <w:tcPr>
            <w:tcW w:w="517" w:type="dxa"/>
          </w:tcPr>
          <w:p w14:paraId="7B82B440" w14:textId="77777777" w:rsidR="007F2538" w:rsidRDefault="007F2538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49FF1F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1CD3C7B" w14:textId="77777777" w:rsidR="007F2538" w:rsidRDefault="007F2538" w:rsidP="00096385">
            <w:r>
              <w:rPr>
                <w:sz w:val="16"/>
                <w:szCs w:val="16"/>
              </w:rPr>
              <w:t>Core spec alignment for Redcap test case 16.5.1.5, 16.5.1.6, 16.5.2.3, 16.5.3.2.1 and 16.5.3.2.2</w:t>
            </w:r>
          </w:p>
        </w:tc>
        <w:tc>
          <w:tcPr>
            <w:tcW w:w="517" w:type="dxa"/>
          </w:tcPr>
          <w:p w14:paraId="0995E399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491ECD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E2F7D7B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EEDBDD0" w14:textId="77777777" w:rsidR="007F2538" w:rsidRDefault="007F2538" w:rsidP="00096385">
            <w:r>
              <w:rPr>
                <w:sz w:val="16"/>
                <w:szCs w:val="16"/>
              </w:rPr>
              <w:t>R5-235881</w:t>
            </w:r>
          </w:p>
        </w:tc>
        <w:tc>
          <w:tcPr>
            <w:tcW w:w="1597" w:type="dxa"/>
          </w:tcPr>
          <w:p w14:paraId="51979E24" w14:textId="77777777" w:rsidR="007F2538" w:rsidRDefault="007F2538" w:rsidP="00096385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 w14:paraId="409AB327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9D7C47A" w14:textId="77777777" w:rsidR="007F2538" w:rsidRDefault="007F2538" w:rsidP="00096385">
            <w:r>
              <w:rPr>
                <w:sz w:val="16"/>
                <w:szCs w:val="16"/>
              </w:rPr>
              <w:t>16.5.1.5, 16.5.1.6, 16.5.2.3, 16.5.3.2.1, 16.5.3.2.2</w:t>
            </w:r>
          </w:p>
        </w:tc>
        <w:tc>
          <w:tcPr>
            <w:tcW w:w="998" w:type="dxa"/>
          </w:tcPr>
          <w:p w14:paraId="35991F9D" w14:textId="77777777" w:rsidR="007F2538" w:rsidRDefault="007F2538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F2538" w14:paraId="6F258D74" w14:textId="77777777" w:rsidTr="00096385">
        <w:tc>
          <w:tcPr>
            <w:tcW w:w="879" w:type="dxa"/>
          </w:tcPr>
          <w:p w14:paraId="1D2F57AA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C42DECA" w14:textId="77777777" w:rsidR="007F2538" w:rsidRDefault="007F2538" w:rsidP="00096385">
            <w:r>
              <w:rPr>
                <w:sz w:val="16"/>
                <w:szCs w:val="16"/>
              </w:rPr>
              <w:t>2536</w:t>
            </w:r>
          </w:p>
        </w:tc>
        <w:tc>
          <w:tcPr>
            <w:tcW w:w="517" w:type="dxa"/>
          </w:tcPr>
          <w:p w14:paraId="6C69B08A" w14:textId="77777777" w:rsidR="007F2538" w:rsidRDefault="007F2538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DA69113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A1851F4" w14:textId="77777777" w:rsidR="007F2538" w:rsidRDefault="007F2538" w:rsidP="00096385">
            <w:r>
              <w:rPr>
                <w:sz w:val="16"/>
                <w:szCs w:val="16"/>
              </w:rPr>
              <w:t>Correction to Annex F for RedCap RRM TCs</w:t>
            </w:r>
          </w:p>
        </w:tc>
        <w:tc>
          <w:tcPr>
            <w:tcW w:w="517" w:type="dxa"/>
          </w:tcPr>
          <w:p w14:paraId="420CE57E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CCE32D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633E500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FE51EEB" w14:textId="77777777" w:rsidR="007F2538" w:rsidRDefault="007F2538" w:rsidP="00096385">
            <w:r>
              <w:rPr>
                <w:sz w:val="16"/>
                <w:szCs w:val="16"/>
              </w:rPr>
              <w:t>R5-235724</w:t>
            </w:r>
          </w:p>
        </w:tc>
        <w:tc>
          <w:tcPr>
            <w:tcW w:w="1597" w:type="dxa"/>
          </w:tcPr>
          <w:p w14:paraId="43E0091E" w14:textId="77777777" w:rsidR="007F2538" w:rsidRDefault="007F2538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4CAA589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D3D1FE1" w14:textId="77777777" w:rsidR="007F2538" w:rsidRDefault="007F2538" w:rsidP="00096385">
            <w:r>
              <w:rPr>
                <w:sz w:val="16"/>
                <w:szCs w:val="16"/>
              </w:rPr>
              <w:t>F.1.1.2, F.1.3.2</w:t>
            </w:r>
          </w:p>
        </w:tc>
        <w:tc>
          <w:tcPr>
            <w:tcW w:w="998" w:type="dxa"/>
          </w:tcPr>
          <w:p w14:paraId="5CFCF3E5" w14:textId="77777777" w:rsidR="007F2538" w:rsidRDefault="007F2538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7F2538" w14:paraId="74B395C1" w14:textId="77777777" w:rsidTr="00096385">
        <w:tc>
          <w:tcPr>
            <w:tcW w:w="879" w:type="dxa"/>
          </w:tcPr>
          <w:p w14:paraId="0EB07F40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40E6124" w14:textId="77777777" w:rsidR="007F2538" w:rsidRDefault="007F2538" w:rsidP="00096385">
            <w:r>
              <w:rPr>
                <w:sz w:val="16"/>
                <w:szCs w:val="16"/>
              </w:rPr>
              <w:t>2562</w:t>
            </w:r>
          </w:p>
        </w:tc>
        <w:tc>
          <w:tcPr>
            <w:tcW w:w="517" w:type="dxa"/>
          </w:tcPr>
          <w:p w14:paraId="56B15FF8" w14:textId="77777777" w:rsidR="007F2538" w:rsidRDefault="007F2538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DBB8847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E680E2B" w14:textId="77777777" w:rsidR="007F2538" w:rsidRDefault="007F2538" w:rsidP="00096385">
            <w:r>
              <w:rPr>
                <w:sz w:val="16"/>
                <w:szCs w:val="16"/>
              </w:rPr>
              <w:t>Update to stationary measurement idle mode RedCap tests</w:t>
            </w:r>
          </w:p>
        </w:tc>
        <w:tc>
          <w:tcPr>
            <w:tcW w:w="517" w:type="dxa"/>
          </w:tcPr>
          <w:p w14:paraId="08F46390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9C39EC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E66C576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7B21896" w14:textId="77777777" w:rsidR="007F2538" w:rsidRDefault="007F2538" w:rsidP="00096385">
            <w:r>
              <w:rPr>
                <w:sz w:val="16"/>
                <w:szCs w:val="16"/>
              </w:rPr>
              <w:t>R5-235696</w:t>
            </w:r>
          </w:p>
        </w:tc>
        <w:tc>
          <w:tcPr>
            <w:tcW w:w="1597" w:type="dxa"/>
          </w:tcPr>
          <w:p w14:paraId="7665E85D" w14:textId="77777777" w:rsidR="007F2538" w:rsidRDefault="007F2538" w:rsidP="00096385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3E9028A1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B73713F" w14:textId="77777777" w:rsidR="007F2538" w:rsidRDefault="007F2538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CC3FAC" w14:textId="77777777" w:rsidR="007F2538" w:rsidRDefault="007F2538" w:rsidP="00096385">
            <w:pPr>
              <w:rPr>
                <w:sz w:val="16"/>
                <w:szCs w:val="16"/>
              </w:rPr>
            </w:pPr>
          </w:p>
        </w:tc>
      </w:tr>
      <w:tr w:rsidR="007F2538" w14:paraId="249862F1" w14:textId="77777777" w:rsidTr="00096385">
        <w:tc>
          <w:tcPr>
            <w:tcW w:w="879" w:type="dxa"/>
          </w:tcPr>
          <w:p w14:paraId="2884F903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051B126" w14:textId="77777777" w:rsidR="007F2538" w:rsidRDefault="007F2538" w:rsidP="00096385">
            <w:r>
              <w:rPr>
                <w:sz w:val="16"/>
                <w:szCs w:val="16"/>
              </w:rPr>
              <w:t>2592</w:t>
            </w:r>
          </w:p>
        </w:tc>
        <w:tc>
          <w:tcPr>
            <w:tcW w:w="517" w:type="dxa"/>
          </w:tcPr>
          <w:p w14:paraId="2905B61A" w14:textId="77777777" w:rsidR="007F2538" w:rsidRDefault="007F2538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27DF3B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3ABC7D5" w14:textId="77777777" w:rsidR="007F2538" w:rsidRDefault="007F2538" w:rsidP="00096385">
            <w:r>
              <w:rPr>
                <w:sz w:val="16"/>
                <w:szCs w:val="16"/>
              </w:rPr>
              <w:t>Removal of square brackets from test paramters of RedCap test cases</w:t>
            </w:r>
          </w:p>
        </w:tc>
        <w:tc>
          <w:tcPr>
            <w:tcW w:w="517" w:type="dxa"/>
          </w:tcPr>
          <w:p w14:paraId="101DF15A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C0BB4C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7DE35E3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2C63927" w14:textId="77777777" w:rsidR="007F2538" w:rsidRDefault="007F2538" w:rsidP="00096385">
            <w:r>
              <w:rPr>
                <w:sz w:val="16"/>
                <w:szCs w:val="16"/>
              </w:rPr>
              <w:t>R5-235882</w:t>
            </w:r>
          </w:p>
        </w:tc>
        <w:tc>
          <w:tcPr>
            <w:tcW w:w="1597" w:type="dxa"/>
          </w:tcPr>
          <w:p w14:paraId="198B7865" w14:textId="77777777" w:rsidR="007F2538" w:rsidRDefault="007F2538" w:rsidP="00096385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16966B66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3A2DE14" w14:textId="77777777" w:rsidR="007F2538" w:rsidRDefault="007F2538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A2E7DAF" w14:textId="77777777" w:rsidR="007F2538" w:rsidRDefault="007F2538" w:rsidP="00096385">
            <w:pPr>
              <w:rPr>
                <w:sz w:val="16"/>
                <w:szCs w:val="16"/>
              </w:rPr>
            </w:pPr>
          </w:p>
        </w:tc>
      </w:tr>
      <w:tr w:rsidR="007F2538" w14:paraId="53C7586D" w14:textId="77777777" w:rsidTr="00096385">
        <w:tc>
          <w:tcPr>
            <w:tcW w:w="879" w:type="dxa"/>
          </w:tcPr>
          <w:p w14:paraId="05186C28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4F9DB47" w14:textId="77777777" w:rsidR="007F2538" w:rsidRDefault="007F2538" w:rsidP="00096385">
            <w:r>
              <w:rPr>
                <w:sz w:val="16"/>
                <w:szCs w:val="16"/>
              </w:rPr>
              <w:t>2596</w:t>
            </w:r>
          </w:p>
        </w:tc>
        <w:tc>
          <w:tcPr>
            <w:tcW w:w="517" w:type="dxa"/>
          </w:tcPr>
          <w:p w14:paraId="505DF4BB" w14:textId="77777777" w:rsidR="007F2538" w:rsidRDefault="007F2538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827DC7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C201EF3" w14:textId="77777777" w:rsidR="007F2538" w:rsidRDefault="007F2538" w:rsidP="00096385">
            <w:r>
              <w:rPr>
                <w:sz w:val="16"/>
                <w:szCs w:val="16"/>
              </w:rPr>
              <w:t>Correction to RedCap Event triggered measurement test cases</w:t>
            </w:r>
          </w:p>
        </w:tc>
        <w:tc>
          <w:tcPr>
            <w:tcW w:w="517" w:type="dxa"/>
          </w:tcPr>
          <w:p w14:paraId="47501A15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056E3E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6633FD3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89472CB" w14:textId="77777777" w:rsidR="007F2538" w:rsidRDefault="007F2538" w:rsidP="00096385">
            <w:r>
              <w:rPr>
                <w:sz w:val="16"/>
                <w:szCs w:val="16"/>
              </w:rPr>
              <w:t>R5-234924</w:t>
            </w:r>
          </w:p>
        </w:tc>
        <w:tc>
          <w:tcPr>
            <w:tcW w:w="1597" w:type="dxa"/>
          </w:tcPr>
          <w:p w14:paraId="3204BA3A" w14:textId="77777777" w:rsidR="007F2538" w:rsidRDefault="007F2538" w:rsidP="00096385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7A690CCC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B1CE41F" w14:textId="77777777" w:rsidR="007F2538" w:rsidRDefault="007F2538" w:rsidP="00096385">
            <w:r>
              <w:rPr>
                <w:sz w:val="16"/>
                <w:szCs w:val="16"/>
              </w:rPr>
              <w:t>16.6.1.4, 16.6.1.5, 16.6.1.6, 16.6.1.7, 16.6.1.8, 16.6.1.11, 16.6.1.12</w:t>
            </w:r>
          </w:p>
        </w:tc>
        <w:tc>
          <w:tcPr>
            <w:tcW w:w="998" w:type="dxa"/>
          </w:tcPr>
          <w:p w14:paraId="0E685667" w14:textId="77777777" w:rsidR="007F2538" w:rsidRDefault="007F2538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F2538" w14:paraId="7EE3086A" w14:textId="77777777" w:rsidTr="00096385">
        <w:tc>
          <w:tcPr>
            <w:tcW w:w="879" w:type="dxa"/>
          </w:tcPr>
          <w:p w14:paraId="2198317B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6AEF407" w14:textId="77777777" w:rsidR="007F2538" w:rsidRDefault="007F2538" w:rsidP="00096385">
            <w:r>
              <w:rPr>
                <w:sz w:val="16"/>
                <w:szCs w:val="16"/>
              </w:rPr>
              <w:t>2597</w:t>
            </w:r>
          </w:p>
        </w:tc>
        <w:tc>
          <w:tcPr>
            <w:tcW w:w="517" w:type="dxa"/>
          </w:tcPr>
          <w:p w14:paraId="60D4A129" w14:textId="77777777" w:rsidR="007F2538" w:rsidRDefault="007F2538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8377BF5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39B4C94" w14:textId="77777777" w:rsidR="007F2538" w:rsidRDefault="007F2538" w:rsidP="00096385">
            <w:r>
              <w:rPr>
                <w:sz w:val="16"/>
                <w:szCs w:val="16"/>
              </w:rPr>
              <w:t>Correction to CORESET RMC settings in 16.6.1.8</w:t>
            </w:r>
          </w:p>
        </w:tc>
        <w:tc>
          <w:tcPr>
            <w:tcW w:w="517" w:type="dxa"/>
          </w:tcPr>
          <w:p w14:paraId="57D5BD27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C676E1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1CB7D4B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6925AC5" w14:textId="77777777" w:rsidR="007F2538" w:rsidRDefault="007F2538" w:rsidP="00096385">
            <w:r>
              <w:rPr>
                <w:sz w:val="16"/>
                <w:szCs w:val="16"/>
              </w:rPr>
              <w:t>R5-235883</w:t>
            </w:r>
          </w:p>
        </w:tc>
        <w:tc>
          <w:tcPr>
            <w:tcW w:w="1597" w:type="dxa"/>
          </w:tcPr>
          <w:p w14:paraId="67B11E12" w14:textId="77777777" w:rsidR="007F2538" w:rsidRDefault="007F2538" w:rsidP="00096385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10DB75AE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E3E3F38" w14:textId="77777777" w:rsidR="007F2538" w:rsidRDefault="007F2538" w:rsidP="00096385">
            <w:r>
              <w:rPr>
                <w:sz w:val="16"/>
                <w:szCs w:val="16"/>
              </w:rPr>
              <w:t>16.6.1.8</w:t>
            </w:r>
          </w:p>
        </w:tc>
        <w:tc>
          <w:tcPr>
            <w:tcW w:w="998" w:type="dxa"/>
          </w:tcPr>
          <w:p w14:paraId="450C2B39" w14:textId="77777777" w:rsidR="007F2538" w:rsidRDefault="007F2538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F2538" w14:paraId="2C93ECB1" w14:textId="77777777" w:rsidTr="00096385">
        <w:tc>
          <w:tcPr>
            <w:tcW w:w="879" w:type="dxa"/>
          </w:tcPr>
          <w:p w14:paraId="66C6BB1F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10594C3" w14:textId="77777777" w:rsidR="007F2538" w:rsidRDefault="007F2538" w:rsidP="00096385">
            <w:r>
              <w:rPr>
                <w:sz w:val="16"/>
                <w:szCs w:val="16"/>
              </w:rPr>
              <w:t>2609</w:t>
            </w:r>
          </w:p>
        </w:tc>
        <w:tc>
          <w:tcPr>
            <w:tcW w:w="517" w:type="dxa"/>
          </w:tcPr>
          <w:p w14:paraId="7E28EA62" w14:textId="77777777" w:rsidR="007F2538" w:rsidRDefault="007F2538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2B4A106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921A8D" w14:textId="77777777" w:rsidR="007F2538" w:rsidRDefault="007F2538" w:rsidP="00096385">
            <w:r>
              <w:rPr>
                <w:sz w:val="16"/>
                <w:szCs w:val="16"/>
              </w:rPr>
              <w:t>Correction of NR SA FR1 Cell reselection RedCap test case 16.1.1.3 including test tolerance</w:t>
            </w:r>
          </w:p>
        </w:tc>
        <w:tc>
          <w:tcPr>
            <w:tcW w:w="517" w:type="dxa"/>
          </w:tcPr>
          <w:p w14:paraId="0E1175FC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E7F819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425AFB9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4D3217A" w14:textId="77777777" w:rsidR="007F2538" w:rsidRDefault="007F2538" w:rsidP="00096385">
            <w:r>
              <w:rPr>
                <w:sz w:val="16"/>
                <w:szCs w:val="16"/>
              </w:rPr>
              <w:t>R5-235725</w:t>
            </w:r>
          </w:p>
        </w:tc>
        <w:tc>
          <w:tcPr>
            <w:tcW w:w="1597" w:type="dxa"/>
          </w:tcPr>
          <w:p w14:paraId="52B813EB" w14:textId="77777777" w:rsidR="007F2538" w:rsidRDefault="007F2538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AE10CF6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6BB3D78" w14:textId="77777777" w:rsidR="007F2538" w:rsidRDefault="007F2538" w:rsidP="00096385">
            <w:r>
              <w:rPr>
                <w:sz w:val="16"/>
                <w:szCs w:val="16"/>
              </w:rPr>
              <w:t>16.1.1.3</w:t>
            </w:r>
          </w:p>
        </w:tc>
        <w:tc>
          <w:tcPr>
            <w:tcW w:w="998" w:type="dxa"/>
          </w:tcPr>
          <w:p w14:paraId="7831E10F" w14:textId="77777777" w:rsidR="007F2538" w:rsidRDefault="007F2538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F2538" w14:paraId="5B83F11A" w14:textId="77777777" w:rsidTr="00096385">
        <w:tc>
          <w:tcPr>
            <w:tcW w:w="879" w:type="dxa"/>
          </w:tcPr>
          <w:p w14:paraId="41EC2009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A95DC07" w14:textId="77777777" w:rsidR="007F2538" w:rsidRDefault="007F2538" w:rsidP="00096385">
            <w:r>
              <w:rPr>
                <w:sz w:val="16"/>
                <w:szCs w:val="16"/>
              </w:rPr>
              <w:t>2611</w:t>
            </w:r>
          </w:p>
        </w:tc>
        <w:tc>
          <w:tcPr>
            <w:tcW w:w="517" w:type="dxa"/>
          </w:tcPr>
          <w:p w14:paraId="0226BB75" w14:textId="77777777" w:rsidR="007F2538" w:rsidRDefault="007F2538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2F232D9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958347" w14:textId="77777777" w:rsidR="007F2538" w:rsidRDefault="007F2538" w:rsidP="00096385">
            <w:r>
              <w:rPr>
                <w:sz w:val="16"/>
                <w:szCs w:val="16"/>
              </w:rPr>
              <w:t>Correction of NR SA FR1 Cell reselection RedCap test case 16.1.1.7 including test tolerance</w:t>
            </w:r>
          </w:p>
        </w:tc>
        <w:tc>
          <w:tcPr>
            <w:tcW w:w="517" w:type="dxa"/>
          </w:tcPr>
          <w:p w14:paraId="42DA2079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1C8817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29DB4CB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72DB2CE" w14:textId="77777777" w:rsidR="007F2538" w:rsidRDefault="007F2538" w:rsidP="00096385">
            <w:r>
              <w:rPr>
                <w:sz w:val="16"/>
                <w:szCs w:val="16"/>
              </w:rPr>
              <w:t>R5-235727</w:t>
            </w:r>
          </w:p>
        </w:tc>
        <w:tc>
          <w:tcPr>
            <w:tcW w:w="1597" w:type="dxa"/>
          </w:tcPr>
          <w:p w14:paraId="1F314169" w14:textId="77777777" w:rsidR="007F2538" w:rsidRDefault="007F2538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FA711F1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7681841" w14:textId="77777777" w:rsidR="007F2538" w:rsidRDefault="007F2538" w:rsidP="00096385">
            <w:r>
              <w:rPr>
                <w:sz w:val="16"/>
                <w:szCs w:val="16"/>
              </w:rPr>
              <w:t>16.1.1.7</w:t>
            </w:r>
          </w:p>
        </w:tc>
        <w:tc>
          <w:tcPr>
            <w:tcW w:w="998" w:type="dxa"/>
          </w:tcPr>
          <w:p w14:paraId="3F7736F3" w14:textId="77777777" w:rsidR="007F2538" w:rsidRDefault="007F2538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F2538" w14:paraId="7166AC73" w14:textId="77777777" w:rsidTr="00096385">
        <w:tc>
          <w:tcPr>
            <w:tcW w:w="879" w:type="dxa"/>
          </w:tcPr>
          <w:p w14:paraId="6FC550B4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FB5F68F" w14:textId="77777777" w:rsidR="007F2538" w:rsidRDefault="007F2538" w:rsidP="00096385">
            <w:r>
              <w:rPr>
                <w:sz w:val="16"/>
                <w:szCs w:val="16"/>
              </w:rPr>
              <w:t>2612</w:t>
            </w:r>
          </w:p>
        </w:tc>
        <w:tc>
          <w:tcPr>
            <w:tcW w:w="517" w:type="dxa"/>
          </w:tcPr>
          <w:p w14:paraId="02C0BED1" w14:textId="77777777" w:rsidR="007F2538" w:rsidRDefault="007F2538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7651CF0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D13E1D5" w14:textId="77777777" w:rsidR="007F2538" w:rsidRDefault="007F2538" w:rsidP="00096385">
            <w:r>
              <w:rPr>
                <w:sz w:val="16"/>
                <w:szCs w:val="16"/>
              </w:rPr>
              <w:t>Correction of NR SA FR1 - E-UTRA Cell reselection RedCap test case 16.1.2.1 including test tolerance</w:t>
            </w:r>
          </w:p>
        </w:tc>
        <w:tc>
          <w:tcPr>
            <w:tcW w:w="517" w:type="dxa"/>
          </w:tcPr>
          <w:p w14:paraId="3ECB6D2A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27B45C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73EE792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3467DB7" w14:textId="77777777" w:rsidR="007F2538" w:rsidRDefault="007F2538" w:rsidP="00096385">
            <w:r>
              <w:rPr>
                <w:sz w:val="16"/>
                <w:szCs w:val="16"/>
              </w:rPr>
              <w:t>R5-235728</w:t>
            </w:r>
          </w:p>
        </w:tc>
        <w:tc>
          <w:tcPr>
            <w:tcW w:w="1597" w:type="dxa"/>
          </w:tcPr>
          <w:p w14:paraId="2251BFBB" w14:textId="77777777" w:rsidR="007F2538" w:rsidRDefault="007F2538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5353224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4D15450" w14:textId="77777777" w:rsidR="007F2538" w:rsidRDefault="007F2538" w:rsidP="00096385">
            <w:r>
              <w:rPr>
                <w:sz w:val="16"/>
                <w:szCs w:val="16"/>
              </w:rPr>
              <w:t>16.1.2.1</w:t>
            </w:r>
          </w:p>
        </w:tc>
        <w:tc>
          <w:tcPr>
            <w:tcW w:w="998" w:type="dxa"/>
          </w:tcPr>
          <w:p w14:paraId="7D9C549B" w14:textId="77777777" w:rsidR="007F2538" w:rsidRDefault="007F2538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F2538" w14:paraId="326F79E0" w14:textId="77777777" w:rsidTr="00096385">
        <w:tc>
          <w:tcPr>
            <w:tcW w:w="879" w:type="dxa"/>
          </w:tcPr>
          <w:p w14:paraId="0AF2B895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C9FE8E6" w14:textId="77777777" w:rsidR="007F2538" w:rsidRDefault="007F2538" w:rsidP="00096385">
            <w:r>
              <w:rPr>
                <w:sz w:val="16"/>
                <w:szCs w:val="16"/>
              </w:rPr>
              <w:t>2613</w:t>
            </w:r>
          </w:p>
        </w:tc>
        <w:tc>
          <w:tcPr>
            <w:tcW w:w="517" w:type="dxa"/>
          </w:tcPr>
          <w:p w14:paraId="3DB67EF2" w14:textId="77777777" w:rsidR="007F2538" w:rsidRDefault="007F2538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D30D705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5B58AC4" w14:textId="77777777" w:rsidR="007F2538" w:rsidRDefault="007F2538" w:rsidP="00096385">
            <w:r>
              <w:rPr>
                <w:sz w:val="16"/>
                <w:szCs w:val="16"/>
              </w:rPr>
              <w:t>Correction of NR SA FR1- E-UTRA Cell reselection RedCap test case 16.1.2.3 including test tolerance</w:t>
            </w:r>
          </w:p>
        </w:tc>
        <w:tc>
          <w:tcPr>
            <w:tcW w:w="517" w:type="dxa"/>
          </w:tcPr>
          <w:p w14:paraId="50998AFF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7633FA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AB4C168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36C8679" w14:textId="77777777" w:rsidR="007F2538" w:rsidRDefault="007F2538" w:rsidP="00096385">
            <w:r>
              <w:rPr>
                <w:sz w:val="16"/>
                <w:szCs w:val="16"/>
              </w:rPr>
              <w:t>R5-235729</w:t>
            </w:r>
          </w:p>
        </w:tc>
        <w:tc>
          <w:tcPr>
            <w:tcW w:w="1597" w:type="dxa"/>
          </w:tcPr>
          <w:p w14:paraId="256FCC0A" w14:textId="77777777" w:rsidR="007F2538" w:rsidRDefault="007F2538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CF36DAE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1C38214" w14:textId="77777777" w:rsidR="007F2538" w:rsidRDefault="007F2538" w:rsidP="00096385">
            <w:r>
              <w:rPr>
                <w:sz w:val="16"/>
                <w:szCs w:val="16"/>
              </w:rPr>
              <w:t>16.1.2.3</w:t>
            </w:r>
          </w:p>
        </w:tc>
        <w:tc>
          <w:tcPr>
            <w:tcW w:w="998" w:type="dxa"/>
          </w:tcPr>
          <w:p w14:paraId="34621940" w14:textId="77777777" w:rsidR="007F2538" w:rsidRDefault="007F2538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F2538" w14:paraId="2D466156" w14:textId="77777777" w:rsidTr="00096385">
        <w:tc>
          <w:tcPr>
            <w:tcW w:w="879" w:type="dxa"/>
          </w:tcPr>
          <w:p w14:paraId="79A3671B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CB763C2" w14:textId="77777777" w:rsidR="007F2538" w:rsidRDefault="007F2538" w:rsidP="00096385">
            <w:r>
              <w:rPr>
                <w:sz w:val="16"/>
                <w:szCs w:val="16"/>
              </w:rPr>
              <w:t>2614</w:t>
            </w:r>
          </w:p>
        </w:tc>
        <w:tc>
          <w:tcPr>
            <w:tcW w:w="517" w:type="dxa"/>
          </w:tcPr>
          <w:p w14:paraId="727AC125" w14:textId="77777777" w:rsidR="007F2538" w:rsidRDefault="007F2538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A50A711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326367B" w14:textId="77777777" w:rsidR="007F2538" w:rsidRDefault="007F2538" w:rsidP="00096385">
            <w:r>
              <w:rPr>
                <w:sz w:val="16"/>
                <w:szCs w:val="16"/>
              </w:rPr>
              <w:t>Correction of NR SA FR1- E-UTRA Cell reselection RedCap test case 16.1.2.5 including test tolerance</w:t>
            </w:r>
          </w:p>
        </w:tc>
        <w:tc>
          <w:tcPr>
            <w:tcW w:w="517" w:type="dxa"/>
          </w:tcPr>
          <w:p w14:paraId="5C04D776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CAAE59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A8F5610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7E57377" w14:textId="77777777" w:rsidR="007F2538" w:rsidRDefault="007F2538" w:rsidP="00096385">
            <w:r>
              <w:rPr>
                <w:sz w:val="16"/>
                <w:szCs w:val="16"/>
              </w:rPr>
              <w:t>R5-235884</w:t>
            </w:r>
          </w:p>
        </w:tc>
        <w:tc>
          <w:tcPr>
            <w:tcW w:w="1597" w:type="dxa"/>
          </w:tcPr>
          <w:p w14:paraId="288B52EE" w14:textId="77777777" w:rsidR="007F2538" w:rsidRDefault="007F2538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3F93EDE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BED8C4A" w14:textId="77777777" w:rsidR="007F2538" w:rsidRDefault="007F2538" w:rsidP="00096385">
            <w:r>
              <w:rPr>
                <w:sz w:val="16"/>
                <w:szCs w:val="16"/>
              </w:rPr>
              <w:t>16.1.2.5</w:t>
            </w:r>
          </w:p>
        </w:tc>
        <w:tc>
          <w:tcPr>
            <w:tcW w:w="998" w:type="dxa"/>
          </w:tcPr>
          <w:p w14:paraId="332BAADB" w14:textId="77777777" w:rsidR="007F2538" w:rsidRDefault="007F2538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F2538" w14:paraId="719C534E" w14:textId="77777777" w:rsidTr="00096385">
        <w:tc>
          <w:tcPr>
            <w:tcW w:w="879" w:type="dxa"/>
          </w:tcPr>
          <w:p w14:paraId="0010E88D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3B62791" w14:textId="77777777" w:rsidR="007F2538" w:rsidRDefault="007F2538" w:rsidP="00096385">
            <w:r>
              <w:rPr>
                <w:sz w:val="16"/>
                <w:szCs w:val="16"/>
              </w:rPr>
              <w:t>2615</w:t>
            </w:r>
          </w:p>
        </w:tc>
        <w:tc>
          <w:tcPr>
            <w:tcW w:w="517" w:type="dxa"/>
          </w:tcPr>
          <w:p w14:paraId="1E189DF3" w14:textId="77777777" w:rsidR="007F2538" w:rsidRDefault="007F2538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1704433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AF538F6" w14:textId="77777777" w:rsidR="007F2538" w:rsidRDefault="007F2538" w:rsidP="00096385">
            <w:r>
              <w:rPr>
                <w:sz w:val="16"/>
                <w:szCs w:val="16"/>
              </w:rPr>
              <w:t>Addition of NR Event triggered reporting test case 16.6.2.1 for RedCap UE</w:t>
            </w:r>
          </w:p>
        </w:tc>
        <w:tc>
          <w:tcPr>
            <w:tcW w:w="517" w:type="dxa"/>
          </w:tcPr>
          <w:p w14:paraId="6C970670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DEE50E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A06395B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BD327DB" w14:textId="77777777" w:rsidR="007F2538" w:rsidRDefault="007F2538" w:rsidP="00096385">
            <w:r>
              <w:rPr>
                <w:sz w:val="16"/>
                <w:szCs w:val="16"/>
              </w:rPr>
              <w:t>R5-235885</w:t>
            </w:r>
          </w:p>
        </w:tc>
        <w:tc>
          <w:tcPr>
            <w:tcW w:w="1597" w:type="dxa"/>
          </w:tcPr>
          <w:p w14:paraId="6EACE78E" w14:textId="77777777" w:rsidR="007F2538" w:rsidRDefault="007F2538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A3C1B1C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EE8E9FE" w14:textId="77777777" w:rsidR="007F2538" w:rsidRDefault="007F2538" w:rsidP="00096385">
            <w:r>
              <w:rPr>
                <w:sz w:val="16"/>
                <w:szCs w:val="16"/>
              </w:rPr>
              <w:t>16.6.2.1</w:t>
            </w:r>
          </w:p>
        </w:tc>
        <w:tc>
          <w:tcPr>
            <w:tcW w:w="998" w:type="dxa"/>
          </w:tcPr>
          <w:p w14:paraId="7865B9F8" w14:textId="77777777" w:rsidR="007F2538" w:rsidRDefault="007F2538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F2538" w14:paraId="04C834D0" w14:textId="77777777" w:rsidTr="00096385">
        <w:tc>
          <w:tcPr>
            <w:tcW w:w="879" w:type="dxa"/>
          </w:tcPr>
          <w:p w14:paraId="1534CD0D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5AB2CFD" w14:textId="77777777" w:rsidR="007F2538" w:rsidRDefault="007F2538" w:rsidP="00096385">
            <w:r>
              <w:rPr>
                <w:sz w:val="16"/>
                <w:szCs w:val="16"/>
              </w:rPr>
              <w:t>2616</w:t>
            </w:r>
          </w:p>
        </w:tc>
        <w:tc>
          <w:tcPr>
            <w:tcW w:w="517" w:type="dxa"/>
          </w:tcPr>
          <w:p w14:paraId="32E9A168" w14:textId="77777777" w:rsidR="007F2538" w:rsidRDefault="007F2538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7E1CECC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CC754E8" w14:textId="77777777" w:rsidR="007F2538" w:rsidRDefault="007F2538" w:rsidP="00096385">
            <w:r>
              <w:rPr>
                <w:sz w:val="16"/>
                <w:szCs w:val="16"/>
              </w:rPr>
              <w:t>Addition of NR Event triggered reporting test case 16.6.2.2 for RedCap UE</w:t>
            </w:r>
          </w:p>
        </w:tc>
        <w:tc>
          <w:tcPr>
            <w:tcW w:w="517" w:type="dxa"/>
          </w:tcPr>
          <w:p w14:paraId="4611183B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DB6202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34BA0A6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75EC370" w14:textId="77777777" w:rsidR="007F2538" w:rsidRDefault="007F2538" w:rsidP="00096385">
            <w:r>
              <w:rPr>
                <w:sz w:val="16"/>
                <w:szCs w:val="16"/>
              </w:rPr>
              <w:t>R5-235886</w:t>
            </w:r>
          </w:p>
        </w:tc>
        <w:tc>
          <w:tcPr>
            <w:tcW w:w="1597" w:type="dxa"/>
          </w:tcPr>
          <w:p w14:paraId="097C964D" w14:textId="77777777" w:rsidR="007F2538" w:rsidRDefault="007F2538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B9ED022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6A358C1" w14:textId="77777777" w:rsidR="007F2538" w:rsidRDefault="007F2538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390CAFE" w14:textId="77777777" w:rsidR="007F2538" w:rsidRDefault="007F2538" w:rsidP="00096385">
            <w:pPr>
              <w:rPr>
                <w:sz w:val="16"/>
                <w:szCs w:val="16"/>
              </w:rPr>
            </w:pPr>
          </w:p>
        </w:tc>
      </w:tr>
      <w:tr w:rsidR="007F2538" w14:paraId="5AD654A4" w14:textId="77777777" w:rsidTr="00096385">
        <w:tc>
          <w:tcPr>
            <w:tcW w:w="879" w:type="dxa"/>
          </w:tcPr>
          <w:p w14:paraId="0F9ECE6E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A6214A5" w14:textId="77777777" w:rsidR="007F2538" w:rsidRDefault="007F2538" w:rsidP="00096385">
            <w:r>
              <w:rPr>
                <w:sz w:val="16"/>
                <w:szCs w:val="16"/>
              </w:rPr>
              <w:t>2617</w:t>
            </w:r>
          </w:p>
        </w:tc>
        <w:tc>
          <w:tcPr>
            <w:tcW w:w="517" w:type="dxa"/>
          </w:tcPr>
          <w:p w14:paraId="7FBEF11A" w14:textId="77777777" w:rsidR="007F2538" w:rsidRDefault="007F2538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34799D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2A6FF4" w14:textId="77777777" w:rsidR="007F2538" w:rsidRDefault="007F2538" w:rsidP="00096385">
            <w:r>
              <w:rPr>
                <w:sz w:val="16"/>
                <w:szCs w:val="16"/>
              </w:rPr>
              <w:t>Addition of NR Event triggered reporting test case 16.6.2.3 for RedCap UE</w:t>
            </w:r>
          </w:p>
        </w:tc>
        <w:tc>
          <w:tcPr>
            <w:tcW w:w="517" w:type="dxa"/>
          </w:tcPr>
          <w:p w14:paraId="0215970C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504BB4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074EF8A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11665FD" w14:textId="77777777" w:rsidR="007F2538" w:rsidRDefault="007F2538" w:rsidP="00096385">
            <w:r>
              <w:rPr>
                <w:sz w:val="16"/>
                <w:szCs w:val="16"/>
              </w:rPr>
              <w:t>R5-235887</w:t>
            </w:r>
          </w:p>
        </w:tc>
        <w:tc>
          <w:tcPr>
            <w:tcW w:w="1597" w:type="dxa"/>
          </w:tcPr>
          <w:p w14:paraId="4353611E" w14:textId="77777777" w:rsidR="007F2538" w:rsidRDefault="007F2538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0C19D4D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EBC9845" w14:textId="77777777" w:rsidR="007F2538" w:rsidRDefault="007F2538" w:rsidP="00096385">
            <w:r>
              <w:rPr>
                <w:sz w:val="16"/>
                <w:szCs w:val="16"/>
              </w:rPr>
              <w:t>16.6.2.3</w:t>
            </w:r>
          </w:p>
        </w:tc>
        <w:tc>
          <w:tcPr>
            <w:tcW w:w="998" w:type="dxa"/>
          </w:tcPr>
          <w:p w14:paraId="342A6E4D" w14:textId="77777777" w:rsidR="007F2538" w:rsidRDefault="007F2538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F2538" w14:paraId="5DA85BE1" w14:textId="77777777" w:rsidTr="00096385">
        <w:tc>
          <w:tcPr>
            <w:tcW w:w="879" w:type="dxa"/>
          </w:tcPr>
          <w:p w14:paraId="6B79FB28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1A516BB" w14:textId="77777777" w:rsidR="007F2538" w:rsidRDefault="007F2538" w:rsidP="00096385">
            <w:r>
              <w:rPr>
                <w:sz w:val="16"/>
                <w:szCs w:val="16"/>
              </w:rPr>
              <w:t>2618</w:t>
            </w:r>
          </w:p>
        </w:tc>
        <w:tc>
          <w:tcPr>
            <w:tcW w:w="517" w:type="dxa"/>
          </w:tcPr>
          <w:p w14:paraId="7565DEAB" w14:textId="77777777" w:rsidR="007F2538" w:rsidRDefault="007F2538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1C450C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91D22C" w14:textId="77777777" w:rsidR="007F2538" w:rsidRDefault="007F2538" w:rsidP="00096385">
            <w:r>
              <w:rPr>
                <w:sz w:val="16"/>
                <w:szCs w:val="16"/>
              </w:rPr>
              <w:t>Addition of NR Event triggered reporting test case 16.6.2.4 for RedCap UE</w:t>
            </w:r>
          </w:p>
        </w:tc>
        <w:tc>
          <w:tcPr>
            <w:tcW w:w="517" w:type="dxa"/>
          </w:tcPr>
          <w:p w14:paraId="7038C2A4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8FF38E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97F70AB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912210B" w14:textId="77777777" w:rsidR="007F2538" w:rsidRDefault="007F2538" w:rsidP="00096385">
            <w:r>
              <w:rPr>
                <w:sz w:val="16"/>
                <w:szCs w:val="16"/>
              </w:rPr>
              <w:t>R5-235888</w:t>
            </w:r>
          </w:p>
        </w:tc>
        <w:tc>
          <w:tcPr>
            <w:tcW w:w="1597" w:type="dxa"/>
          </w:tcPr>
          <w:p w14:paraId="078A836F" w14:textId="77777777" w:rsidR="007F2538" w:rsidRDefault="007F2538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7E0E408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998F547" w14:textId="77777777" w:rsidR="007F2538" w:rsidRDefault="007F2538" w:rsidP="00096385">
            <w:r>
              <w:rPr>
                <w:sz w:val="16"/>
                <w:szCs w:val="16"/>
              </w:rPr>
              <w:t>16.6.2.4</w:t>
            </w:r>
          </w:p>
        </w:tc>
        <w:tc>
          <w:tcPr>
            <w:tcW w:w="998" w:type="dxa"/>
          </w:tcPr>
          <w:p w14:paraId="3C066DA0" w14:textId="77777777" w:rsidR="007F2538" w:rsidRDefault="007F2538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F2538" w14:paraId="68B8BB34" w14:textId="77777777" w:rsidTr="00096385">
        <w:tc>
          <w:tcPr>
            <w:tcW w:w="879" w:type="dxa"/>
          </w:tcPr>
          <w:p w14:paraId="1ED9AEE4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01726BD" w14:textId="77777777" w:rsidR="007F2538" w:rsidRDefault="007F2538" w:rsidP="00096385">
            <w:r>
              <w:rPr>
                <w:sz w:val="16"/>
                <w:szCs w:val="16"/>
              </w:rPr>
              <w:t>2621</w:t>
            </w:r>
          </w:p>
        </w:tc>
        <w:tc>
          <w:tcPr>
            <w:tcW w:w="517" w:type="dxa"/>
          </w:tcPr>
          <w:p w14:paraId="3335E632" w14:textId="77777777" w:rsidR="007F2538" w:rsidRDefault="007F2538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5CCD538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E1CA302" w14:textId="77777777" w:rsidR="007F2538" w:rsidRDefault="007F2538" w:rsidP="00096385">
            <w:r>
              <w:rPr>
                <w:sz w:val="16"/>
                <w:szCs w:val="16"/>
              </w:rPr>
              <w:t>Addition of NR Event triggered reporting test case 16.6.2.7 for RedCap UE</w:t>
            </w:r>
          </w:p>
        </w:tc>
        <w:tc>
          <w:tcPr>
            <w:tcW w:w="517" w:type="dxa"/>
          </w:tcPr>
          <w:p w14:paraId="7BA63926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EB5433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90A09DD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12914E3" w14:textId="77777777" w:rsidR="007F2538" w:rsidRDefault="007F2538" w:rsidP="00096385">
            <w:r>
              <w:rPr>
                <w:sz w:val="16"/>
                <w:szCs w:val="16"/>
              </w:rPr>
              <w:t>R5-235889</w:t>
            </w:r>
          </w:p>
        </w:tc>
        <w:tc>
          <w:tcPr>
            <w:tcW w:w="1597" w:type="dxa"/>
          </w:tcPr>
          <w:p w14:paraId="00132BC0" w14:textId="77777777" w:rsidR="007F2538" w:rsidRDefault="007F2538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A820BB6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A083057" w14:textId="77777777" w:rsidR="007F2538" w:rsidRDefault="007F2538" w:rsidP="00096385">
            <w:r>
              <w:rPr>
                <w:sz w:val="16"/>
                <w:szCs w:val="16"/>
              </w:rPr>
              <w:t>16.6.2.7</w:t>
            </w:r>
          </w:p>
        </w:tc>
        <w:tc>
          <w:tcPr>
            <w:tcW w:w="998" w:type="dxa"/>
          </w:tcPr>
          <w:p w14:paraId="57335E62" w14:textId="77777777" w:rsidR="007F2538" w:rsidRDefault="007F2538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F2538" w14:paraId="2E7DA66B" w14:textId="77777777" w:rsidTr="00096385">
        <w:tc>
          <w:tcPr>
            <w:tcW w:w="879" w:type="dxa"/>
          </w:tcPr>
          <w:p w14:paraId="11F29F6C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3DAAA6F" w14:textId="77777777" w:rsidR="007F2538" w:rsidRDefault="007F2538" w:rsidP="00096385">
            <w:r>
              <w:rPr>
                <w:sz w:val="16"/>
                <w:szCs w:val="16"/>
              </w:rPr>
              <w:t>2622</w:t>
            </w:r>
          </w:p>
        </w:tc>
        <w:tc>
          <w:tcPr>
            <w:tcW w:w="517" w:type="dxa"/>
          </w:tcPr>
          <w:p w14:paraId="16C920A5" w14:textId="77777777" w:rsidR="007F2538" w:rsidRDefault="007F2538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F615E2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7B264EE" w14:textId="77777777" w:rsidR="007F2538" w:rsidRDefault="007F2538" w:rsidP="00096385">
            <w:r>
              <w:rPr>
                <w:sz w:val="16"/>
                <w:szCs w:val="16"/>
              </w:rPr>
              <w:t>Addition of NR Event triggered reporting test case 16.6.2.8 for RedCap UE</w:t>
            </w:r>
          </w:p>
        </w:tc>
        <w:tc>
          <w:tcPr>
            <w:tcW w:w="517" w:type="dxa"/>
          </w:tcPr>
          <w:p w14:paraId="21D6D288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577D9A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C7A60C0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DDE7D7E" w14:textId="77777777" w:rsidR="007F2538" w:rsidRDefault="007F2538" w:rsidP="00096385">
            <w:r>
              <w:rPr>
                <w:sz w:val="16"/>
                <w:szCs w:val="16"/>
              </w:rPr>
              <w:t>R5-235890</w:t>
            </w:r>
          </w:p>
        </w:tc>
        <w:tc>
          <w:tcPr>
            <w:tcW w:w="1597" w:type="dxa"/>
          </w:tcPr>
          <w:p w14:paraId="1B811927" w14:textId="77777777" w:rsidR="007F2538" w:rsidRDefault="007F2538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2AEA07E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04FEBDF" w14:textId="77777777" w:rsidR="007F2538" w:rsidRDefault="007F2538" w:rsidP="00096385">
            <w:r>
              <w:rPr>
                <w:sz w:val="16"/>
                <w:szCs w:val="16"/>
              </w:rPr>
              <w:t>16.6.2.8</w:t>
            </w:r>
          </w:p>
        </w:tc>
        <w:tc>
          <w:tcPr>
            <w:tcW w:w="998" w:type="dxa"/>
          </w:tcPr>
          <w:p w14:paraId="5518ABA4" w14:textId="77777777" w:rsidR="007F2538" w:rsidRDefault="007F2538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F2538" w14:paraId="7CF48604" w14:textId="77777777" w:rsidTr="00096385">
        <w:tc>
          <w:tcPr>
            <w:tcW w:w="879" w:type="dxa"/>
          </w:tcPr>
          <w:p w14:paraId="256629AB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B5953F2" w14:textId="77777777" w:rsidR="007F2538" w:rsidRDefault="007F2538" w:rsidP="00096385">
            <w:r>
              <w:rPr>
                <w:sz w:val="16"/>
                <w:szCs w:val="16"/>
              </w:rPr>
              <w:t>2623</w:t>
            </w:r>
          </w:p>
        </w:tc>
        <w:tc>
          <w:tcPr>
            <w:tcW w:w="517" w:type="dxa"/>
          </w:tcPr>
          <w:p w14:paraId="0CF6480E" w14:textId="77777777" w:rsidR="007F2538" w:rsidRDefault="007F2538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36EC18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90C3899" w14:textId="77777777" w:rsidR="007F2538" w:rsidRDefault="007F2538" w:rsidP="00096385">
            <w:r>
              <w:rPr>
                <w:sz w:val="16"/>
                <w:szCs w:val="16"/>
              </w:rPr>
              <w:t>Addition of NR Event triggered reporting test case 16.6.2.9 for RedCap UE</w:t>
            </w:r>
          </w:p>
        </w:tc>
        <w:tc>
          <w:tcPr>
            <w:tcW w:w="517" w:type="dxa"/>
          </w:tcPr>
          <w:p w14:paraId="44E4244B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511B7F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598D790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392960A" w14:textId="77777777" w:rsidR="007F2538" w:rsidRDefault="007F2538" w:rsidP="00096385">
            <w:r>
              <w:rPr>
                <w:sz w:val="16"/>
                <w:szCs w:val="16"/>
              </w:rPr>
              <w:t>R5-234992</w:t>
            </w:r>
          </w:p>
        </w:tc>
        <w:tc>
          <w:tcPr>
            <w:tcW w:w="1597" w:type="dxa"/>
          </w:tcPr>
          <w:p w14:paraId="1992D899" w14:textId="77777777" w:rsidR="007F2538" w:rsidRDefault="007F2538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18C2CB1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99B443C" w14:textId="77777777" w:rsidR="007F2538" w:rsidRDefault="007F2538" w:rsidP="00096385">
            <w:r>
              <w:rPr>
                <w:sz w:val="16"/>
                <w:szCs w:val="16"/>
              </w:rPr>
              <w:t>16.6.2.9</w:t>
            </w:r>
          </w:p>
        </w:tc>
        <w:tc>
          <w:tcPr>
            <w:tcW w:w="998" w:type="dxa"/>
          </w:tcPr>
          <w:p w14:paraId="0495AC02" w14:textId="77777777" w:rsidR="007F2538" w:rsidRDefault="007F2538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F2538" w14:paraId="22313F54" w14:textId="77777777" w:rsidTr="00096385">
        <w:tc>
          <w:tcPr>
            <w:tcW w:w="879" w:type="dxa"/>
          </w:tcPr>
          <w:p w14:paraId="4BC6379F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E50A575" w14:textId="77777777" w:rsidR="007F2538" w:rsidRDefault="007F2538" w:rsidP="00096385">
            <w:r>
              <w:rPr>
                <w:sz w:val="16"/>
                <w:szCs w:val="16"/>
              </w:rPr>
              <w:t>2624</w:t>
            </w:r>
          </w:p>
        </w:tc>
        <w:tc>
          <w:tcPr>
            <w:tcW w:w="517" w:type="dxa"/>
          </w:tcPr>
          <w:p w14:paraId="46E8330C" w14:textId="77777777" w:rsidR="007F2538" w:rsidRDefault="007F2538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4FB4061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E1AE17" w14:textId="77777777" w:rsidR="007F2538" w:rsidRDefault="007F2538" w:rsidP="00096385">
            <w:r>
              <w:rPr>
                <w:sz w:val="16"/>
                <w:szCs w:val="16"/>
              </w:rPr>
              <w:t>Addition of NR Event triggered reporting test case 16.6.2.10 for RedCap UE</w:t>
            </w:r>
          </w:p>
        </w:tc>
        <w:tc>
          <w:tcPr>
            <w:tcW w:w="517" w:type="dxa"/>
          </w:tcPr>
          <w:p w14:paraId="7DE094EC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BE2982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94B18CC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1032946" w14:textId="77777777" w:rsidR="007F2538" w:rsidRDefault="007F2538" w:rsidP="00096385">
            <w:r>
              <w:rPr>
                <w:sz w:val="16"/>
                <w:szCs w:val="16"/>
              </w:rPr>
              <w:t>R5-235891</w:t>
            </w:r>
          </w:p>
        </w:tc>
        <w:tc>
          <w:tcPr>
            <w:tcW w:w="1597" w:type="dxa"/>
          </w:tcPr>
          <w:p w14:paraId="415309C4" w14:textId="77777777" w:rsidR="007F2538" w:rsidRDefault="007F2538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9AA8BE8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EC605BF" w14:textId="77777777" w:rsidR="007F2538" w:rsidRDefault="007F2538" w:rsidP="00096385">
            <w:r>
              <w:rPr>
                <w:sz w:val="16"/>
                <w:szCs w:val="16"/>
              </w:rPr>
              <w:t>16.6.2.10</w:t>
            </w:r>
          </w:p>
        </w:tc>
        <w:tc>
          <w:tcPr>
            <w:tcW w:w="998" w:type="dxa"/>
          </w:tcPr>
          <w:p w14:paraId="5DD72848" w14:textId="77777777" w:rsidR="007F2538" w:rsidRDefault="007F2538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F2538" w14:paraId="20671CCE" w14:textId="77777777" w:rsidTr="00096385">
        <w:tc>
          <w:tcPr>
            <w:tcW w:w="879" w:type="dxa"/>
          </w:tcPr>
          <w:p w14:paraId="565745F1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D2312E1" w14:textId="77777777" w:rsidR="007F2538" w:rsidRDefault="007F2538" w:rsidP="00096385">
            <w:r>
              <w:rPr>
                <w:sz w:val="16"/>
                <w:szCs w:val="16"/>
              </w:rPr>
              <w:t>2625</w:t>
            </w:r>
          </w:p>
        </w:tc>
        <w:tc>
          <w:tcPr>
            <w:tcW w:w="517" w:type="dxa"/>
          </w:tcPr>
          <w:p w14:paraId="759823E4" w14:textId="77777777" w:rsidR="007F2538" w:rsidRDefault="007F2538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8A5E03B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9821C2" w14:textId="77777777" w:rsidR="007F2538" w:rsidRDefault="007F2538" w:rsidP="00096385">
            <w:r>
              <w:rPr>
                <w:sz w:val="16"/>
                <w:szCs w:val="16"/>
              </w:rPr>
              <w:t>Addition of NR Event triggered reporting test case 16.6.2.11 for RedCap UE</w:t>
            </w:r>
          </w:p>
        </w:tc>
        <w:tc>
          <w:tcPr>
            <w:tcW w:w="517" w:type="dxa"/>
          </w:tcPr>
          <w:p w14:paraId="6D53DFA6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B7CAC8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6EB2EA7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76987E5" w14:textId="77777777" w:rsidR="007F2538" w:rsidRDefault="007F2538" w:rsidP="00096385">
            <w:r>
              <w:rPr>
                <w:sz w:val="16"/>
                <w:szCs w:val="16"/>
              </w:rPr>
              <w:t>R5-235892</w:t>
            </w:r>
          </w:p>
        </w:tc>
        <w:tc>
          <w:tcPr>
            <w:tcW w:w="1597" w:type="dxa"/>
          </w:tcPr>
          <w:p w14:paraId="268F441E" w14:textId="77777777" w:rsidR="007F2538" w:rsidRDefault="007F2538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1350A57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ADA8478" w14:textId="77777777" w:rsidR="007F2538" w:rsidRDefault="007F2538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18D9C5" w14:textId="77777777" w:rsidR="007F2538" w:rsidRDefault="007F2538" w:rsidP="00096385">
            <w:pPr>
              <w:rPr>
                <w:sz w:val="16"/>
                <w:szCs w:val="16"/>
              </w:rPr>
            </w:pPr>
          </w:p>
        </w:tc>
      </w:tr>
      <w:tr w:rsidR="007F2538" w14:paraId="5AA7E895" w14:textId="77777777" w:rsidTr="00096385">
        <w:tc>
          <w:tcPr>
            <w:tcW w:w="879" w:type="dxa"/>
          </w:tcPr>
          <w:p w14:paraId="2EC8D431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9812EF8" w14:textId="77777777" w:rsidR="007F2538" w:rsidRDefault="007F2538" w:rsidP="00096385">
            <w:r>
              <w:rPr>
                <w:sz w:val="16"/>
                <w:szCs w:val="16"/>
              </w:rPr>
              <w:t>2626</w:t>
            </w:r>
          </w:p>
        </w:tc>
        <w:tc>
          <w:tcPr>
            <w:tcW w:w="517" w:type="dxa"/>
          </w:tcPr>
          <w:p w14:paraId="1BF3D1C3" w14:textId="77777777" w:rsidR="007F2538" w:rsidRDefault="007F2538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C2EE5E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83F85C3" w14:textId="77777777" w:rsidR="007F2538" w:rsidRDefault="007F2538" w:rsidP="00096385">
            <w:r>
              <w:rPr>
                <w:sz w:val="16"/>
                <w:szCs w:val="16"/>
              </w:rPr>
              <w:t>Addition of NR Event triggered reporting test case 16.6.2.12 for RedCap UE</w:t>
            </w:r>
          </w:p>
        </w:tc>
        <w:tc>
          <w:tcPr>
            <w:tcW w:w="517" w:type="dxa"/>
          </w:tcPr>
          <w:p w14:paraId="57FB35D2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4CAB07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74A2168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1F061E7" w14:textId="77777777" w:rsidR="007F2538" w:rsidRDefault="007F2538" w:rsidP="00096385">
            <w:r>
              <w:rPr>
                <w:sz w:val="16"/>
                <w:szCs w:val="16"/>
              </w:rPr>
              <w:t>R5-234995</w:t>
            </w:r>
          </w:p>
        </w:tc>
        <w:tc>
          <w:tcPr>
            <w:tcW w:w="1597" w:type="dxa"/>
          </w:tcPr>
          <w:p w14:paraId="5DE8D3ED" w14:textId="77777777" w:rsidR="007F2538" w:rsidRDefault="007F2538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8171259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827C5B6" w14:textId="77777777" w:rsidR="007F2538" w:rsidRDefault="007F2538" w:rsidP="00096385">
            <w:r>
              <w:rPr>
                <w:sz w:val="16"/>
                <w:szCs w:val="16"/>
              </w:rPr>
              <w:t>16.6.2.12</w:t>
            </w:r>
          </w:p>
        </w:tc>
        <w:tc>
          <w:tcPr>
            <w:tcW w:w="998" w:type="dxa"/>
          </w:tcPr>
          <w:p w14:paraId="68D8A7BD" w14:textId="77777777" w:rsidR="007F2538" w:rsidRDefault="007F2538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F2538" w14:paraId="58FA0071" w14:textId="77777777" w:rsidTr="00096385">
        <w:tc>
          <w:tcPr>
            <w:tcW w:w="879" w:type="dxa"/>
          </w:tcPr>
          <w:p w14:paraId="76927DAF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CEC8F71" w14:textId="77777777" w:rsidR="007F2538" w:rsidRDefault="007F2538" w:rsidP="00096385">
            <w:r>
              <w:rPr>
                <w:sz w:val="16"/>
                <w:szCs w:val="16"/>
              </w:rPr>
              <w:t>2627</w:t>
            </w:r>
          </w:p>
        </w:tc>
        <w:tc>
          <w:tcPr>
            <w:tcW w:w="517" w:type="dxa"/>
          </w:tcPr>
          <w:p w14:paraId="4A47DF68" w14:textId="77777777" w:rsidR="007F2538" w:rsidRDefault="007F2538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2526E46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5D56EF" w14:textId="77777777" w:rsidR="007F2538" w:rsidRDefault="007F2538" w:rsidP="00096385">
            <w:r>
              <w:rPr>
                <w:sz w:val="16"/>
                <w:szCs w:val="16"/>
              </w:rPr>
              <w:t>Correction of the conditions for 1Rx RedCap UE</w:t>
            </w:r>
          </w:p>
        </w:tc>
        <w:tc>
          <w:tcPr>
            <w:tcW w:w="517" w:type="dxa"/>
          </w:tcPr>
          <w:p w14:paraId="6ADCF10E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188505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CB3F00C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E0CF765" w14:textId="77777777" w:rsidR="007F2538" w:rsidRDefault="007F2538" w:rsidP="00096385">
            <w:r>
              <w:rPr>
                <w:sz w:val="16"/>
                <w:szCs w:val="16"/>
              </w:rPr>
              <w:t>R5-235697</w:t>
            </w:r>
          </w:p>
        </w:tc>
        <w:tc>
          <w:tcPr>
            <w:tcW w:w="1597" w:type="dxa"/>
          </w:tcPr>
          <w:p w14:paraId="727B9B0E" w14:textId="77777777" w:rsidR="007F2538" w:rsidRDefault="007F2538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AF85F3A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569E05A" w14:textId="77777777" w:rsidR="007F2538" w:rsidRDefault="007F2538" w:rsidP="00096385">
            <w:r>
              <w:rPr>
                <w:sz w:val="16"/>
                <w:szCs w:val="16"/>
              </w:rPr>
              <w:t>B.1</w:t>
            </w:r>
          </w:p>
        </w:tc>
        <w:tc>
          <w:tcPr>
            <w:tcW w:w="998" w:type="dxa"/>
          </w:tcPr>
          <w:p w14:paraId="79D0C3F1" w14:textId="77777777" w:rsidR="007F2538" w:rsidRDefault="007F2538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F2538" w14:paraId="46C381B7" w14:textId="77777777" w:rsidTr="00096385">
        <w:tc>
          <w:tcPr>
            <w:tcW w:w="879" w:type="dxa"/>
          </w:tcPr>
          <w:p w14:paraId="09EFCDB0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FB29C39" w14:textId="77777777" w:rsidR="007F2538" w:rsidRDefault="007F2538" w:rsidP="00096385">
            <w:r>
              <w:rPr>
                <w:sz w:val="16"/>
                <w:szCs w:val="16"/>
              </w:rPr>
              <w:t>2628</w:t>
            </w:r>
          </w:p>
        </w:tc>
        <w:tc>
          <w:tcPr>
            <w:tcW w:w="517" w:type="dxa"/>
          </w:tcPr>
          <w:p w14:paraId="122014E5" w14:textId="77777777" w:rsidR="007F2538" w:rsidRDefault="007F2538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CE5507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A0E474" w14:textId="77777777" w:rsidR="007F2538" w:rsidRDefault="007F2538" w:rsidP="00096385">
            <w:r>
              <w:rPr>
                <w:sz w:val="16"/>
                <w:szCs w:val="16"/>
              </w:rPr>
              <w:t>Addition of cell configuration mapping for event triggered measurement RedCap test cases to Annex E</w:t>
            </w:r>
          </w:p>
        </w:tc>
        <w:tc>
          <w:tcPr>
            <w:tcW w:w="517" w:type="dxa"/>
          </w:tcPr>
          <w:p w14:paraId="30691A2C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1DD044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1CBA914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D223F15" w14:textId="77777777" w:rsidR="007F2538" w:rsidRDefault="007F2538" w:rsidP="00096385">
            <w:r>
              <w:rPr>
                <w:sz w:val="16"/>
                <w:szCs w:val="16"/>
              </w:rPr>
              <w:t>R5-234997</w:t>
            </w:r>
          </w:p>
        </w:tc>
        <w:tc>
          <w:tcPr>
            <w:tcW w:w="1597" w:type="dxa"/>
          </w:tcPr>
          <w:p w14:paraId="75DAC1CC" w14:textId="77777777" w:rsidR="007F2538" w:rsidRDefault="007F2538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4499FA6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77E9CE9" w14:textId="77777777" w:rsidR="007F2538" w:rsidRDefault="007F2538" w:rsidP="00096385">
            <w:r>
              <w:rPr>
                <w:sz w:val="16"/>
                <w:szCs w:val="16"/>
              </w:rPr>
              <w:t>E.14</w:t>
            </w:r>
          </w:p>
        </w:tc>
        <w:tc>
          <w:tcPr>
            <w:tcW w:w="998" w:type="dxa"/>
          </w:tcPr>
          <w:p w14:paraId="4F568F47" w14:textId="77777777" w:rsidR="007F2538" w:rsidRDefault="007F2538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F2538" w14:paraId="47219DF1" w14:textId="77777777" w:rsidTr="00096385">
        <w:tc>
          <w:tcPr>
            <w:tcW w:w="879" w:type="dxa"/>
          </w:tcPr>
          <w:p w14:paraId="55542B09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903E525" w14:textId="77777777" w:rsidR="007F2538" w:rsidRDefault="007F2538" w:rsidP="00096385">
            <w:r>
              <w:rPr>
                <w:sz w:val="16"/>
                <w:szCs w:val="16"/>
              </w:rPr>
              <w:t>2629</w:t>
            </w:r>
          </w:p>
        </w:tc>
        <w:tc>
          <w:tcPr>
            <w:tcW w:w="517" w:type="dxa"/>
          </w:tcPr>
          <w:p w14:paraId="457A6CFF" w14:textId="77777777" w:rsidR="007F2538" w:rsidRDefault="007F2538" w:rsidP="00096385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4B44117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231C9A7" w14:textId="77777777" w:rsidR="007F2538" w:rsidRDefault="007F2538" w:rsidP="00096385">
            <w:r>
              <w:rPr>
                <w:sz w:val="16"/>
                <w:szCs w:val="16"/>
              </w:rPr>
              <w:t>Test tolerance correction in Annex F for 1Rx RedCap test cases</w:t>
            </w:r>
          </w:p>
        </w:tc>
        <w:tc>
          <w:tcPr>
            <w:tcW w:w="517" w:type="dxa"/>
          </w:tcPr>
          <w:p w14:paraId="1B11CB49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B06B2A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F0BF436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8A4A02C" w14:textId="77777777" w:rsidR="007F2538" w:rsidRDefault="007F2538" w:rsidP="00096385">
            <w:r>
              <w:rPr>
                <w:sz w:val="16"/>
                <w:szCs w:val="16"/>
              </w:rPr>
              <w:t>R5-235964</w:t>
            </w:r>
          </w:p>
        </w:tc>
        <w:tc>
          <w:tcPr>
            <w:tcW w:w="1597" w:type="dxa"/>
          </w:tcPr>
          <w:p w14:paraId="7EA188AE" w14:textId="77777777" w:rsidR="007F2538" w:rsidRDefault="007F2538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6056D1B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9375BE1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998" w:type="dxa"/>
          </w:tcPr>
          <w:p w14:paraId="0BCCB3FD" w14:textId="77777777" w:rsidR="007F2538" w:rsidRDefault="007F2538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F2538" w14:paraId="0FDF9D2C" w14:textId="77777777" w:rsidTr="00096385">
        <w:tc>
          <w:tcPr>
            <w:tcW w:w="879" w:type="dxa"/>
          </w:tcPr>
          <w:p w14:paraId="6FB506C2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ED12303" w14:textId="77777777" w:rsidR="007F2538" w:rsidRDefault="007F2538" w:rsidP="00096385">
            <w:r>
              <w:rPr>
                <w:sz w:val="16"/>
                <w:szCs w:val="16"/>
              </w:rPr>
              <w:t>2630</w:t>
            </w:r>
          </w:p>
        </w:tc>
        <w:tc>
          <w:tcPr>
            <w:tcW w:w="517" w:type="dxa"/>
          </w:tcPr>
          <w:p w14:paraId="0838D82D" w14:textId="77777777" w:rsidR="007F2538" w:rsidRDefault="007F2538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7C9DEAA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6FC897" w14:textId="77777777" w:rsidR="007F2538" w:rsidRDefault="007F2538" w:rsidP="00096385">
            <w:r>
              <w:rPr>
                <w:sz w:val="16"/>
                <w:szCs w:val="16"/>
              </w:rPr>
              <w:t>Correction of Redcap test case 16.4.1.1, 16.4.1.2, 16.4.3.1, 16.4.3.2, 16.5.3.1.1 and 16.5.3.1.2</w:t>
            </w:r>
          </w:p>
        </w:tc>
        <w:tc>
          <w:tcPr>
            <w:tcW w:w="517" w:type="dxa"/>
          </w:tcPr>
          <w:p w14:paraId="696F48D5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49F682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982BEFB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7E5706F" w14:textId="77777777" w:rsidR="007F2538" w:rsidRDefault="007F2538" w:rsidP="00096385">
            <w:r>
              <w:rPr>
                <w:sz w:val="16"/>
                <w:szCs w:val="16"/>
              </w:rPr>
              <w:t>R5-235963</w:t>
            </w:r>
          </w:p>
        </w:tc>
        <w:tc>
          <w:tcPr>
            <w:tcW w:w="1597" w:type="dxa"/>
          </w:tcPr>
          <w:p w14:paraId="78173693" w14:textId="77777777" w:rsidR="007F2538" w:rsidRDefault="007F2538" w:rsidP="00096385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 w14:paraId="2D95A6F4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132BABA" w14:textId="77777777" w:rsidR="007F2538" w:rsidRDefault="007F2538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325479" w14:textId="77777777" w:rsidR="007F2538" w:rsidRDefault="007F2538" w:rsidP="00096385">
            <w:pPr>
              <w:rPr>
                <w:sz w:val="16"/>
                <w:szCs w:val="16"/>
              </w:rPr>
            </w:pPr>
          </w:p>
        </w:tc>
      </w:tr>
      <w:tr w:rsidR="007F2538" w14:paraId="39D1BED1" w14:textId="77777777" w:rsidTr="00096385">
        <w:tc>
          <w:tcPr>
            <w:tcW w:w="879" w:type="dxa"/>
          </w:tcPr>
          <w:p w14:paraId="109D542A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EB2850E" w14:textId="77777777" w:rsidR="007F2538" w:rsidRDefault="007F2538" w:rsidP="00096385">
            <w:r>
              <w:rPr>
                <w:sz w:val="16"/>
                <w:szCs w:val="16"/>
              </w:rPr>
              <w:t>2631</w:t>
            </w:r>
          </w:p>
        </w:tc>
        <w:tc>
          <w:tcPr>
            <w:tcW w:w="517" w:type="dxa"/>
          </w:tcPr>
          <w:p w14:paraId="21A753F6" w14:textId="77777777" w:rsidR="007F2538" w:rsidRDefault="007F2538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B4CD12C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D013F6E" w14:textId="77777777" w:rsidR="007F2538" w:rsidRDefault="007F2538" w:rsidP="00096385">
            <w:r>
              <w:rPr>
                <w:sz w:val="16"/>
                <w:szCs w:val="16"/>
              </w:rPr>
              <w:t>Removal of redundant Note 4 in 16.6.4.2</w:t>
            </w:r>
          </w:p>
        </w:tc>
        <w:tc>
          <w:tcPr>
            <w:tcW w:w="517" w:type="dxa"/>
          </w:tcPr>
          <w:p w14:paraId="73EB2C82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17775B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F4AA8EA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E3EDE18" w14:textId="77777777" w:rsidR="007F2538" w:rsidRDefault="007F2538" w:rsidP="00096385">
            <w:r>
              <w:rPr>
                <w:sz w:val="16"/>
                <w:szCs w:val="16"/>
              </w:rPr>
              <w:t>R5-235698</w:t>
            </w:r>
          </w:p>
        </w:tc>
        <w:tc>
          <w:tcPr>
            <w:tcW w:w="1597" w:type="dxa"/>
          </w:tcPr>
          <w:p w14:paraId="3CDB0454" w14:textId="77777777" w:rsidR="007F2538" w:rsidRDefault="007F2538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941DA8A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E69B9AC" w14:textId="77777777" w:rsidR="007F2538" w:rsidRDefault="007F2538" w:rsidP="00096385">
            <w:r>
              <w:rPr>
                <w:sz w:val="16"/>
                <w:szCs w:val="16"/>
              </w:rPr>
              <w:t>16.6.4.2</w:t>
            </w:r>
          </w:p>
        </w:tc>
        <w:tc>
          <w:tcPr>
            <w:tcW w:w="998" w:type="dxa"/>
          </w:tcPr>
          <w:p w14:paraId="2904D7A6" w14:textId="77777777" w:rsidR="007F2538" w:rsidRDefault="007F2538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F2538" w14:paraId="54A4F2B3" w14:textId="77777777" w:rsidTr="00096385">
        <w:tc>
          <w:tcPr>
            <w:tcW w:w="879" w:type="dxa"/>
          </w:tcPr>
          <w:p w14:paraId="3E9224A7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794F483" w14:textId="77777777" w:rsidR="007F2538" w:rsidRDefault="007F2538" w:rsidP="00096385">
            <w:r>
              <w:rPr>
                <w:sz w:val="16"/>
                <w:szCs w:val="16"/>
              </w:rPr>
              <w:t>2633</w:t>
            </w:r>
          </w:p>
        </w:tc>
        <w:tc>
          <w:tcPr>
            <w:tcW w:w="517" w:type="dxa"/>
          </w:tcPr>
          <w:p w14:paraId="7874F0E5" w14:textId="77777777" w:rsidR="007F2538" w:rsidRDefault="007F2538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4A80F2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A419236" w14:textId="77777777" w:rsidR="007F2538" w:rsidRDefault="007F2538" w:rsidP="00096385">
            <w:r>
              <w:rPr>
                <w:sz w:val="16"/>
                <w:szCs w:val="16"/>
              </w:rPr>
              <w:t>Alignment of Annex E14 to Test procedure for RedCap Redirection TCs</w:t>
            </w:r>
          </w:p>
        </w:tc>
        <w:tc>
          <w:tcPr>
            <w:tcW w:w="517" w:type="dxa"/>
          </w:tcPr>
          <w:p w14:paraId="40931AB4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74333F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2DED926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A3D3171" w14:textId="77777777" w:rsidR="007F2538" w:rsidRDefault="007F2538" w:rsidP="00096385">
            <w:r>
              <w:rPr>
                <w:sz w:val="16"/>
                <w:szCs w:val="16"/>
              </w:rPr>
              <w:t>R5-235699</w:t>
            </w:r>
          </w:p>
        </w:tc>
        <w:tc>
          <w:tcPr>
            <w:tcW w:w="1597" w:type="dxa"/>
          </w:tcPr>
          <w:p w14:paraId="689E7D16" w14:textId="77777777" w:rsidR="007F2538" w:rsidRDefault="007F2538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331A84F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312A715" w14:textId="77777777" w:rsidR="007F2538" w:rsidRDefault="007F2538" w:rsidP="00096385">
            <w:r>
              <w:rPr>
                <w:sz w:val="16"/>
                <w:szCs w:val="16"/>
              </w:rPr>
              <w:t>Annex E.14</w:t>
            </w:r>
          </w:p>
        </w:tc>
        <w:tc>
          <w:tcPr>
            <w:tcW w:w="998" w:type="dxa"/>
          </w:tcPr>
          <w:p w14:paraId="3DA095F0" w14:textId="77777777" w:rsidR="007F2538" w:rsidRDefault="007F2538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F2538" w14:paraId="4CEF38B0" w14:textId="77777777" w:rsidTr="00096385">
        <w:tc>
          <w:tcPr>
            <w:tcW w:w="879" w:type="dxa"/>
          </w:tcPr>
          <w:p w14:paraId="56FFA70D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8B87863" w14:textId="77777777" w:rsidR="007F2538" w:rsidRDefault="007F2538" w:rsidP="00096385">
            <w:r>
              <w:rPr>
                <w:sz w:val="16"/>
                <w:szCs w:val="16"/>
              </w:rPr>
              <w:t>2638</w:t>
            </w:r>
          </w:p>
        </w:tc>
        <w:tc>
          <w:tcPr>
            <w:tcW w:w="517" w:type="dxa"/>
          </w:tcPr>
          <w:p w14:paraId="47EF3F90" w14:textId="77777777" w:rsidR="007F2538" w:rsidRDefault="007F2538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6649BC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2783A5" w14:textId="77777777" w:rsidR="007F2538" w:rsidRDefault="007F2538" w:rsidP="00096385">
            <w:r>
              <w:rPr>
                <w:sz w:val="16"/>
                <w:szCs w:val="16"/>
              </w:rPr>
              <w:t>Corrections to RedCap RA TCs 16.3.2.2.2 and 16.3.2.2.4</w:t>
            </w:r>
          </w:p>
        </w:tc>
        <w:tc>
          <w:tcPr>
            <w:tcW w:w="517" w:type="dxa"/>
          </w:tcPr>
          <w:p w14:paraId="19F21C52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354549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EAFF702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FA3DA60" w14:textId="77777777" w:rsidR="007F2538" w:rsidRDefault="007F2538" w:rsidP="00096385">
            <w:r>
              <w:rPr>
                <w:sz w:val="16"/>
                <w:szCs w:val="16"/>
              </w:rPr>
              <w:t>R5-235700</w:t>
            </w:r>
          </w:p>
        </w:tc>
        <w:tc>
          <w:tcPr>
            <w:tcW w:w="1597" w:type="dxa"/>
          </w:tcPr>
          <w:p w14:paraId="3BFD55C3" w14:textId="77777777" w:rsidR="007F2538" w:rsidRDefault="007F2538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0CFFF39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67ED7F7" w14:textId="77777777" w:rsidR="007F2538" w:rsidRDefault="007F2538" w:rsidP="00096385">
            <w:r>
              <w:rPr>
                <w:sz w:val="16"/>
                <w:szCs w:val="16"/>
              </w:rPr>
              <w:t>16.3.2.2.2, 16.3.2.2.4</w:t>
            </w:r>
          </w:p>
        </w:tc>
        <w:tc>
          <w:tcPr>
            <w:tcW w:w="998" w:type="dxa"/>
          </w:tcPr>
          <w:p w14:paraId="0B3009A8" w14:textId="77777777" w:rsidR="007F2538" w:rsidRDefault="007F2538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F2538" w14:paraId="230756A6" w14:textId="77777777" w:rsidTr="00096385">
        <w:tc>
          <w:tcPr>
            <w:tcW w:w="879" w:type="dxa"/>
          </w:tcPr>
          <w:p w14:paraId="105E9CCB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8B1DDF5" w14:textId="77777777" w:rsidR="007F2538" w:rsidRDefault="007F2538" w:rsidP="00096385">
            <w:r>
              <w:rPr>
                <w:sz w:val="16"/>
                <w:szCs w:val="16"/>
              </w:rPr>
              <w:t>2639</w:t>
            </w:r>
          </w:p>
        </w:tc>
        <w:tc>
          <w:tcPr>
            <w:tcW w:w="517" w:type="dxa"/>
          </w:tcPr>
          <w:p w14:paraId="7A9CBB0B" w14:textId="77777777" w:rsidR="007F2538" w:rsidRDefault="007F2538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9C09A4B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CEC0E7B" w14:textId="77777777" w:rsidR="007F2538" w:rsidRDefault="007F2538" w:rsidP="00096385">
            <w:r>
              <w:rPr>
                <w:sz w:val="16"/>
                <w:szCs w:val="16"/>
              </w:rPr>
              <w:t>Typos corrections for RedCap TCs</w:t>
            </w:r>
          </w:p>
        </w:tc>
        <w:tc>
          <w:tcPr>
            <w:tcW w:w="517" w:type="dxa"/>
          </w:tcPr>
          <w:p w14:paraId="26F4595B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14B547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07B27A1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FAC263A" w14:textId="77777777" w:rsidR="007F2538" w:rsidRDefault="007F2538" w:rsidP="00096385">
            <w:r>
              <w:rPr>
                <w:sz w:val="16"/>
                <w:szCs w:val="16"/>
              </w:rPr>
              <w:t>R5-235701</w:t>
            </w:r>
          </w:p>
        </w:tc>
        <w:tc>
          <w:tcPr>
            <w:tcW w:w="1597" w:type="dxa"/>
          </w:tcPr>
          <w:p w14:paraId="1A4357A3" w14:textId="77777777" w:rsidR="007F2538" w:rsidRDefault="007F2538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485D684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D8358AD" w14:textId="77777777" w:rsidR="007F2538" w:rsidRDefault="007F2538" w:rsidP="00096385">
            <w:r>
              <w:rPr>
                <w:sz w:val="16"/>
                <w:szCs w:val="16"/>
              </w:rPr>
              <w:t>16.3.1.2, 16.3.2.1.4, 16.3.2.1.5 and 16.3.2.1.6</w:t>
            </w:r>
          </w:p>
        </w:tc>
        <w:tc>
          <w:tcPr>
            <w:tcW w:w="998" w:type="dxa"/>
          </w:tcPr>
          <w:p w14:paraId="72EDACB3" w14:textId="77777777" w:rsidR="007F2538" w:rsidRDefault="007F2538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F2538" w14:paraId="3397B3AD" w14:textId="77777777" w:rsidTr="00096385">
        <w:tc>
          <w:tcPr>
            <w:tcW w:w="879" w:type="dxa"/>
          </w:tcPr>
          <w:p w14:paraId="6B93EF73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556041E" w14:textId="77777777" w:rsidR="007F2538" w:rsidRDefault="007F2538" w:rsidP="00096385">
            <w:r>
              <w:rPr>
                <w:sz w:val="16"/>
                <w:szCs w:val="16"/>
              </w:rPr>
              <w:t>2645</w:t>
            </w:r>
          </w:p>
        </w:tc>
        <w:tc>
          <w:tcPr>
            <w:tcW w:w="517" w:type="dxa"/>
          </w:tcPr>
          <w:p w14:paraId="6FE8B7C1" w14:textId="77777777" w:rsidR="007F2538" w:rsidRDefault="007F2538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DDE648B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7C40508" w14:textId="77777777" w:rsidR="007F2538" w:rsidRDefault="007F2538" w:rsidP="00096385">
            <w:r>
              <w:rPr>
                <w:sz w:val="16"/>
                <w:szCs w:val="16"/>
              </w:rPr>
              <w:t>Core Spec alignment for RedCap RLM Tcs</w:t>
            </w:r>
          </w:p>
        </w:tc>
        <w:tc>
          <w:tcPr>
            <w:tcW w:w="517" w:type="dxa"/>
          </w:tcPr>
          <w:p w14:paraId="6601EA42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84C475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A71BE94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8A91A32" w14:textId="77777777" w:rsidR="007F2538" w:rsidRDefault="007F2538" w:rsidP="00096385">
            <w:r>
              <w:rPr>
                <w:sz w:val="16"/>
                <w:szCs w:val="16"/>
              </w:rPr>
              <w:t>R5-235702</w:t>
            </w:r>
          </w:p>
        </w:tc>
        <w:tc>
          <w:tcPr>
            <w:tcW w:w="1597" w:type="dxa"/>
          </w:tcPr>
          <w:p w14:paraId="7A5EAF40" w14:textId="77777777" w:rsidR="007F2538" w:rsidRDefault="007F2538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D762835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8F139C4" w14:textId="77777777" w:rsidR="007F2538" w:rsidRDefault="007F2538" w:rsidP="00096385">
            <w:r>
              <w:rPr>
                <w:sz w:val="16"/>
                <w:szCs w:val="16"/>
              </w:rPr>
              <w:t xml:space="preserve">16.5.1.2, 16.5.1.4, 16.5.1.8, 16.5.1.12, 16.5.1.16 </w:t>
            </w:r>
          </w:p>
        </w:tc>
        <w:tc>
          <w:tcPr>
            <w:tcW w:w="998" w:type="dxa"/>
          </w:tcPr>
          <w:p w14:paraId="3941FD1A" w14:textId="77777777" w:rsidR="007F2538" w:rsidRDefault="007F2538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F2538" w14:paraId="7C34753E" w14:textId="77777777" w:rsidTr="00096385">
        <w:tc>
          <w:tcPr>
            <w:tcW w:w="879" w:type="dxa"/>
          </w:tcPr>
          <w:p w14:paraId="5DD4B688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46B7292" w14:textId="77777777" w:rsidR="007F2538" w:rsidRDefault="007F2538" w:rsidP="00096385">
            <w:r>
              <w:rPr>
                <w:sz w:val="16"/>
                <w:szCs w:val="16"/>
              </w:rPr>
              <w:t>2653</w:t>
            </w:r>
          </w:p>
        </w:tc>
        <w:tc>
          <w:tcPr>
            <w:tcW w:w="517" w:type="dxa"/>
          </w:tcPr>
          <w:p w14:paraId="69172BD8" w14:textId="77777777" w:rsidR="007F2538" w:rsidRDefault="007F2538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8F9F162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7AE165D" w14:textId="77777777" w:rsidR="007F2538" w:rsidRDefault="007F2538" w:rsidP="00096385">
            <w:r>
              <w:rPr>
                <w:sz w:val="16"/>
                <w:szCs w:val="16"/>
              </w:rPr>
              <w:t>Update in Redcap Radio Link Monitoring In-sync Test in DRX mode for 2 Rx</w:t>
            </w:r>
          </w:p>
        </w:tc>
        <w:tc>
          <w:tcPr>
            <w:tcW w:w="517" w:type="dxa"/>
          </w:tcPr>
          <w:p w14:paraId="1C9CDEDB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1E2EB5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5F2A39B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87B4095" w14:textId="77777777" w:rsidR="007F2538" w:rsidRDefault="007F2538" w:rsidP="00096385">
            <w:r>
              <w:rPr>
                <w:sz w:val="16"/>
                <w:szCs w:val="16"/>
              </w:rPr>
              <w:t>R5-235894</w:t>
            </w:r>
          </w:p>
        </w:tc>
        <w:tc>
          <w:tcPr>
            <w:tcW w:w="1597" w:type="dxa"/>
          </w:tcPr>
          <w:p w14:paraId="5B6974B6" w14:textId="77777777" w:rsidR="007F2538" w:rsidRDefault="007F2538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77AF4920" w14:textId="77777777" w:rsidR="007F2538" w:rsidRDefault="007F2538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A9536C1" w14:textId="77777777" w:rsidR="007F2538" w:rsidRDefault="007F2538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6253C4" w14:textId="77777777" w:rsidR="007F2538" w:rsidRDefault="007F2538" w:rsidP="00096385">
            <w:pPr>
              <w:rPr>
                <w:sz w:val="16"/>
                <w:szCs w:val="16"/>
              </w:rPr>
            </w:pPr>
          </w:p>
        </w:tc>
      </w:tr>
    </w:tbl>
    <w:p w14:paraId="0382D313" w14:textId="77777777" w:rsidR="007F2538" w:rsidRDefault="007F2538" w:rsidP="007F2538"/>
    <w:p w14:paraId="4CE823A5" w14:textId="77777777" w:rsidR="007F2538" w:rsidRDefault="007F2538" w:rsidP="007F2538"/>
    <w:p w14:paraId="7CB3DEE2" w14:textId="77777777" w:rsidR="007F2538" w:rsidRPr="00917427" w:rsidRDefault="007F2538" w:rsidP="007F2538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RP-231664</w:t>
      </w:r>
      <w:r>
        <w:rPr>
          <w:b/>
          <w:i/>
          <w:noProof/>
          <w:sz w:val="28"/>
        </w:rPr>
        <w:fldChar w:fldCharType="end"/>
      </w:r>
    </w:p>
    <w:p w14:paraId="1B7A891A" w14:textId="77777777" w:rsidR="007F2538" w:rsidRPr="00784730" w:rsidRDefault="007F2538" w:rsidP="007F2538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46EA6DCE" w14:textId="77777777" w:rsidR="007F2538" w:rsidRPr="00050554" w:rsidRDefault="007F2538" w:rsidP="007F2538">
      <w:pPr>
        <w:rPr>
          <w:rFonts w:ascii="Arial" w:hAnsi="Arial" w:cs="Arial"/>
          <w:b/>
          <w:bCs/>
          <w:lang w:val="en-US"/>
        </w:rPr>
      </w:pPr>
    </w:p>
    <w:p w14:paraId="2A835CFE" w14:textId="77777777" w:rsidR="007F2538" w:rsidRDefault="007F2538" w:rsidP="007F25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0C9337FF" w14:textId="77777777" w:rsidR="007F2538" w:rsidRPr="00E145B1" w:rsidRDefault="007F2538" w:rsidP="007F253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NR small data transmissions in INACTIVE state (NR_SmallData_INACTIVE-UEConTest)</w:t>
      </w:r>
      <w:r>
        <w:rPr>
          <w:rFonts w:ascii="Arial" w:hAnsi="Arial" w:cs="Arial"/>
          <w:b/>
          <w:bCs/>
        </w:rPr>
        <w:fldChar w:fldCharType="end"/>
      </w:r>
    </w:p>
    <w:p w14:paraId="06D7DC33" w14:textId="77777777" w:rsidR="007F2538" w:rsidRDefault="007F2538" w:rsidP="007F25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13.3.21</w:t>
      </w:r>
      <w:r>
        <w:rPr>
          <w:rFonts w:ascii="Arial" w:hAnsi="Arial" w:cs="Arial"/>
          <w:b/>
          <w:bCs/>
        </w:rPr>
        <w:fldChar w:fldCharType="end"/>
      </w:r>
    </w:p>
    <w:p w14:paraId="22274A99" w14:textId="77777777" w:rsidR="007F2538" w:rsidRDefault="007F2538" w:rsidP="007F25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865A0A7" w14:textId="77777777" w:rsidR="007F2538" w:rsidRDefault="007F2538" w:rsidP="007F253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DD11509" w14:textId="77777777" w:rsidR="007F2538" w:rsidRPr="004E535C" w:rsidRDefault="007F2538" w:rsidP="007F25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F2538" w:rsidRPr="004E535C" w14:paraId="2B8F9976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920E976" w14:textId="77777777" w:rsidR="007F2538" w:rsidRPr="00BF1EB6" w:rsidRDefault="007F2538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EA942FD" w14:textId="77777777" w:rsidR="007F2538" w:rsidRPr="00BF1EB6" w:rsidRDefault="007F2538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E7BA5B3" w14:textId="77777777" w:rsidR="007F2538" w:rsidRPr="00BF1EB6" w:rsidRDefault="007F2538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89089EF" w14:textId="77777777" w:rsidR="007F2538" w:rsidRPr="00BF1EB6" w:rsidRDefault="007F2538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C0881B9" w14:textId="77777777" w:rsidR="007F2538" w:rsidRPr="00BF1EB6" w:rsidRDefault="007F2538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D655F43" w14:textId="77777777" w:rsidR="007F2538" w:rsidRPr="00BF1EB6" w:rsidRDefault="007F2538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5046B01" w14:textId="77777777" w:rsidR="007F2538" w:rsidRPr="00BF1EB6" w:rsidRDefault="007F2538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589BACA" w14:textId="77777777" w:rsidR="007F2538" w:rsidRPr="00BF1EB6" w:rsidRDefault="007F2538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FCF9E69" w14:textId="77777777" w:rsidR="007F2538" w:rsidRPr="00BF1EB6" w:rsidRDefault="007F2538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AFD29D7" w14:textId="77777777" w:rsidR="007F2538" w:rsidRPr="00BF1EB6" w:rsidRDefault="007F2538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D3AF526" w14:textId="77777777" w:rsidR="007F2538" w:rsidRPr="00BF1EB6" w:rsidRDefault="007F2538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9DB76B1" w14:textId="77777777" w:rsidR="007F2538" w:rsidRPr="00BF1EB6" w:rsidRDefault="007F2538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3652D82" w14:textId="77777777" w:rsidR="007F2538" w:rsidRPr="00BF1EB6" w:rsidRDefault="007F2538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F2538" w14:paraId="5F75FA14" w14:textId="77777777" w:rsidTr="00096385">
        <w:tc>
          <w:tcPr>
            <w:tcW w:w="879" w:type="dxa"/>
          </w:tcPr>
          <w:p w14:paraId="3EFF176A" w14:textId="77777777" w:rsidR="007F2538" w:rsidRDefault="007F2538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B32054A" w14:textId="77777777" w:rsidR="007F2538" w:rsidRDefault="007F2538" w:rsidP="00096385">
            <w:r>
              <w:rPr>
                <w:sz w:val="16"/>
                <w:szCs w:val="16"/>
              </w:rPr>
              <w:t>3969</w:t>
            </w:r>
          </w:p>
        </w:tc>
        <w:tc>
          <w:tcPr>
            <w:tcW w:w="517" w:type="dxa"/>
          </w:tcPr>
          <w:p w14:paraId="2901C22C" w14:textId="77777777" w:rsidR="007F2538" w:rsidRDefault="007F2538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382E71A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FE8B77A" w14:textId="77777777" w:rsidR="007F2538" w:rsidRDefault="007F2538" w:rsidP="00096385">
            <w:r>
              <w:rPr>
                <w:sz w:val="16"/>
                <w:szCs w:val="16"/>
              </w:rPr>
              <w:t>Modification of testcase 8.1.5.13.3 for SDT-SRB2-Indication for NR SmallData</w:t>
            </w:r>
          </w:p>
        </w:tc>
        <w:tc>
          <w:tcPr>
            <w:tcW w:w="517" w:type="dxa"/>
          </w:tcPr>
          <w:p w14:paraId="6DD36D6D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19F1F2" w14:textId="77777777" w:rsidR="007F2538" w:rsidRDefault="007F2538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7563BAC9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E01A41D" w14:textId="77777777" w:rsidR="007F2538" w:rsidRDefault="007F2538" w:rsidP="00096385">
            <w:r>
              <w:rPr>
                <w:sz w:val="16"/>
                <w:szCs w:val="16"/>
              </w:rPr>
              <w:t>R5-235356</w:t>
            </w:r>
          </w:p>
        </w:tc>
        <w:tc>
          <w:tcPr>
            <w:tcW w:w="1597" w:type="dxa"/>
          </w:tcPr>
          <w:p w14:paraId="7001A002" w14:textId="77777777" w:rsidR="007F2538" w:rsidRDefault="007F2538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96464C4" w14:textId="77777777" w:rsidR="007F2538" w:rsidRDefault="007F2538" w:rsidP="00096385">
            <w:r>
              <w:rPr>
                <w:sz w:val="16"/>
                <w:szCs w:val="16"/>
              </w:rPr>
              <w:t>NR_SmallData_INACTIVE-UEConTest</w:t>
            </w:r>
          </w:p>
        </w:tc>
        <w:tc>
          <w:tcPr>
            <w:tcW w:w="2323" w:type="dxa"/>
          </w:tcPr>
          <w:p w14:paraId="6B7A6660" w14:textId="77777777" w:rsidR="007F2538" w:rsidRDefault="007F2538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1B67366" w14:textId="77777777" w:rsidR="007F2538" w:rsidRDefault="007F2538" w:rsidP="00096385">
            <w:pPr>
              <w:rPr>
                <w:sz w:val="16"/>
                <w:szCs w:val="16"/>
              </w:rPr>
            </w:pPr>
          </w:p>
        </w:tc>
      </w:tr>
      <w:tr w:rsidR="007F2538" w14:paraId="013F91A4" w14:textId="77777777" w:rsidTr="00096385">
        <w:tc>
          <w:tcPr>
            <w:tcW w:w="879" w:type="dxa"/>
          </w:tcPr>
          <w:p w14:paraId="4C07ABEE" w14:textId="77777777" w:rsidR="007F2538" w:rsidRDefault="007F2538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D5B9B0E" w14:textId="77777777" w:rsidR="007F2538" w:rsidRDefault="007F2538" w:rsidP="00096385">
            <w:r>
              <w:rPr>
                <w:sz w:val="16"/>
                <w:szCs w:val="16"/>
              </w:rPr>
              <w:t>2473</w:t>
            </w:r>
          </w:p>
        </w:tc>
        <w:tc>
          <w:tcPr>
            <w:tcW w:w="517" w:type="dxa"/>
          </w:tcPr>
          <w:p w14:paraId="1E5860DF" w14:textId="77777777" w:rsidR="007F2538" w:rsidRDefault="007F2538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F891D5C" w14:textId="77777777" w:rsidR="007F2538" w:rsidRDefault="007F2538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381DCE" w14:textId="77777777" w:rsidR="007F2538" w:rsidRDefault="007F2538" w:rsidP="00096385">
            <w:r>
              <w:rPr>
                <w:sz w:val="16"/>
                <w:szCs w:val="16"/>
              </w:rPr>
              <w:t>Modification to CG-SDT RRM test case for FR2</w:t>
            </w:r>
          </w:p>
        </w:tc>
        <w:tc>
          <w:tcPr>
            <w:tcW w:w="517" w:type="dxa"/>
          </w:tcPr>
          <w:p w14:paraId="25DC10F9" w14:textId="77777777" w:rsidR="007F2538" w:rsidRDefault="007F2538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83EF96" w14:textId="77777777" w:rsidR="007F2538" w:rsidRDefault="007F2538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E8AF9C7" w14:textId="77777777" w:rsidR="007F2538" w:rsidRDefault="007F2538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49D082F" w14:textId="77777777" w:rsidR="007F2538" w:rsidRDefault="007F2538" w:rsidP="00096385">
            <w:r>
              <w:rPr>
                <w:sz w:val="16"/>
                <w:szCs w:val="16"/>
              </w:rPr>
              <w:t>R5-235895</w:t>
            </w:r>
          </w:p>
        </w:tc>
        <w:tc>
          <w:tcPr>
            <w:tcW w:w="1597" w:type="dxa"/>
          </w:tcPr>
          <w:p w14:paraId="174FB217" w14:textId="77777777" w:rsidR="007F2538" w:rsidRDefault="007F2538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76FECFA" w14:textId="77777777" w:rsidR="007F2538" w:rsidRDefault="007F2538" w:rsidP="00096385">
            <w:r>
              <w:rPr>
                <w:sz w:val="16"/>
                <w:szCs w:val="16"/>
              </w:rPr>
              <w:t>NR_SmallData_INACTIVE-UEConTest</w:t>
            </w:r>
          </w:p>
        </w:tc>
        <w:tc>
          <w:tcPr>
            <w:tcW w:w="2323" w:type="dxa"/>
          </w:tcPr>
          <w:p w14:paraId="4BE31DBE" w14:textId="77777777" w:rsidR="007F2538" w:rsidRDefault="007F2538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F8E394" w14:textId="77777777" w:rsidR="007F2538" w:rsidRDefault="007F2538" w:rsidP="00096385">
            <w:pPr>
              <w:rPr>
                <w:sz w:val="16"/>
                <w:szCs w:val="16"/>
              </w:rPr>
            </w:pPr>
          </w:p>
        </w:tc>
      </w:tr>
    </w:tbl>
    <w:p w14:paraId="7EC2F121" w14:textId="77777777" w:rsidR="007F2538" w:rsidRDefault="007F2538" w:rsidP="007F2538"/>
    <w:p w14:paraId="17A973CE" w14:textId="77777777" w:rsidR="007F2538" w:rsidRDefault="007F2538" w:rsidP="007F2538"/>
    <w:p w14:paraId="303219D7" w14:textId="77777777" w:rsidR="00B72050" w:rsidRPr="00917427" w:rsidRDefault="00B72050" w:rsidP="00B7205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RP-231665</w:t>
      </w:r>
      <w:r>
        <w:rPr>
          <w:b/>
          <w:i/>
          <w:noProof/>
          <w:sz w:val="28"/>
        </w:rPr>
        <w:fldChar w:fldCharType="end"/>
      </w:r>
    </w:p>
    <w:p w14:paraId="0D1616B0" w14:textId="77777777" w:rsidR="00B72050" w:rsidRPr="00784730" w:rsidRDefault="00B72050" w:rsidP="00B72050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23711FA7" w14:textId="77777777" w:rsidR="00B72050" w:rsidRPr="00050554" w:rsidRDefault="00B72050" w:rsidP="00B72050">
      <w:pPr>
        <w:rPr>
          <w:rFonts w:ascii="Arial" w:hAnsi="Arial" w:cs="Arial"/>
          <w:b/>
          <w:bCs/>
          <w:lang w:val="en-US"/>
        </w:rPr>
      </w:pPr>
    </w:p>
    <w:p w14:paraId="45D8089C" w14:textId="77777777" w:rsidR="00B72050" w:rsidRDefault="00B72050" w:rsidP="00B720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0BCF1254" w14:textId="77777777" w:rsidR="00B72050" w:rsidRPr="00E145B1" w:rsidRDefault="00B72050" w:rsidP="00B7205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Enhancement of Private Network support for NG-RAN including CT aspects (NG_RAN_PRN_enh_plus_CT-UEConTest)</w:t>
      </w:r>
      <w:r>
        <w:rPr>
          <w:rFonts w:ascii="Arial" w:hAnsi="Arial" w:cs="Arial"/>
          <w:b/>
          <w:bCs/>
        </w:rPr>
        <w:fldChar w:fldCharType="end"/>
      </w:r>
    </w:p>
    <w:p w14:paraId="21FEE933" w14:textId="77777777" w:rsidR="00B72050" w:rsidRDefault="00B72050" w:rsidP="00B720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13.3.22</w:t>
      </w:r>
      <w:r>
        <w:rPr>
          <w:rFonts w:ascii="Arial" w:hAnsi="Arial" w:cs="Arial"/>
          <w:b/>
          <w:bCs/>
        </w:rPr>
        <w:fldChar w:fldCharType="end"/>
      </w:r>
    </w:p>
    <w:p w14:paraId="4B450458" w14:textId="77777777" w:rsidR="00B72050" w:rsidRDefault="00B72050" w:rsidP="00B720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1C4945D" w14:textId="77777777" w:rsidR="00B72050" w:rsidRDefault="00B72050" w:rsidP="00B7205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D7C78F1" w14:textId="77777777" w:rsidR="00B72050" w:rsidRPr="004E535C" w:rsidRDefault="00B72050" w:rsidP="00B7205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72050" w:rsidRPr="004E535C" w14:paraId="31051F9C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B38A87F" w14:textId="77777777" w:rsidR="00B72050" w:rsidRPr="00BF1EB6" w:rsidRDefault="00B7205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7A4B5AE" w14:textId="77777777" w:rsidR="00B72050" w:rsidRPr="00BF1EB6" w:rsidRDefault="00B7205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4DA87C3" w14:textId="77777777" w:rsidR="00B72050" w:rsidRPr="00BF1EB6" w:rsidRDefault="00B7205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E971C7A" w14:textId="77777777" w:rsidR="00B72050" w:rsidRPr="00BF1EB6" w:rsidRDefault="00B7205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62C6FF4" w14:textId="77777777" w:rsidR="00B72050" w:rsidRPr="00BF1EB6" w:rsidRDefault="00B7205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1CFB263" w14:textId="77777777" w:rsidR="00B72050" w:rsidRPr="00BF1EB6" w:rsidRDefault="00B7205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7FB7C7E" w14:textId="77777777" w:rsidR="00B72050" w:rsidRPr="00BF1EB6" w:rsidRDefault="00B7205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5E3E9A2" w14:textId="77777777" w:rsidR="00B72050" w:rsidRPr="00BF1EB6" w:rsidRDefault="00B7205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386A912" w14:textId="77777777" w:rsidR="00B72050" w:rsidRPr="00BF1EB6" w:rsidRDefault="00B7205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010DA60" w14:textId="77777777" w:rsidR="00B72050" w:rsidRPr="00BF1EB6" w:rsidRDefault="00B7205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1966F9E" w14:textId="77777777" w:rsidR="00B72050" w:rsidRPr="00BF1EB6" w:rsidRDefault="00B7205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344B299" w14:textId="77777777" w:rsidR="00B72050" w:rsidRPr="00BF1EB6" w:rsidRDefault="00B7205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D848C40" w14:textId="77777777" w:rsidR="00B72050" w:rsidRPr="00BF1EB6" w:rsidRDefault="00B7205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72050" w14:paraId="54742061" w14:textId="77777777" w:rsidTr="00096385">
        <w:tc>
          <w:tcPr>
            <w:tcW w:w="879" w:type="dxa"/>
          </w:tcPr>
          <w:p w14:paraId="2C9A6B88" w14:textId="77777777" w:rsidR="00B72050" w:rsidRDefault="00B72050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B1BFB4D" w14:textId="77777777" w:rsidR="00B72050" w:rsidRDefault="00B72050" w:rsidP="00096385">
            <w:r>
              <w:rPr>
                <w:sz w:val="16"/>
                <w:szCs w:val="16"/>
              </w:rPr>
              <w:t>2815</w:t>
            </w:r>
          </w:p>
        </w:tc>
        <w:tc>
          <w:tcPr>
            <w:tcW w:w="517" w:type="dxa"/>
          </w:tcPr>
          <w:p w14:paraId="3B8489F9" w14:textId="77777777" w:rsidR="00B72050" w:rsidRDefault="00B7205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ADD67E" w14:textId="77777777" w:rsidR="00B72050" w:rsidRDefault="00B7205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60A9317" w14:textId="77777777" w:rsidR="00B72050" w:rsidRDefault="00B72050" w:rsidP="00096385">
            <w:r>
              <w:rPr>
                <w:sz w:val="16"/>
                <w:szCs w:val="16"/>
              </w:rPr>
              <w:t>Adding 5GS registration type for Rel-17 eNPN onboarding service.</w:t>
            </w:r>
          </w:p>
        </w:tc>
        <w:tc>
          <w:tcPr>
            <w:tcW w:w="517" w:type="dxa"/>
          </w:tcPr>
          <w:p w14:paraId="4EB9A1BC" w14:textId="77777777" w:rsidR="00B72050" w:rsidRDefault="00B7205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7E94F8" w14:textId="77777777" w:rsidR="00B72050" w:rsidRDefault="00B7205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D25C89C" w14:textId="77777777" w:rsidR="00B72050" w:rsidRDefault="00B7205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D8DCC54" w14:textId="77777777" w:rsidR="00B72050" w:rsidRDefault="00B72050" w:rsidP="00096385">
            <w:r>
              <w:rPr>
                <w:sz w:val="16"/>
                <w:szCs w:val="16"/>
              </w:rPr>
              <w:t>R5-233987</w:t>
            </w:r>
          </w:p>
        </w:tc>
        <w:tc>
          <w:tcPr>
            <w:tcW w:w="1597" w:type="dxa"/>
          </w:tcPr>
          <w:p w14:paraId="43E4B38B" w14:textId="77777777" w:rsidR="00B72050" w:rsidRDefault="00B72050" w:rsidP="00096385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37C8AD3E" w14:textId="77777777" w:rsidR="00B72050" w:rsidRDefault="00B72050" w:rsidP="00096385">
            <w:r>
              <w:rPr>
                <w:sz w:val="16"/>
                <w:szCs w:val="16"/>
              </w:rPr>
              <w:t>NG_RAN_PRN_enh_plus_CT-UEConTest</w:t>
            </w:r>
          </w:p>
        </w:tc>
        <w:tc>
          <w:tcPr>
            <w:tcW w:w="2323" w:type="dxa"/>
          </w:tcPr>
          <w:p w14:paraId="28AB03E2" w14:textId="77777777" w:rsidR="00B72050" w:rsidRDefault="00B72050" w:rsidP="00096385">
            <w:r>
              <w:rPr>
                <w:sz w:val="16"/>
                <w:szCs w:val="16"/>
              </w:rPr>
              <w:t>4.7.1</w:t>
            </w:r>
          </w:p>
        </w:tc>
        <w:tc>
          <w:tcPr>
            <w:tcW w:w="998" w:type="dxa"/>
          </w:tcPr>
          <w:p w14:paraId="43C0BF35" w14:textId="77777777" w:rsidR="00B72050" w:rsidRDefault="00B7205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72050" w14:paraId="5F58BDDF" w14:textId="77777777" w:rsidTr="00096385">
        <w:tc>
          <w:tcPr>
            <w:tcW w:w="879" w:type="dxa"/>
          </w:tcPr>
          <w:p w14:paraId="060B1810" w14:textId="77777777" w:rsidR="00B72050" w:rsidRDefault="00B72050" w:rsidP="00096385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72A6C3B9" w14:textId="77777777" w:rsidR="00B72050" w:rsidRDefault="00B72050" w:rsidP="00096385">
            <w:r>
              <w:rPr>
                <w:sz w:val="16"/>
                <w:szCs w:val="16"/>
              </w:rPr>
              <w:t>0527</w:t>
            </w:r>
          </w:p>
        </w:tc>
        <w:tc>
          <w:tcPr>
            <w:tcW w:w="517" w:type="dxa"/>
          </w:tcPr>
          <w:p w14:paraId="02AF8CF7" w14:textId="77777777" w:rsidR="00B72050" w:rsidRDefault="00B7205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BFA3D8" w14:textId="77777777" w:rsidR="00B72050" w:rsidRDefault="00B7205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9FD4D39" w14:textId="77777777" w:rsidR="00B72050" w:rsidRDefault="00B72050" w:rsidP="00096385">
            <w:r>
              <w:rPr>
                <w:sz w:val="16"/>
                <w:szCs w:val="16"/>
              </w:rPr>
              <w:t>Addition of PICS of Emergency Services and PLMN access in SNPN mode for Rel-17 eNPN</w:t>
            </w:r>
          </w:p>
        </w:tc>
        <w:tc>
          <w:tcPr>
            <w:tcW w:w="517" w:type="dxa"/>
          </w:tcPr>
          <w:p w14:paraId="55882D37" w14:textId="77777777" w:rsidR="00B72050" w:rsidRDefault="00B7205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3B88F2" w14:textId="77777777" w:rsidR="00B72050" w:rsidRDefault="00B7205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B019051" w14:textId="77777777" w:rsidR="00B72050" w:rsidRDefault="00B7205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60A5C8C" w14:textId="77777777" w:rsidR="00B72050" w:rsidRDefault="00B72050" w:rsidP="00096385">
            <w:r>
              <w:rPr>
                <w:sz w:val="16"/>
                <w:szCs w:val="16"/>
              </w:rPr>
              <w:t>R5-235358</w:t>
            </w:r>
          </w:p>
        </w:tc>
        <w:tc>
          <w:tcPr>
            <w:tcW w:w="1597" w:type="dxa"/>
          </w:tcPr>
          <w:p w14:paraId="368D60FE" w14:textId="77777777" w:rsidR="00B72050" w:rsidRDefault="00B72050" w:rsidP="00096385">
            <w:r>
              <w:rPr>
                <w:sz w:val="16"/>
                <w:szCs w:val="16"/>
              </w:rPr>
              <w:t>China Telecom, Lenovo</w:t>
            </w:r>
          </w:p>
        </w:tc>
        <w:tc>
          <w:tcPr>
            <w:tcW w:w="1122" w:type="dxa"/>
          </w:tcPr>
          <w:p w14:paraId="68CECCF5" w14:textId="77777777" w:rsidR="00B72050" w:rsidRDefault="00B72050" w:rsidP="00096385">
            <w:r>
              <w:rPr>
                <w:sz w:val="16"/>
                <w:szCs w:val="16"/>
              </w:rPr>
              <w:t>NG_RAN_PRN_enh_plus_CT-UEConTest</w:t>
            </w:r>
          </w:p>
        </w:tc>
        <w:tc>
          <w:tcPr>
            <w:tcW w:w="2323" w:type="dxa"/>
          </w:tcPr>
          <w:p w14:paraId="6099C74A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7F5E7E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</w:tr>
      <w:tr w:rsidR="00B72050" w14:paraId="4511CBB0" w14:textId="77777777" w:rsidTr="00096385">
        <w:tc>
          <w:tcPr>
            <w:tcW w:w="879" w:type="dxa"/>
          </w:tcPr>
          <w:p w14:paraId="6A78F365" w14:textId="77777777" w:rsidR="00B72050" w:rsidRDefault="00B72050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D1E4C4C" w14:textId="77777777" w:rsidR="00B72050" w:rsidRDefault="00B72050" w:rsidP="00096385">
            <w:r>
              <w:rPr>
                <w:sz w:val="16"/>
                <w:szCs w:val="16"/>
              </w:rPr>
              <w:t>3864</w:t>
            </w:r>
          </w:p>
        </w:tc>
        <w:tc>
          <w:tcPr>
            <w:tcW w:w="517" w:type="dxa"/>
          </w:tcPr>
          <w:p w14:paraId="4E61DAF2" w14:textId="77777777" w:rsidR="00B72050" w:rsidRDefault="00B7205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B195FDE" w14:textId="77777777" w:rsidR="00B72050" w:rsidRDefault="00B7205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7F74FB" w14:textId="77777777" w:rsidR="00B72050" w:rsidRDefault="00B72050" w:rsidP="00096385">
            <w:r>
              <w:rPr>
                <w:sz w:val="16"/>
                <w:szCs w:val="16"/>
              </w:rPr>
              <w:t>Addition of new test case 6.5.3.1 for Rel-17 eNPN</w:t>
            </w:r>
          </w:p>
        </w:tc>
        <w:tc>
          <w:tcPr>
            <w:tcW w:w="517" w:type="dxa"/>
          </w:tcPr>
          <w:p w14:paraId="2FB796E7" w14:textId="77777777" w:rsidR="00B72050" w:rsidRDefault="00B7205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24EDF7" w14:textId="77777777" w:rsidR="00B72050" w:rsidRDefault="00B72050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70C9F298" w14:textId="77777777" w:rsidR="00B72050" w:rsidRDefault="00B7205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E6CB792" w14:textId="77777777" w:rsidR="00B72050" w:rsidRDefault="00B72050" w:rsidP="00096385">
            <w:r>
              <w:rPr>
                <w:sz w:val="16"/>
                <w:szCs w:val="16"/>
              </w:rPr>
              <w:t>R5-235359</w:t>
            </w:r>
          </w:p>
        </w:tc>
        <w:tc>
          <w:tcPr>
            <w:tcW w:w="1597" w:type="dxa"/>
          </w:tcPr>
          <w:p w14:paraId="7BCB0360" w14:textId="77777777" w:rsidR="00B72050" w:rsidRDefault="00B72050" w:rsidP="00096385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364D6194" w14:textId="77777777" w:rsidR="00B72050" w:rsidRDefault="00B72050" w:rsidP="00096385">
            <w:r>
              <w:rPr>
                <w:sz w:val="16"/>
                <w:szCs w:val="16"/>
              </w:rPr>
              <w:t>NG_RAN_PRN_enh_plus_CT-UEConTest</w:t>
            </w:r>
          </w:p>
        </w:tc>
        <w:tc>
          <w:tcPr>
            <w:tcW w:w="2323" w:type="dxa"/>
          </w:tcPr>
          <w:p w14:paraId="51A52D3A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C4E854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</w:tr>
      <w:tr w:rsidR="00B72050" w14:paraId="52A1C071" w14:textId="77777777" w:rsidTr="00096385">
        <w:tc>
          <w:tcPr>
            <w:tcW w:w="879" w:type="dxa"/>
          </w:tcPr>
          <w:p w14:paraId="56BFEB5D" w14:textId="77777777" w:rsidR="00B72050" w:rsidRDefault="00B72050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BB5331E" w14:textId="77777777" w:rsidR="00B72050" w:rsidRDefault="00B72050" w:rsidP="00096385">
            <w:r>
              <w:rPr>
                <w:sz w:val="16"/>
                <w:szCs w:val="16"/>
              </w:rPr>
              <w:t>3865</w:t>
            </w:r>
          </w:p>
        </w:tc>
        <w:tc>
          <w:tcPr>
            <w:tcW w:w="517" w:type="dxa"/>
          </w:tcPr>
          <w:p w14:paraId="1176C1B2" w14:textId="77777777" w:rsidR="00B72050" w:rsidRDefault="00B7205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3F17B32" w14:textId="77777777" w:rsidR="00B72050" w:rsidRDefault="00B7205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0FE31D" w14:textId="77777777" w:rsidR="00B72050" w:rsidRDefault="00B72050" w:rsidP="00096385">
            <w:r>
              <w:rPr>
                <w:sz w:val="16"/>
                <w:szCs w:val="16"/>
              </w:rPr>
              <w:t>Addition of new test case 6.5.3.2 for Rel-17 eNPN</w:t>
            </w:r>
          </w:p>
        </w:tc>
        <w:tc>
          <w:tcPr>
            <w:tcW w:w="517" w:type="dxa"/>
          </w:tcPr>
          <w:p w14:paraId="2688A0FC" w14:textId="77777777" w:rsidR="00B72050" w:rsidRDefault="00B7205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94A808" w14:textId="77777777" w:rsidR="00B72050" w:rsidRDefault="00B72050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7BFF157E" w14:textId="77777777" w:rsidR="00B72050" w:rsidRDefault="00B7205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3E873C5" w14:textId="77777777" w:rsidR="00B72050" w:rsidRDefault="00B72050" w:rsidP="00096385">
            <w:r>
              <w:rPr>
                <w:sz w:val="16"/>
                <w:szCs w:val="16"/>
              </w:rPr>
              <w:t>R5-235360</w:t>
            </w:r>
          </w:p>
        </w:tc>
        <w:tc>
          <w:tcPr>
            <w:tcW w:w="1597" w:type="dxa"/>
          </w:tcPr>
          <w:p w14:paraId="07ADFCC0" w14:textId="77777777" w:rsidR="00B72050" w:rsidRDefault="00B72050" w:rsidP="00096385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38C5FD5C" w14:textId="77777777" w:rsidR="00B72050" w:rsidRDefault="00B72050" w:rsidP="00096385">
            <w:r>
              <w:rPr>
                <w:sz w:val="16"/>
                <w:szCs w:val="16"/>
              </w:rPr>
              <w:t>NG_RAN_PRN_enh_plus_CT-UEConTest</w:t>
            </w:r>
          </w:p>
        </w:tc>
        <w:tc>
          <w:tcPr>
            <w:tcW w:w="2323" w:type="dxa"/>
          </w:tcPr>
          <w:p w14:paraId="1E958153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8F0AE4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</w:tr>
      <w:tr w:rsidR="00B72050" w14:paraId="560673FA" w14:textId="77777777" w:rsidTr="00096385">
        <w:tc>
          <w:tcPr>
            <w:tcW w:w="879" w:type="dxa"/>
          </w:tcPr>
          <w:p w14:paraId="2260934F" w14:textId="77777777" w:rsidR="00B72050" w:rsidRDefault="00B72050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DFFF285" w14:textId="77777777" w:rsidR="00B72050" w:rsidRDefault="00B72050" w:rsidP="00096385">
            <w:r>
              <w:rPr>
                <w:sz w:val="16"/>
                <w:szCs w:val="16"/>
              </w:rPr>
              <w:t>3866</w:t>
            </w:r>
          </w:p>
        </w:tc>
        <w:tc>
          <w:tcPr>
            <w:tcW w:w="517" w:type="dxa"/>
          </w:tcPr>
          <w:p w14:paraId="0F07DAB2" w14:textId="77777777" w:rsidR="00B72050" w:rsidRDefault="00B7205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B5D943D" w14:textId="77777777" w:rsidR="00B72050" w:rsidRDefault="00B7205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00CBD22" w14:textId="77777777" w:rsidR="00B72050" w:rsidRDefault="00B72050" w:rsidP="00096385">
            <w:r>
              <w:rPr>
                <w:sz w:val="16"/>
                <w:szCs w:val="16"/>
              </w:rPr>
              <w:t>Addition of new test case 6.5.3.3 for Rel-17 eNPN</w:t>
            </w:r>
          </w:p>
        </w:tc>
        <w:tc>
          <w:tcPr>
            <w:tcW w:w="517" w:type="dxa"/>
          </w:tcPr>
          <w:p w14:paraId="53C07414" w14:textId="77777777" w:rsidR="00B72050" w:rsidRDefault="00B7205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31FBFC" w14:textId="77777777" w:rsidR="00B72050" w:rsidRDefault="00B72050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2D9CA86C" w14:textId="77777777" w:rsidR="00B72050" w:rsidRDefault="00B7205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DF601B6" w14:textId="77777777" w:rsidR="00B72050" w:rsidRDefault="00B72050" w:rsidP="00096385">
            <w:r>
              <w:rPr>
                <w:sz w:val="16"/>
                <w:szCs w:val="16"/>
              </w:rPr>
              <w:t>R5-235361</w:t>
            </w:r>
          </w:p>
        </w:tc>
        <w:tc>
          <w:tcPr>
            <w:tcW w:w="1597" w:type="dxa"/>
          </w:tcPr>
          <w:p w14:paraId="11AC9217" w14:textId="77777777" w:rsidR="00B72050" w:rsidRDefault="00B72050" w:rsidP="00096385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246D3048" w14:textId="77777777" w:rsidR="00B72050" w:rsidRDefault="00B72050" w:rsidP="00096385">
            <w:r>
              <w:rPr>
                <w:sz w:val="16"/>
                <w:szCs w:val="16"/>
              </w:rPr>
              <w:t>NG_RAN_PRN_enh_plus_CT-UEConTest</w:t>
            </w:r>
          </w:p>
        </w:tc>
        <w:tc>
          <w:tcPr>
            <w:tcW w:w="2323" w:type="dxa"/>
          </w:tcPr>
          <w:p w14:paraId="0BE20F47" w14:textId="77777777" w:rsidR="00B72050" w:rsidRDefault="00B72050" w:rsidP="00096385">
            <w:r>
              <w:rPr>
                <w:sz w:val="16"/>
                <w:szCs w:val="16"/>
              </w:rPr>
              <w:t>6.5.3.3(new)</w:t>
            </w:r>
          </w:p>
        </w:tc>
        <w:tc>
          <w:tcPr>
            <w:tcW w:w="998" w:type="dxa"/>
          </w:tcPr>
          <w:p w14:paraId="7A70D774" w14:textId="77777777" w:rsidR="00B72050" w:rsidRDefault="00B72050" w:rsidP="00096385">
            <w:r>
              <w:rPr>
                <w:sz w:val="16"/>
                <w:szCs w:val="16"/>
              </w:rPr>
              <w:t xml:space="preserve">TS/TR ... CR ... ; TS 38.523-2 CR 0368 ; TS/TR ... CR ... </w:t>
            </w:r>
          </w:p>
        </w:tc>
      </w:tr>
      <w:tr w:rsidR="00B72050" w14:paraId="6D86B301" w14:textId="77777777" w:rsidTr="00096385">
        <w:tc>
          <w:tcPr>
            <w:tcW w:w="879" w:type="dxa"/>
          </w:tcPr>
          <w:p w14:paraId="509C1AF5" w14:textId="77777777" w:rsidR="00B72050" w:rsidRDefault="00B72050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FC2FA61" w14:textId="77777777" w:rsidR="00B72050" w:rsidRDefault="00B72050" w:rsidP="00096385">
            <w:r>
              <w:rPr>
                <w:sz w:val="16"/>
                <w:szCs w:val="16"/>
              </w:rPr>
              <w:t>3867</w:t>
            </w:r>
          </w:p>
        </w:tc>
        <w:tc>
          <w:tcPr>
            <w:tcW w:w="517" w:type="dxa"/>
          </w:tcPr>
          <w:p w14:paraId="460C18C1" w14:textId="77777777" w:rsidR="00B72050" w:rsidRDefault="00B7205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91E82D2" w14:textId="77777777" w:rsidR="00B72050" w:rsidRDefault="00B7205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8DA2E9" w14:textId="77777777" w:rsidR="00B72050" w:rsidRDefault="00B72050" w:rsidP="00096385">
            <w:r>
              <w:rPr>
                <w:sz w:val="16"/>
                <w:szCs w:val="16"/>
              </w:rPr>
              <w:t>Addition of new test case 6.5.3.4 for Rel-17 eNPN</w:t>
            </w:r>
          </w:p>
        </w:tc>
        <w:tc>
          <w:tcPr>
            <w:tcW w:w="517" w:type="dxa"/>
          </w:tcPr>
          <w:p w14:paraId="0EAF7859" w14:textId="77777777" w:rsidR="00B72050" w:rsidRDefault="00B7205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A8AE8B" w14:textId="77777777" w:rsidR="00B72050" w:rsidRDefault="00B72050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6E3D14E3" w14:textId="77777777" w:rsidR="00B72050" w:rsidRDefault="00B7205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8573530" w14:textId="77777777" w:rsidR="00B72050" w:rsidRDefault="00B72050" w:rsidP="00096385">
            <w:r>
              <w:rPr>
                <w:sz w:val="16"/>
                <w:szCs w:val="16"/>
              </w:rPr>
              <w:t>R5-235362</w:t>
            </w:r>
          </w:p>
        </w:tc>
        <w:tc>
          <w:tcPr>
            <w:tcW w:w="1597" w:type="dxa"/>
          </w:tcPr>
          <w:p w14:paraId="04A03B7F" w14:textId="77777777" w:rsidR="00B72050" w:rsidRDefault="00B72050" w:rsidP="00096385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12172E70" w14:textId="77777777" w:rsidR="00B72050" w:rsidRDefault="00B72050" w:rsidP="00096385">
            <w:r>
              <w:rPr>
                <w:sz w:val="16"/>
                <w:szCs w:val="16"/>
              </w:rPr>
              <w:t>NG_RAN_PRN_enh_plus_CT-UEConTest</w:t>
            </w:r>
          </w:p>
        </w:tc>
        <w:tc>
          <w:tcPr>
            <w:tcW w:w="2323" w:type="dxa"/>
          </w:tcPr>
          <w:p w14:paraId="1E5D341D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A50390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</w:tr>
      <w:tr w:rsidR="00B72050" w14:paraId="111388EC" w14:textId="77777777" w:rsidTr="00096385">
        <w:tc>
          <w:tcPr>
            <w:tcW w:w="879" w:type="dxa"/>
          </w:tcPr>
          <w:p w14:paraId="638E2BC4" w14:textId="77777777" w:rsidR="00B72050" w:rsidRDefault="00B72050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031E886" w14:textId="77777777" w:rsidR="00B72050" w:rsidRDefault="00B72050" w:rsidP="00096385">
            <w:r>
              <w:rPr>
                <w:sz w:val="16"/>
                <w:szCs w:val="16"/>
              </w:rPr>
              <w:t>3972</w:t>
            </w:r>
          </w:p>
        </w:tc>
        <w:tc>
          <w:tcPr>
            <w:tcW w:w="517" w:type="dxa"/>
          </w:tcPr>
          <w:p w14:paraId="75B25337" w14:textId="77777777" w:rsidR="00B72050" w:rsidRDefault="00B7205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52F4C75" w14:textId="77777777" w:rsidR="00B72050" w:rsidRDefault="00B7205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294F880" w14:textId="77777777" w:rsidR="00B72050" w:rsidRDefault="00B72050" w:rsidP="00096385">
            <w:r>
              <w:rPr>
                <w:sz w:val="16"/>
                <w:szCs w:val="16"/>
              </w:rPr>
              <w:t>Addition of new enhanced SNPN test case 6.5.3.5</w:t>
            </w:r>
          </w:p>
        </w:tc>
        <w:tc>
          <w:tcPr>
            <w:tcW w:w="517" w:type="dxa"/>
          </w:tcPr>
          <w:p w14:paraId="780E11BA" w14:textId="77777777" w:rsidR="00B72050" w:rsidRDefault="00B7205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CAF47F" w14:textId="77777777" w:rsidR="00B72050" w:rsidRDefault="00B72050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B128394" w14:textId="77777777" w:rsidR="00B72050" w:rsidRDefault="00B7205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04E9DA1" w14:textId="77777777" w:rsidR="00B72050" w:rsidRDefault="00B72050" w:rsidP="00096385">
            <w:r>
              <w:rPr>
                <w:sz w:val="16"/>
                <w:szCs w:val="16"/>
              </w:rPr>
              <w:t>R5-235364</w:t>
            </w:r>
          </w:p>
        </w:tc>
        <w:tc>
          <w:tcPr>
            <w:tcW w:w="1597" w:type="dxa"/>
          </w:tcPr>
          <w:p w14:paraId="130213AA" w14:textId="77777777" w:rsidR="00B72050" w:rsidRDefault="00B72050" w:rsidP="00096385">
            <w:r>
              <w:rPr>
                <w:sz w:val="16"/>
                <w:szCs w:val="16"/>
              </w:rPr>
              <w:t>Lenovo, China Telecom</w:t>
            </w:r>
          </w:p>
        </w:tc>
        <w:tc>
          <w:tcPr>
            <w:tcW w:w="1122" w:type="dxa"/>
          </w:tcPr>
          <w:p w14:paraId="51B92312" w14:textId="77777777" w:rsidR="00B72050" w:rsidRDefault="00B72050" w:rsidP="00096385">
            <w:r>
              <w:rPr>
                <w:sz w:val="16"/>
                <w:szCs w:val="16"/>
              </w:rPr>
              <w:t>NG_RAN_PRN_enh_plus_CT-UEConTest</w:t>
            </w:r>
          </w:p>
        </w:tc>
        <w:tc>
          <w:tcPr>
            <w:tcW w:w="2323" w:type="dxa"/>
          </w:tcPr>
          <w:p w14:paraId="468339DD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4FA256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</w:tr>
      <w:tr w:rsidR="00B72050" w14:paraId="03FE1636" w14:textId="77777777" w:rsidTr="00096385">
        <w:tc>
          <w:tcPr>
            <w:tcW w:w="879" w:type="dxa"/>
          </w:tcPr>
          <w:p w14:paraId="35788ABF" w14:textId="77777777" w:rsidR="00B72050" w:rsidRDefault="00B72050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C6F8006" w14:textId="77777777" w:rsidR="00B72050" w:rsidRDefault="00B72050" w:rsidP="00096385">
            <w:r>
              <w:rPr>
                <w:sz w:val="16"/>
                <w:szCs w:val="16"/>
              </w:rPr>
              <w:t>3973</w:t>
            </w:r>
          </w:p>
        </w:tc>
        <w:tc>
          <w:tcPr>
            <w:tcW w:w="517" w:type="dxa"/>
          </w:tcPr>
          <w:p w14:paraId="0C8F60B1" w14:textId="77777777" w:rsidR="00B72050" w:rsidRDefault="00B7205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37D192D" w14:textId="77777777" w:rsidR="00B72050" w:rsidRDefault="00B7205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13BBA00" w14:textId="77777777" w:rsidR="00B72050" w:rsidRDefault="00B72050" w:rsidP="00096385">
            <w:r>
              <w:rPr>
                <w:sz w:val="16"/>
                <w:szCs w:val="16"/>
              </w:rPr>
              <w:t>Addition of new enhanced SNPN test case 6.5.3.6</w:t>
            </w:r>
          </w:p>
        </w:tc>
        <w:tc>
          <w:tcPr>
            <w:tcW w:w="517" w:type="dxa"/>
          </w:tcPr>
          <w:p w14:paraId="0B5B6626" w14:textId="77777777" w:rsidR="00B72050" w:rsidRDefault="00B7205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6A729B" w14:textId="77777777" w:rsidR="00B72050" w:rsidRDefault="00B72050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2ABB83FE" w14:textId="77777777" w:rsidR="00B72050" w:rsidRDefault="00B7205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6C37F63" w14:textId="77777777" w:rsidR="00B72050" w:rsidRDefault="00B72050" w:rsidP="00096385">
            <w:r>
              <w:rPr>
                <w:sz w:val="16"/>
                <w:szCs w:val="16"/>
              </w:rPr>
              <w:t>R5-235365</w:t>
            </w:r>
          </w:p>
        </w:tc>
        <w:tc>
          <w:tcPr>
            <w:tcW w:w="1597" w:type="dxa"/>
          </w:tcPr>
          <w:p w14:paraId="44FAEA2E" w14:textId="77777777" w:rsidR="00B72050" w:rsidRDefault="00B72050" w:rsidP="00096385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 w14:paraId="68F6D23B" w14:textId="77777777" w:rsidR="00B72050" w:rsidRDefault="00B72050" w:rsidP="00096385">
            <w:r>
              <w:rPr>
                <w:sz w:val="16"/>
                <w:szCs w:val="16"/>
              </w:rPr>
              <w:t>NG_RAN_PRN_enh_plus_CT-UEConTest</w:t>
            </w:r>
          </w:p>
        </w:tc>
        <w:tc>
          <w:tcPr>
            <w:tcW w:w="2323" w:type="dxa"/>
          </w:tcPr>
          <w:p w14:paraId="5FEC145F" w14:textId="77777777" w:rsidR="00B72050" w:rsidRDefault="00B72050" w:rsidP="00096385">
            <w:r>
              <w:rPr>
                <w:sz w:val="16"/>
                <w:szCs w:val="16"/>
              </w:rPr>
              <w:t>6.5.3.6 [New]</w:t>
            </w:r>
          </w:p>
        </w:tc>
        <w:tc>
          <w:tcPr>
            <w:tcW w:w="998" w:type="dxa"/>
          </w:tcPr>
          <w:p w14:paraId="7ED672C6" w14:textId="77777777" w:rsidR="00B72050" w:rsidRDefault="00B7205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72050" w14:paraId="7D186FEB" w14:textId="77777777" w:rsidTr="00096385">
        <w:tc>
          <w:tcPr>
            <w:tcW w:w="879" w:type="dxa"/>
          </w:tcPr>
          <w:p w14:paraId="45A6C7E5" w14:textId="77777777" w:rsidR="00B72050" w:rsidRDefault="00B72050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A4F7176" w14:textId="77777777" w:rsidR="00B72050" w:rsidRDefault="00B72050" w:rsidP="00096385">
            <w:r>
              <w:rPr>
                <w:sz w:val="16"/>
                <w:szCs w:val="16"/>
              </w:rPr>
              <w:t>3974</w:t>
            </w:r>
          </w:p>
        </w:tc>
        <w:tc>
          <w:tcPr>
            <w:tcW w:w="517" w:type="dxa"/>
          </w:tcPr>
          <w:p w14:paraId="44C08A78" w14:textId="77777777" w:rsidR="00B72050" w:rsidRDefault="00B7205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98CE5D4" w14:textId="77777777" w:rsidR="00B72050" w:rsidRDefault="00B7205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D59AD64" w14:textId="77777777" w:rsidR="00B72050" w:rsidRDefault="00B72050" w:rsidP="00096385">
            <w:r>
              <w:rPr>
                <w:sz w:val="16"/>
                <w:szCs w:val="16"/>
              </w:rPr>
              <w:t>Addition of new enhanced SNPN test case 6.5.3.7</w:t>
            </w:r>
          </w:p>
        </w:tc>
        <w:tc>
          <w:tcPr>
            <w:tcW w:w="517" w:type="dxa"/>
          </w:tcPr>
          <w:p w14:paraId="145D91B9" w14:textId="77777777" w:rsidR="00B72050" w:rsidRDefault="00B7205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AC291E" w14:textId="77777777" w:rsidR="00B72050" w:rsidRDefault="00B72050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3BB2459B" w14:textId="77777777" w:rsidR="00B72050" w:rsidRDefault="00B7205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1251FC1" w14:textId="77777777" w:rsidR="00B72050" w:rsidRDefault="00B72050" w:rsidP="00096385">
            <w:r>
              <w:rPr>
                <w:sz w:val="16"/>
                <w:szCs w:val="16"/>
              </w:rPr>
              <w:t>R5-235366</w:t>
            </w:r>
          </w:p>
        </w:tc>
        <w:tc>
          <w:tcPr>
            <w:tcW w:w="1597" w:type="dxa"/>
          </w:tcPr>
          <w:p w14:paraId="483FFDCA" w14:textId="77777777" w:rsidR="00B72050" w:rsidRDefault="00B72050" w:rsidP="00096385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 w14:paraId="59F7FD95" w14:textId="77777777" w:rsidR="00B72050" w:rsidRDefault="00B72050" w:rsidP="00096385">
            <w:r>
              <w:rPr>
                <w:sz w:val="16"/>
                <w:szCs w:val="16"/>
              </w:rPr>
              <w:t>NG_RAN_PRN_enh_plus_CT-UEConTest</w:t>
            </w:r>
          </w:p>
        </w:tc>
        <w:tc>
          <w:tcPr>
            <w:tcW w:w="2323" w:type="dxa"/>
          </w:tcPr>
          <w:p w14:paraId="19C816BF" w14:textId="77777777" w:rsidR="00B72050" w:rsidRDefault="00B72050" w:rsidP="00096385">
            <w:r>
              <w:rPr>
                <w:sz w:val="16"/>
                <w:szCs w:val="16"/>
              </w:rPr>
              <w:t>6.5.3.7 [New]</w:t>
            </w:r>
          </w:p>
        </w:tc>
        <w:tc>
          <w:tcPr>
            <w:tcW w:w="998" w:type="dxa"/>
          </w:tcPr>
          <w:p w14:paraId="2C1D5A28" w14:textId="77777777" w:rsidR="00B72050" w:rsidRDefault="00B7205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72050" w14:paraId="69119B8C" w14:textId="77777777" w:rsidTr="00096385">
        <w:tc>
          <w:tcPr>
            <w:tcW w:w="879" w:type="dxa"/>
          </w:tcPr>
          <w:p w14:paraId="2D8A7DD6" w14:textId="77777777" w:rsidR="00B72050" w:rsidRDefault="00B72050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50A5123" w14:textId="77777777" w:rsidR="00B72050" w:rsidRDefault="00B72050" w:rsidP="00096385">
            <w:r>
              <w:rPr>
                <w:sz w:val="16"/>
                <w:szCs w:val="16"/>
              </w:rPr>
              <w:t>3975</w:t>
            </w:r>
          </w:p>
        </w:tc>
        <w:tc>
          <w:tcPr>
            <w:tcW w:w="517" w:type="dxa"/>
          </w:tcPr>
          <w:p w14:paraId="67D76FBF" w14:textId="77777777" w:rsidR="00B72050" w:rsidRDefault="00B7205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EE6EFE4" w14:textId="77777777" w:rsidR="00B72050" w:rsidRDefault="00B7205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C8DE130" w14:textId="77777777" w:rsidR="00B72050" w:rsidRDefault="00B72050" w:rsidP="00096385">
            <w:r>
              <w:rPr>
                <w:sz w:val="16"/>
                <w:szCs w:val="16"/>
              </w:rPr>
              <w:t>Addition of new enhanced SNPN test case 6.5.3.8</w:t>
            </w:r>
          </w:p>
        </w:tc>
        <w:tc>
          <w:tcPr>
            <w:tcW w:w="517" w:type="dxa"/>
          </w:tcPr>
          <w:p w14:paraId="3A049C5F" w14:textId="77777777" w:rsidR="00B72050" w:rsidRDefault="00B7205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EFA940" w14:textId="77777777" w:rsidR="00B72050" w:rsidRDefault="00B72050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4E3CD3B1" w14:textId="77777777" w:rsidR="00B72050" w:rsidRDefault="00B7205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E92062B" w14:textId="77777777" w:rsidR="00B72050" w:rsidRDefault="00B72050" w:rsidP="00096385">
            <w:r>
              <w:rPr>
                <w:sz w:val="16"/>
                <w:szCs w:val="16"/>
              </w:rPr>
              <w:t>R5-235367</w:t>
            </w:r>
          </w:p>
        </w:tc>
        <w:tc>
          <w:tcPr>
            <w:tcW w:w="1597" w:type="dxa"/>
          </w:tcPr>
          <w:p w14:paraId="1303636F" w14:textId="77777777" w:rsidR="00B72050" w:rsidRDefault="00B72050" w:rsidP="00096385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 w14:paraId="040A5B91" w14:textId="77777777" w:rsidR="00B72050" w:rsidRDefault="00B72050" w:rsidP="00096385">
            <w:r>
              <w:rPr>
                <w:sz w:val="16"/>
                <w:szCs w:val="16"/>
              </w:rPr>
              <w:t>NG_RAN_PRN_enh_plus_CT-UEConTest</w:t>
            </w:r>
          </w:p>
        </w:tc>
        <w:tc>
          <w:tcPr>
            <w:tcW w:w="2323" w:type="dxa"/>
          </w:tcPr>
          <w:p w14:paraId="1C676CAB" w14:textId="77777777" w:rsidR="00B72050" w:rsidRDefault="00B72050" w:rsidP="00096385">
            <w:r>
              <w:rPr>
                <w:sz w:val="16"/>
                <w:szCs w:val="16"/>
              </w:rPr>
              <w:t>6.5.3.8 [New]</w:t>
            </w:r>
          </w:p>
        </w:tc>
        <w:tc>
          <w:tcPr>
            <w:tcW w:w="998" w:type="dxa"/>
          </w:tcPr>
          <w:p w14:paraId="46C0AF4B" w14:textId="77777777" w:rsidR="00B72050" w:rsidRDefault="00B7205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72050" w14:paraId="61B4B3E9" w14:textId="77777777" w:rsidTr="00096385">
        <w:tc>
          <w:tcPr>
            <w:tcW w:w="879" w:type="dxa"/>
          </w:tcPr>
          <w:p w14:paraId="638938C0" w14:textId="77777777" w:rsidR="00B72050" w:rsidRDefault="00B72050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253175C" w14:textId="77777777" w:rsidR="00B72050" w:rsidRDefault="00B72050" w:rsidP="00096385">
            <w:r>
              <w:rPr>
                <w:sz w:val="16"/>
                <w:szCs w:val="16"/>
              </w:rPr>
              <w:t>3976</w:t>
            </w:r>
          </w:p>
        </w:tc>
        <w:tc>
          <w:tcPr>
            <w:tcW w:w="517" w:type="dxa"/>
          </w:tcPr>
          <w:p w14:paraId="68B3F6B1" w14:textId="77777777" w:rsidR="00B72050" w:rsidRDefault="00B7205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0BCF13" w14:textId="77777777" w:rsidR="00B72050" w:rsidRDefault="00B7205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13DF85" w14:textId="77777777" w:rsidR="00B72050" w:rsidRDefault="00B72050" w:rsidP="00096385">
            <w:r>
              <w:rPr>
                <w:sz w:val="16"/>
                <w:szCs w:val="16"/>
              </w:rPr>
              <w:t>Addition of new enhanced SNPN test case 6.5.3.9</w:t>
            </w:r>
          </w:p>
        </w:tc>
        <w:tc>
          <w:tcPr>
            <w:tcW w:w="517" w:type="dxa"/>
          </w:tcPr>
          <w:p w14:paraId="6872E66D" w14:textId="77777777" w:rsidR="00B72050" w:rsidRDefault="00B7205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FEE035" w14:textId="77777777" w:rsidR="00B72050" w:rsidRDefault="00B72050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3EEC075A" w14:textId="77777777" w:rsidR="00B72050" w:rsidRDefault="00B7205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FE2E713" w14:textId="77777777" w:rsidR="00B72050" w:rsidRDefault="00B72050" w:rsidP="00096385">
            <w:r>
              <w:rPr>
                <w:sz w:val="16"/>
                <w:szCs w:val="16"/>
              </w:rPr>
              <w:t>R5-235368</w:t>
            </w:r>
          </w:p>
        </w:tc>
        <w:tc>
          <w:tcPr>
            <w:tcW w:w="1597" w:type="dxa"/>
          </w:tcPr>
          <w:p w14:paraId="3EC7CCDF" w14:textId="77777777" w:rsidR="00B72050" w:rsidRDefault="00B72050" w:rsidP="00096385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 w14:paraId="120B625A" w14:textId="77777777" w:rsidR="00B72050" w:rsidRDefault="00B72050" w:rsidP="00096385">
            <w:r>
              <w:rPr>
                <w:sz w:val="16"/>
                <w:szCs w:val="16"/>
              </w:rPr>
              <w:t>NG_RAN_PRN_enh_plus_CT-UEConTest</w:t>
            </w:r>
          </w:p>
        </w:tc>
        <w:tc>
          <w:tcPr>
            <w:tcW w:w="2323" w:type="dxa"/>
          </w:tcPr>
          <w:p w14:paraId="59C8DA48" w14:textId="77777777" w:rsidR="00B72050" w:rsidRDefault="00B72050" w:rsidP="00096385">
            <w:r>
              <w:rPr>
                <w:sz w:val="16"/>
                <w:szCs w:val="16"/>
              </w:rPr>
              <w:t>6.5.3.9 [New]</w:t>
            </w:r>
          </w:p>
        </w:tc>
        <w:tc>
          <w:tcPr>
            <w:tcW w:w="998" w:type="dxa"/>
          </w:tcPr>
          <w:p w14:paraId="096ACFDB" w14:textId="77777777" w:rsidR="00B72050" w:rsidRDefault="00B7205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72050" w14:paraId="1F3F46C8" w14:textId="77777777" w:rsidTr="00096385">
        <w:tc>
          <w:tcPr>
            <w:tcW w:w="879" w:type="dxa"/>
          </w:tcPr>
          <w:p w14:paraId="6C66EA0D" w14:textId="77777777" w:rsidR="00B72050" w:rsidRDefault="00B72050" w:rsidP="00096385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432DF0F4" w14:textId="77777777" w:rsidR="00B72050" w:rsidRDefault="00B72050" w:rsidP="00096385">
            <w:r>
              <w:rPr>
                <w:sz w:val="16"/>
                <w:szCs w:val="16"/>
              </w:rPr>
              <w:t>0368</w:t>
            </w:r>
          </w:p>
        </w:tc>
        <w:tc>
          <w:tcPr>
            <w:tcW w:w="517" w:type="dxa"/>
          </w:tcPr>
          <w:p w14:paraId="5481A0C6" w14:textId="77777777" w:rsidR="00B72050" w:rsidRDefault="00B7205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C01A77F" w14:textId="77777777" w:rsidR="00B72050" w:rsidRDefault="00B7205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6836544" w14:textId="77777777" w:rsidR="00B72050" w:rsidRDefault="00B72050" w:rsidP="00096385">
            <w:r>
              <w:rPr>
                <w:sz w:val="16"/>
                <w:szCs w:val="16"/>
              </w:rPr>
              <w:t>Addition of applicability for eNPN test cases</w:t>
            </w:r>
          </w:p>
        </w:tc>
        <w:tc>
          <w:tcPr>
            <w:tcW w:w="517" w:type="dxa"/>
          </w:tcPr>
          <w:p w14:paraId="69D0A908" w14:textId="77777777" w:rsidR="00B72050" w:rsidRDefault="00B7205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F1951E" w14:textId="77777777" w:rsidR="00B72050" w:rsidRDefault="00B72050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42F24104" w14:textId="77777777" w:rsidR="00B72050" w:rsidRDefault="00B7205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2B51B3B" w14:textId="77777777" w:rsidR="00B72050" w:rsidRDefault="00B72050" w:rsidP="00096385">
            <w:r>
              <w:rPr>
                <w:sz w:val="16"/>
                <w:szCs w:val="16"/>
              </w:rPr>
              <w:t>R5-235363</w:t>
            </w:r>
          </w:p>
        </w:tc>
        <w:tc>
          <w:tcPr>
            <w:tcW w:w="1597" w:type="dxa"/>
          </w:tcPr>
          <w:p w14:paraId="58E28C09" w14:textId="77777777" w:rsidR="00B72050" w:rsidRDefault="00B72050" w:rsidP="00096385">
            <w:r>
              <w:rPr>
                <w:sz w:val="16"/>
                <w:szCs w:val="16"/>
              </w:rPr>
              <w:t>China Telecom, Lenovo</w:t>
            </w:r>
          </w:p>
        </w:tc>
        <w:tc>
          <w:tcPr>
            <w:tcW w:w="1122" w:type="dxa"/>
          </w:tcPr>
          <w:p w14:paraId="06231ACD" w14:textId="77777777" w:rsidR="00B72050" w:rsidRDefault="00B72050" w:rsidP="00096385">
            <w:r>
              <w:rPr>
                <w:sz w:val="16"/>
                <w:szCs w:val="16"/>
              </w:rPr>
              <w:t>NG_RAN_PRN_enh_plus_CT-UEConTest</w:t>
            </w:r>
          </w:p>
        </w:tc>
        <w:tc>
          <w:tcPr>
            <w:tcW w:w="2323" w:type="dxa"/>
          </w:tcPr>
          <w:p w14:paraId="0BC7E2AC" w14:textId="77777777" w:rsidR="00B72050" w:rsidRDefault="00B72050" w:rsidP="00096385">
            <w:r>
              <w:rPr>
                <w:sz w:val="16"/>
                <w:szCs w:val="16"/>
              </w:rPr>
              <w:t>4.1, 4.2</w:t>
            </w:r>
          </w:p>
        </w:tc>
        <w:tc>
          <w:tcPr>
            <w:tcW w:w="998" w:type="dxa"/>
          </w:tcPr>
          <w:p w14:paraId="0E4F9CCE" w14:textId="77777777" w:rsidR="00B72050" w:rsidRDefault="00B72050" w:rsidP="00096385">
            <w:r>
              <w:rPr>
                <w:sz w:val="16"/>
                <w:szCs w:val="16"/>
              </w:rPr>
              <w:t xml:space="preserve">TS/TR ... CR ... ; TS/TR 38.508-2 CR 0527; TS/TR ... CR ... </w:t>
            </w:r>
          </w:p>
        </w:tc>
      </w:tr>
    </w:tbl>
    <w:p w14:paraId="598B261F" w14:textId="77777777" w:rsidR="00B72050" w:rsidRDefault="00B72050" w:rsidP="00B72050"/>
    <w:p w14:paraId="4A424755" w14:textId="77777777" w:rsidR="00B72050" w:rsidRDefault="00B72050" w:rsidP="00B72050"/>
    <w:p w14:paraId="5A04E978" w14:textId="77777777" w:rsidR="00B72050" w:rsidRPr="00917427" w:rsidRDefault="00B72050" w:rsidP="00B7205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RP-231666</w:t>
      </w:r>
      <w:r>
        <w:rPr>
          <w:b/>
          <w:i/>
          <w:noProof/>
          <w:sz w:val="28"/>
        </w:rPr>
        <w:fldChar w:fldCharType="end"/>
      </w:r>
    </w:p>
    <w:p w14:paraId="097D8CDE" w14:textId="77777777" w:rsidR="00B72050" w:rsidRPr="00784730" w:rsidRDefault="00B72050" w:rsidP="00B72050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3091E62F" w14:textId="77777777" w:rsidR="00B72050" w:rsidRPr="00050554" w:rsidRDefault="00B72050" w:rsidP="00B72050">
      <w:pPr>
        <w:rPr>
          <w:rFonts w:ascii="Arial" w:hAnsi="Arial" w:cs="Arial"/>
          <w:b/>
          <w:bCs/>
          <w:lang w:val="en-US"/>
        </w:rPr>
      </w:pPr>
    </w:p>
    <w:p w14:paraId="68386221" w14:textId="77777777" w:rsidR="00B72050" w:rsidRDefault="00B72050" w:rsidP="00B720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561969A6" w14:textId="77777777" w:rsidR="00B72050" w:rsidRPr="00E145B1" w:rsidRDefault="00B72050" w:rsidP="00B7205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Solutions for NR to support non-terrestrial networks (NTN) plus CT aspects (NR_NTN_solutions_plus_CT-UEConTest)</w:t>
      </w:r>
      <w:r>
        <w:rPr>
          <w:rFonts w:ascii="Arial" w:hAnsi="Arial" w:cs="Arial"/>
          <w:b/>
          <w:bCs/>
        </w:rPr>
        <w:fldChar w:fldCharType="end"/>
      </w:r>
    </w:p>
    <w:p w14:paraId="27F6E118" w14:textId="77777777" w:rsidR="00B72050" w:rsidRDefault="00B72050" w:rsidP="00B720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13.3.23</w:t>
      </w:r>
      <w:r>
        <w:rPr>
          <w:rFonts w:ascii="Arial" w:hAnsi="Arial" w:cs="Arial"/>
          <w:b/>
          <w:bCs/>
        </w:rPr>
        <w:fldChar w:fldCharType="end"/>
      </w:r>
    </w:p>
    <w:p w14:paraId="45261CC0" w14:textId="77777777" w:rsidR="00B72050" w:rsidRDefault="00B72050" w:rsidP="00B720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229D315" w14:textId="77777777" w:rsidR="00B72050" w:rsidRDefault="00B72050" w:rsidP="00B7205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993A497" w14:textId="77777777" w:rsidR="00B72050" w:rsidRPr="004E535C" w:rsidRDefault="00B72050" w:rsidP="00B7205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72050" w:rsidRPr="004E535C" w14:paraId="5E38C1AB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01E3E80" w14:textId="77777777" w:rsidR="00B72050" w:rsidRPr="00BF1EB6" w:rsidRDefault="00B7205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35081E7" w14:textId="77777777" w:rsidR="00B72050" w:rsidRPr="00BF1EB6" w:rsidRDefault="00B7205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29446C0" w14:textId="77777777" w:rsidR="00B72050" w:rsidRPr="00BF1EB6" w:rsidRDefault="00B7205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D6AE055" w14:textId="77777777" w:rsidR="00B72050" w:rsidRPr="00BF1EB6" w:rsidRDefault="00B7205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82CF9A3" w14:textId="77777777" w:rsidR="00B72050" w:rsidRPr="00BF1EB6" w:rsidRDefault="00B7205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071DD79" w14:textId="77777777" w:rsidR="00B72050" w:rsidRPr="00BF1EB6" w:rsidRDefault="00B7205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B4A3D14" w14:textId="77777777" w:rsidR="00B72050" w:rsidRPr="00BF1EB6" w:rsidRDefault="00B7205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A160519" w14:textId="77777777" w:rsidR="00B72050" w:rsidRPr="00BF1EB6" w:rsidRDefault="00B7205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9CE924F" w14:textId="77777777" w:rsidR="00B72050" w:rsidRPr="00BF1EB6" w:rsidRDefault="00B7205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4CFAED9" w14:textId="77777777" w:rsidR="00B72050" w:rsidRPr="00BF1EB6" w:rsidRDefault="00B7205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E73A5FA" w14:textId="77777777" w:rsidR="00B72050" w:rsidRPr="00BF1EB6" w:rsidRDefault="00B7205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5B35E48" w14:textId="77777777" w:rsidR="00B72050" w:rsidRPr="00BF1EB6" w:rsidRDefault="00B7205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D34D0BE" w14:textId="77777777" w:rsidR="00B72050" w:rsidRPr="00BF1EB6" w:rsidRDefault="00B7205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72050" w14:paraId="57E4C115" w14:textId="77777777" w:rsidTr="00096385">
        <w:tc>
          <w:tcPr>
            <w:tcW w:w="879" w:type="dxa"/>
          </w:tcPr>
          <w:p w14:paraId="426AA340" w14:textId="77777777" w:rsidR="00B72050" w:rsidRDefault="00B72050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100597D5" w14:textId="77777777" w:rsidR="00B72050" w:rsidRDefault="00B72050" w:rsidP="00096385">
            <w:r>
              <w:rPr>
                <w:sz w:val="16"/>
                <w:szCs w:val="16"/>
              </w:rPr>
              <w:t>2810</w:t>
            </w:r>
          </w:p>
        </w:tc>
        <w:tc>
          <w:tcPr>
            <w:tcW w:w="517" w:type="dxa"/>
          </w:tcPr>
          <w:p w14:paraId="419E8817" w14:textId="77777777" w:rsidR="00B72050" w:rsidRDefault="00B7205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D7BFA8" w14:textId="77777777" w:rsidR="00B72050" w:rsidRDefault="00B7205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4E0800C" w14:textId="77777777" w:rsidR="00B72050" w:rsidRDefault="00B72050" w:rsidP="00096385">
            <w:r>
              <w:rPr>
                <w:sz w:val="16"/>
                <w:szCs w:val="16"/>
              </w:rPr>
              <w:t>Addition of NTN freq band n255 to clause  6.2.3 for Default test frequencies</w:t>
            </w:r>
          </w:p>
        </w:tc>
        <w:tc>
          <w:tcPr>
            <w:tcW w:w="517" w:type="dxa"/>
          </w:tcPr>
          <w:p w14:paraId="139D3B7B" w14:textId="77777777" w:rsidR="00B72050" w:rsidRDefault="00B7205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FF9F79" w14:textId="77777777" w:rsidR="00B72050" w:rsidRDefault="00B7205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695AADE" w14:textId="77777777" w:rsidR="00B72050" w:rsidRDefault="00B7205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6C8CC30" w14:textId="77777777" w:rsidR="00B72050" w:rsidRDefault="00B72050" w:rsidP="00096385">
            <w:r>
              <w:rPr>
                <w:sz w:val="16"/>
                <w:szCs w:val="16"/>
              </w:rPr>
              <w:t>R5-235336</w:t>
            </w:r>
          </w:p>
        </w:tc>
        <w:tc>
          <w:tcPr>
            <w:tcW w:w="1597" w:type="dxa"/>
          </w:tcPr>
          <w:p w14:paraId="604DF021" w14:textId="77777777" w:rsidR="00B72050" w:rsidRDefault="00B72050" w:rsidP="00096385"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 w14:paraId="2901FFA6" w14:textId="77777777" w:rsidR="00B72050" w:rsidRDefault="00B72050" w:rsidP="00096385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4CB95F17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E81E2BF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</w:tr>
      <w:tr w:rsidR="00B72050" w14:paraId="48F90D24" w14:textId="77777777" w:rsidTr="00096385">
        <w:tc>
          <w:tcPr>
            <w:tcW w:w="879" w:type="dxa"/>
          </w:tcPr>
          <w:p w14:paraId="7DD01AAB" w14:textId="77777777" w:rsidR="00B72050" w:rsidRDefault="00B72050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39BFC5F" w14:textId="77777777" w:rsidR="00B72050" w:rsidRDefault="00B72050" w:rsidP="00096385">
            <w:r>
              <w:rPr>
                <w:sz w:val="16"/>
                <w:szCs w:val="16"/>
              </w:rPr>
              <w:t>2920</w:t>
            </w:r>
          </w:p>
        </w:tc>
        <w:tc>
          <w:tcPr>
            <w:tcW w:w="517" w:type="dxa"/>
          </w:tcPr>
          <w:p w14:paraId="022D91DF" w14:textId="77777777" w:rsidR="00B72050" w:rsidRDefault="00B72050" w:rsidP="00096385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941C4D2" w14:textId="77777777" w:rsidR="00B72050" w:rsidRDefault="00B7205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B287798" w14:textId="77777777" w:rsidR="00B72050" w:rsidRDefault="00B72050" w:rsidP="00096385">
            <w:r>
              <w:rPr>
                <w:sz w:val="16"/>
                <w:szCs w:val="16"/>
              </w:rPr>
              <w:t>Common test environments for NR-NTN testing</w:t>
            </w:r>
          </w:p>
        </w:tc>
        <w:tc>
          <w:tcPr>
            <w:tcW w:w="517" w:type="dxa"/>
          </w:tcPr>
          <w:p w14:paraId="3A80E1C1" w14:textId="77777777" w:rsidR="00B72050" w:rsidRDefault="00B7205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61734A" w14:textId="77777777" w:rsidR="00B72050" w:rsidRDefault="00B7205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E90D758" w14:textId="77777777" w:rsidR="00B72050" w:rsidRDefault="00B7205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5A20F61" w14:textId="77777777" w:rsidR="00B72050" w:rsidRDefault="00B72050" w:rsidP="00096385">
            <w:r>
              <w:rPr>
                <w:sz w:val="16"/>
                <w:szCs w:val="16"/>
              </w:rPr>
              <w:t>R5-235460</w:t>
            </w:r>
          </w:p>
        </w:tc>
        <w:tc>
          <w:tcPr>
            <w:tcW w:w="1597" w:type="dxa"/>
          </w:tcPr>
          <w:p w14:paraId="2534CFDC" w14:textId="77777777" w:rsidR="00B72050" w:rsidRDefault="00B72050" w:rsidP="00096385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7616F9AB" w14:textId="77777777" w:rsidR="00B72050" w:rsidRDefault="00B72050" w:rsidP="00096385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6A7511A6" w14:textId="77777777" w:rsidR="00B72050" w:rsidRDefault="00B72050" w:rsidP="00096385">
            <w:r>
              <w:rPr>
                <w:sz w:val="16"/>
                <w:szCs w:val="16"/>
              </w:rPr>
              <w:t>5.6 (new)</w:t>
            </w:r>
          </w:p>
        </w:tc>
        <w:tc>
          <w:tcPr>
            <w:tcW w:w="998" w:type="dxa"/>
          </w:tcPr>
          <w:p w14:paraId="28330950" w14:textId="77777777" w:rsidR="00B72050" w:rsidRDefault="00B7205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72050" w14:paraId="47318F4C" w14:textId="77777777" w:rsidTr="00096385">
        <w:tc>
          <w:tcPr>
            <w:tcW w:w="879" w:type="dxa"/>
          </w:tcPr>
          <w:p w14:paraId="1579F812" w14:textId="77777777" w:rsidR="00B72050" w:rsidRDefault="00B72050" w:rsidP="00096385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032E83CA" w14:textId="77777777" w:rsidR="00B72050" w:rsidRDefault="00B72050" w:rsidP="00096385">
            <w:r>
              <w:rPr>
                <w:sz w:val="16"/>
                <w:szCs w:val="16"/>
              </w:rPr>
              <w:t>0485</w:t>
            </w:r>
          </w:p>
        </w:tc>
        <w:tc>
          <w:tcPr>
            <w:tcW w:w="517" w:type="dxa"/>
          </w:tcPr>
          <w:p w14:paraId="2A82872B" w14:textId="77777777" w:rsidR="00B72050" w:rsidRDefault="00B7205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C884B98" w14:textId="77777777" w:rsidR="00B72050" w:rsidRDefault="00B7205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3C9084B" w14:textId="77777777" w:rsidR="00B72050" w:rsidRDefault="00B72050" w:rsidP="00096385">
            <w:r>
              <w:rPr>
                <w:sz w:val="16"/>
                <w:szCs w:val="16"/>
              </w:rPr>
              <w:t>Addition of PICS for NTN test cases</w:t>
            </w:r>
          </w:p>
        </w:tc>
        <w:tc>
          <w:tcPr>
            <w:tcW w:w="517" w:type="dxa"/>
          </w:tcPr>
          <w:p w14:paraId="12500BAD" w14:textId="77777777" w:rsidR="00B72050" w:rsidRDefault="00B7205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DCAAF0" w14:textId="77777777" w:rsidR="00B72050" w:rsidRDefault="00B7205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39690C7" w14:textId="77777777" w:rsidR="00B72050" w:rsidRDefault="00B7205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23D0919" w14:textId="77777777" w:rsidR="00B72050" w:rsidRDefault="00B72050" w:rsidP="00096385">
            <w:r>
              <w:rPr>
                <w:sz w:val="16"/>
                <w:szCs w:val="16"/>
              </w:rPr>
              <w:t>R5-235339</w:t>
            </w:r>
          </w:p>
        </w:tc>
        <w:tc>
          <w:tcPr>
            <w:tcW w:w="1597" w:type="dxa"/>
          </w:tcPr>
          <w:p w14:paraId="1A92BFA7" w14:textId="77777777" w:rsidR="00B72050" w:rsidRDefault="00B72050" w:rsidP="00096385"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 w14:paraId="0ACF2CA8" w14:textId="77777777" w:rsidR="00B72050" w:rsidRDefault="00B72050" w:rsidP="00096385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48F0EB58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815F4A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</w:tr>
      <w:tr w:rsidR="00B72050" w14:paraId="0F387A7E" w14:textId="77777777" w:rsidTr="00096385">
        <w:tc>
          <w:tcPr>
            <w:tcW w:w="879" w:type="dxa"/>
          </w:tcPr>
          <w:p w14:paraId="53532249" w14:textId="77777777" w:rsidR="00B72050" w:rsidRDefault="00B72050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75735E5" w14:textId="77777777" w:rsidR="00B72050" w:rsidRDefault="00B72050" w:rsidP="00096385">
            <w:r>
              <w:rPr>
                <w:sz w:val="16"/>
                <w:szCs w:val="16"/>
              </w:rPr>
              <w:t>3913</w:t>
            </w:r>
          </w:p>
        </w:tc>
        <w:tc>
          <w:tcPr>
            <w:tcW w:w="517" w:type="dxa"/>
          </w:tcPr>
          <w:p w14:paraId="27BB50D5" w14:textId="77777777" w:rsidR="00B72050" w:rsidRDefault="00B7205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818CF86" w14:textId="77777777" w:rsidR="00B72050" w:rsidRDefault="00B7205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ADE20D8" w14:textId="77777777" w:rsidR="00B72050" w:rsidRDefault="00B72050" w:rsidP="00096385">
            <w:r>
              <w:rPr>
                <w:sz w:val="16"/>
                <w:szCs w:val="16"/>
              </w:rPr>
              <w:t>Addition of NTN Cell Selection test case with MultiTAC</w:t>
            </w:r>
          </w:p>
        </w:tc>
        <w:tc>
          <w:tcPr>
            <w:tcW w:w="517" w:type="dxa"/>
          </w:tcPr>
          <w:p w14:paraId="469EDE27" w14:textId="77777777" w:rsidR="00B72050" w:rsidRDefault="00B7205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BD5648" w14:textId="77777777" w:rsidR="00B72050" w:rsidRDefault="00B72050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15A3F960" w14:textId="77777777" w:rsidR="00B72050" w:rsidRDefault="00B7205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EA29CF5" w14:textId="77777777" w:rsidR="00B72050" w:rsidRDefault="00B72050" w:rsidP="00096385">
            <w:r>
              <w:rPr>
                <w:sz w:val="16"/>
                <w:szCs w:val="16"/>
              </w:rPr>
              <w:t>R5-235337</w:t>
            </w:r>
          </w:p>
        </w:tc>
        <w:tc>
          <w:tcPr>
            <w:tcW w:w="1597" w:type="dxa"/>
          </w:tcPr>
          <w:p w14:paraId="4F6C4EFA" w14:textId="77777777" w:rsidR="00B72050" w:rsidRDefault="00B72050" w:rsidP="00096385"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 w14:paraId="091E9CD9" w14:textId="77777777" w:rsidR="00B72050" w:rsidRDefault="00B72050" w:rsidP="00096385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7673E401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FEFCE3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</w:tr>
      <w:tr w:rsidR="00B72050" w14:paraId="62CEEF6C" w14:textId="77777777" w:rsidTr="00096385">
        <w:tc>
          <w:tcPr>
            <w:tcW w:w="879" w:type="dxa"/>
          </w:tcPr>
          <w:p w14:paraId="04BFE814" w14:textId="77777777" w:rsidR="00B72050" w:rsidRDefault="00B72050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136F280" w14:textId="77777777" w:rsidR="00B72050" w:rsidRDefault="00B72050" w:rsidP="00096385">
            <w:r>
              <w:rPr>
                <w:sz w:val="16"/>
                <w:szCs w:val="16"/>
              </w:rPr>
              <w:t>3914</w:t>
            </w:r>
          </w:p>
        </w:tc>
        <w:tc>
          <w:tcPr>
            <w:tcW w:w="517" w:type="dxa"/>
          </w:tcPr>
          <w:p w14:paraId="4401EAEC" w14:textId="77777777" w:rsidR="00B72050" w:rsidRDefault="00B7205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89E3215" w14:textId="77777777" w:rsidR="00B72050" w:rsidRDefault="00B7205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F41B03" w14:textId="77777777" w:rsidR="00B72050" w:rsidRDefault="00B72050" w:rsidP="00096385">
            <w:r>
              <w:rPr>
                <w:sz w:val="16"/>
                <w:szCs w:val="16"/>
              </w:rPr>
              <w:t>Addition of NTN Cell Selection with GNSS Location test case</w:t>
            </w:r>
          </w:p>
        </w:tc>
        <w:tc>
          <w:tcPr>
            <w:tcW w:w="517" w:type="dxa"/>
          </w:tcPr>
          <w:p w14:paraId="3ABCEB3A" w14:textId="77777777" w:rsidR="00B72050" w:rsidRDefault="00B7205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98DF31" w14:textId="77777777" w:rsidR="00B72050" w:rsidRDefault="00B72050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0FB753D0" w14:textId="77777777" w:rsidR="00B72050" w:rsidRDefault="00B7205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7171387" w14:textId="77777777" w:rsidR="00B72050" w:rsidRDefault="00B72050" w:rsidP="00096385">
            <w:r>
              <w:rPr>
                <w:sz w:val="16"/>
                <w:szCs w:val="16"/>
              </w:rPr>
              <w:t>R5-235338</w:t>
            </w:r>
          </w:p>
        </w:tc>
        <w:tc>
          <w:tcPr>
            <w:tcW w:w="1597" w:type="dxa"/>
          </w:tcPr>
          <w:p w14:paraId="1B54E807" w14:textId="77777777" w:rsidR="00B72050" w:rsidRDefault="00B72050" w:rsidP="00096385"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 w14:paraId="2356210C" w14:textId="77777777" w:rsidR="00B72050" w:rsidRDefault="00B72050" w:rsidP="00096385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3A3E8E4B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E5B149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</w:tr>
      <w:tr w:rsidR="00B72050" w14:paraId="77A3EDF0" w14:textId="77777777" w:rsidTr="00096385">
        <w:tc>
          <w:tcPr>
            <w:tcW w:w="879" w:type="dxa"/>
          </w:tcPr>
          <w:p w14:paraId="37C3DB06" w14:textId="77777777" w:rsidR="00B72050" w:rsidRDefault="00B72050" w:rsidP="00096385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6FB65862" w14:textId="77777777" w:rsidR="00B72050" w:rsidRDefault="00B72050" w:rsidP="00096385">
            <w:r>
              <w:rPr>
                <w:sz w:val="16"/>
                <w:szCs w:val="16"/>
              </w:rPr>
              <w:t>0404</w:t>
            </w:r>
          </w:p>
        </w:tc>
        <w:tc>
          <w:tcPr>
            <w:tcW w:w="517" w:type="dxa"/>
          </w:tcPr>
          <w:p w14:paraId="41699453" w14:textId="77777777" w:rsidR="00B72050" w:rsidRDefault="00B7205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A6BFD36" w14:textId="77777777" w:rsidR="00B72050" w:rsidRDefault="00B7205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BDDB7E9" w14:textId="77777777" w:rsidR="00B72050" w:rsidRDefault="00B72050" w:rsidP="00096385">
            <w:r>
              <w:rPr>
                <w:sz w:val="16"/>
                <w:szCs w:val="16"/>
              </w:rPr>
              <w:t>Updates to Applicability of Protocol conformance test cases Conditions for NTN TC</w:t>
            </w:r>
          </w:p>
        </w:tc>
        <w:tc>
          <w:tcPr>
            <w:tcW w:w="517" w:type="dxa"/>
          </w:tcPr>
          <w:p w14:paraId="33E567CC" w14:textId="77777777" w:rsidR="00B72050" w:rsidRDefault="00B7205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CBC438" w14:textId="77777777" w:rsidR="00B72050" w:rsidRDefault="00B72050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E335A47" w14:textId="77777777" w:rsidR="00B72050" w:rsidRDefault="00B7205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31B5000" w14:textId="77777777" w:rsidR="00B72050" w:rsidRDefault="00B72050" w:rsidP="00096385">
            <w:r>
              <w:rPr>
                <w:sz w:val="16"/>
                <w:szCs w:val="16"/>
              </w:rPr>
              <w:t>R5-235419</w:t>
            </w:r>
          </w:p>
        </w:tc>
        <w:tc>
          <w:tcPr>
            <w:tcW w:w="1597" w:type="dxa"/>
          </w:tcPr>
          <w:p w14:paraId="79D90AA8" w14:textId="77777777" w:rsidR="00B72050" w:rsidRDefault="00B72050" w:rsidP="00096385"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 w14:paraId="167AB636" w14:textId="77777777" w:rsidR="00B72050" w:rsidRDefault="00B72050" w:rsidP="00096385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7CACEDBC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294760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</w:tr>
      <w:tr w:rsidR="00B72050" w14:paraId="62A38EF2" w14:textId="77777777" w:rsidTr="00096385">
        <w:tc>
          <w:tcPr>
            <w:tcW w:w="879" w:type="dxa"/>
          </w:tcPr>
          <w:p w14:paraId="66EBF5A3" w14:textId="77777777" w:rsidR="00B72050" w:rsidRDefault="00B72050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53B6C53" w14:textId="77777777" w:rsidR="00B72050" w:rsidRDefault="00B72050" w:rsidP="00096385">
            <w:r>
              <w:rPr>
                <w:sz w:val="16"/>
                <w:szCs w:val="16"/>
              </w:rPr>
              <w:t>2548</w:t>
            </w:r>
          </w:p>
        </w:tc>
        <w:tc>
          <w:tcPr>
            <w:tcW w:w="517" w:type="dxa"/>
          </w:tcPr>
          <w:p w14:paraId="53B7542A" w14:textId="77777777" w:rsidR="00B72050" w:rsidRDefault="00B7205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24A8F3" w14:textId="77777777" w:rsidR="00B72050" w:rsidRDefault="00B7205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8723604" w14:textId="77777777" w:rsidR="00B72050" w:rsidRDefault="00B72050" w:rsidP="00096385">
            <w:r>
              <w:rPr>
                <w:sz w:val="16"/>
                <w:szCs w:val="16"/>
              </w:rPr>
              <w:t>Addition of NTN intra-frequency measurement test cases</w:t>
            </w:r>
          </w:p>
        </w:tc>
        <w:tc>
          <w:tcPr>
            <w:tcW w:w="517" w:type="dxa"/>
          </w:tcPr>
          <w:p w14:paraId="208EF2B9" w14:textId="77777777" w:rsidR="00B72050" w:rsidRDefault="00B7205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0270AF" w14:textId="77777777" w:rsidR="00B72050" w:rsidRDefault="00B72050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3A9BC5F" w14:textId="77777777" w:rsidR="00B72050" w:rsidRDefault="00B7205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1AC5756" w14:textId="77777777" w:rsidR="00B72050" w:rsidRDefault="00B72050" w:rsidP="00096385">
            <w:r>
              <w:rPr>
                <w:sz w:val="16"/>
                <w:szCs w:val="16"/>
              </w:rPr>
              <w:t>R5-234646</w:t>
            </w:r>
          </w:p>
        </w:tc>
        <w:tc>
          <w:tcPr>
            <w:tcW w:w="1597" w:type="dxa"/>
          </w:tcPr>
          <w:p w14:paraId="0B9F5B62" w14:textId="77777777" w:rsidR="00B72050" w:rsidRDefault="00B72050" w:rsidP="00096385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7B81699B" w14:textId="77777777" w:rsidR="00B72050" w:rsidRDefault="00B72050" w:rsidP="00096385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2EBD698D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872502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</w:tr>
      <w:tr w:rsidR="00B72050" w14:paraId="0DFFA0D1" w14:textId="77777777" w:rsidTr="00096385">
        <w:tc>
          <w:tcPr>
            <w:tcW w:w="879" w:type="dxa"/>
          </w:tcPr>
          <w:p w14:paraId="37AFD639" w14:textId="77777777" w:rsidR="00B72050" w:rsidRDefault="00B72050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FBA094B" w14:textId="77777777" w:rsidR="00B72050" w:rsidRDefault="00B72050" w:rsidP="00096385">
            <w:r>
              <w:rPr>
                <w:sz w:val="16"/>
                <w:szCs w:val="16"/>
              </w:rPr>
              <w:t>2549</w:t>
            </w:r>
          </w:p>
        </w:tc>
        <w:tc>
          <w:tcPr>
            <w:tcW w:w="517" w:type="dxa"/>
          </w:tcPr>
          <w:p w14:paraId="4F03721D" w14:textId="77777777" w:rsidR="00B72050" w:rsidRDefault="00B7205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23DA3B7" w14:textId="77777777" w:rsidR="00B72050" w:rsidRDefault="00B7205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1BE93E0" w14:textId="77777777" w:rsidR="00B72050" w:rsidRDefault="00B72050" w:rsidP="00096385">
            <w:r>
              <w:rPr>
                <w:sz w:val="16"/>
                <w:szCs w:val="16"/>
              </w:rPr>
              <w:t>Addition of NTN general sections</w:t>
            </w:r>
          </w:p>
        </w:tc>
        <w:tc>
          <w:tcPr>
            <w:tcW w:w="517" w:type="dxa"/>
          </w:tcPr>
          <w:p w14:paraId="273BBD89" w14:textId="77777777" w:rsidR="00B72050" w:rsidRDefault="00B7205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E2FD59" w14:textId="77777777" w:rsidR="00B72050" w:rsidRDefault="00B72050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41E0B3C" w14:textId="77777777" w:rsidR="00B72050" w:rsidRDefault="00B7205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FA1D6B7" w14:textId="77777777" w:rsidR="00B72050" w:rsidRDefault="00B72050" w:rsidP="00096385">
            <w:r>
              <w:rPr>
                <w:sz w:val="16"/>
                <w:szCs w:val="16"/>
              </w:rPr>
              <w:t>R5-234647</w:t>
            </w:r>
          </w:p>
        </w:tc>
        <w:tc>
          <w:tcPr>
            <w:tcW w:w="1597" w:type="dxa"/>
          </w:tcPr>
          <w:p w14:paraId="1EB6DCC2" w14:textId="77777777" w:rsidR="00B72050" w:rsidRDefault="00B72050" w:rsidP="00096385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683FD3BE" w14:textId="77777777" w:rsidR="00B72050" w:rsidRDefault="00B72050" w:rsidP="00096385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73AB14FC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50F625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</w:tr>
      <w:tr w:rsidR="00B72050" w14:paraId="0F75A5C1" w14:textId="77777777" w:rsidTr="00096385">
        <w:tc>
          <w:tcPr>
            <w:tcW w:w="879" w:type="dxa"/>
          </w:tcPr>
          <w:p w14:paraId="22C92E52" w14:textId="77777777" w:rsidR="00B72050" w:rsidRDefault="00B72050" w:rsidP="00096385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1B02C2B4" w14:textId="77777777" w:rsidR="00B72050" w:rsidRDefault="00B72050" w:rsidP="00096385">
            <w:r>
              <w:rPr>
                <w:sz w:val="16"/>
                <w:szCs w:val="16"/>
              </w:rPr>
              <w:t>0798</w:t>
            </w:r>
          </w:p>
        </w:tc>
        <w:tc>
          <w:tcPr>
            <w:tcW w:w="517" w:type="dxa"/>
          </w:tcPr>
          <w:p w14:paraId="53F42EBC" w14:textId="77777777" w:rsidR="00B72050" w:rsidRDefault="00B7205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B1B6BD" w14:textId="77777777" w:rsidR="00B72050" w:rsidRDefault="00B7205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1BC65B4" w14:textId="77777777" w:rsidR="00B72050" w:rsidRDefault="00B72050" w:rsidP="00096385">
            <w:r>
              <w:rPr>
                <w:sz w:val="16"/>
                <w:szCs w:val="16"/>
              </w:rPr>
              <w:t>TP analysis for NR NTN AMPR tests</w:t>
            </w:r>
          </w:p>
        </w:tc>
        <w:tc>
          <w:tcPr>
            <w:tcW w:w="517" w:type="dxa"/>
          </w:tcPr>
          <w:p w14:paraId="0396533B" w14:textId="77777777" w:rsidR="00B72050" w:rsidRDefault="00B7205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03B1AF" w14:textId="77777777" w:rsidR="00B72050" w:rsidRDefault="00B7205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DC469B4" w14:textId="77777777" w:rsidR="00B72050" w:rsidRDefault="00B7205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3180424" w14:textId="77777777" w:rsidR="00B72050" w:rsidRDefault="00B72050" w:rsidP="00096385">
            <w:r>
              <w:rPr>
                <w:sz w:val="16"/>
                <w:szCs w:val="16"/>
              </w:rPr>
              <w:t>R5-234630</w:t>
            </w:r>
          </w:p>
        </w:tc>
        <w:tc>
          <w:tcPr>
            <w:tcW w:w="1597" w:type="dxa"/>
          </w:tcPr>
          <w:p w14:paraId="5B63CC8B" w14:textId="77777777" w:rsidR="00B72050" w:rsidRDefault="00B72050" w:rsidP="00096385">
            <w:r>
              <w:rPr>
                <w:sz w:val="16"/>
                <w:szCs w:val="16"/>
              </w:rPr>
              <w:t>Google</w:t>
            </w:r>
          </w:p>
        </w:tc>
        <w:tc>
          <w:tcPr>
            <w:tcW w:w="1122" w:type="dxa"/>
          </w:tcPr>
          <w:p w14:paraId="1EAAC6D1" w14:textId="77777777" w:rsidR="00B72050" w:rsidRDefault="00B72050" w:rsidP="00096385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1899FCFF" w14:textId="77777777" w:rsidR="00B72050" w:rsidRDefault="00B72050" w:rsidP="00096385">
            <w:r>
              <w:rPr>
                <w:sz w:val="16"/>
                <w:szCs w:val="16"/>
              </w:rPr>
              <w:t>4.4</w:t>
            </w:r>
          </w:p>
        </w:tc>
        <w:tc>
          <w:tcPr>
            <w:tcW w:w="998" w:type="dxa"/>
          </w:tcPr>
          <w:p w14:paraId="668B7789" w14:textId="77777777" w:rsidR="00B72050" w:rsidRDefault="00B7205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72050" w14:paraId="51903806" w14:textId="77777777" w:rsidTr="00096385">
        <w:tc>
          <w:tcPr>
            <w:tcW w:w="879" w:type="dxa"/>
          </w:tcPr>
          <w:p w14:paraId="2F648E91" w14:textId="77777777" w:rsidR="00B72050" w:rsidRDefault="00B72050" w:rsidP="00096385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3FBE2605" w14:textId="77777777" w:rsidR="00B72050" w:rsidRDefault="00B72050" w:rsidP="00096385">
            <w:r>
              <w:rPr>
                <w:sz w:val="16"/>
                <w:szCs w:val="16"/>
              </w:rPr>
              <w:t>0799</w:t>
            </w:r>
          </w:p>
        </w:tc>
        <w:tc>
          <w:tcPr>
            <w:tcW w:w="517" w:type="dxa"/>
          </w:tcPr>
          <w:p w14:paraId="7CC56362" w14:textId="77777777" w:rsidR="00B72050" w:rsidRDefault="00B7205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B829113" w14:textId="77777777" w:rsidR="00B72050" w:rsidRDefault="00B7205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B046417" w14:textId="77777777" w:rsidR="00B72050" w:rsidRDefault="00B72050" w:rsidP="00096385">
            <w:r>
              <w:rPr>
                <w:sz w:val="16"/>
                <w:szCs w:val="16"/>
              </w:rPr>
              <w:t>TP analysis update for NTN</w:t>
            </w:r>
          </w:p>
        </w:tc>
        <w:tc>
          <w:tcPr>
            <w:tcW w:w="517" w:type="dxa"/>
          </w:tcPr>
          <w:p w14:paraId="12808633" w14:textId="77777777" w:rsidR="00B72050" w:rsidRDefault="00B7205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A8FCB6" w14:textId="77777777" w:rsidR="00B72050" w:rsidRDefault="00B7205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8F3B612" w14:textId="77777777" w:rsidR="00B72050" w:rsidRDefault="00B7205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89CB638" w14:textId="77777777" w:rsidR="00B72050" w:rsidRDefault="00B72050" w:rsidP="00096385">
            <w:r>
              <w:rPr>
                <w:sz w:val="16"/>
                <w:szCs w:val="16"/>
              </w:rPr>
              <w:t>R5-235858</w:t>
            </w:r>
          </w:p>
        </w:tc>
        <w:tc>
          <w:tcPr>
            <w:tcW w:w="1597" w:type="dxa"/>
          </w:tcPr>
          <w:p w14:paraId="4F07487A" w14:textId="77777777" w:rsidR="00B72050" w:rsidRDefault="00B72050" w:rsidP="00096385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65744AC2" w14:textId="77777777" w:rsidR="00B72050" w:rsidRDefault="00B72050" w:rsidP="00096385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3964D788" w14:textId="77777777" w:rsidR="00B72050" w:rsidRDefault="00B72050" w:rsidP="00096385">
            <w:r>
              <w:rPr>
                <w:sz w:val="16"/>
                <w:szCs w:val="16"/>
              </w:rPr>
              <w:t>4.4</w:t>
            </w:r>
          </w:p>
        </w:tc>
        <w:tc>
          <w:tcPr>
            <w:tcW w:w="998" w:type="dxa"/>
          </w:tcPr>
          <w:p w14:paraId="6CAD5B30" w14:textId="77777777" w:rsidR="00B72050" w:rsidRDefault="00B72050" w:rsidP="00096385">
            <w:r>
              <w:rPr>
                <w:sz w:val="16"/>
                <w:szCs w:val="16"/>
              </w:rPr>
              <w:t xml:space="preserve">TS/TR ... CR ... ; TS 38.521-5 R5-234642/4644/4645; TS/TR ... CR ... </w:t>
            </w:r>
          </w:p>
        </w:tc>
      </w:tr>
      <w:tr w:rsidR="00B72050" w14:paraId="090ACB8B" w14:textId="77777777" w:rsidTr="00096385">
        <w:tc>
          <w:tcPr>
            <w:tcW w:w="879" w:type="dxa"/>
          </w:tcPr>
          <w:p w14:paraId="24C21420" w14:textId="77777777" w:rsidR="00B72050" w:rsidRDefault="00B72050" w:rsidP="00096385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448AD037" w14:textId="77777777" w:rsidR="00B72050" w:rsidRDefault="00B72050" w:rsidP="00096385">
            <w:r>
              <w:rPr>
                <w:sz w:val="16"/>
                <w:szCs w:val="16"/>
              </w:rPr>
              <w:t>0813</w:t>
            </w:r>
          </w:p>
        </w:tc>
        <w:tc>
          <w:tcPr>
            <w:tcW w:w="517" w:type="dxa"/>
          </w:tcPr>
          <w:p w14:paraId="1C62977D" w14:textId="77777777" w:rsidR="00B72050" w:rsidRDefault="00B7205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D5A5128" w14:textId="77777777" w:rsidR="00B72050" w:rsidRDefault="00B7205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CE82E97" w14:textId="77777777" w:rsidR="00B72050" w:rsidRDefault="00B72050" w:rsidP="00096385">
            <w:r>
              <w:rPr>
                <w:sz w:val="16"/>
                <w:szCs w:val="16"/>
              </w:rPr>
              <w:t>TP analysis for NTN TC 6.3.3 on Tx on-off time mask</w:t>
            </w:r>
          </w:p>
        </w:tc>
        <w:tc>
          <w:tcPr>
            <w:tcW w:w="517" w:type="dxa"/>
          </w:tcPr>
          <w:p w14:paraId="5250467F" w14:textId="77777777" w:rsidR="00B72050" w:rsidRDefault="00B7205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AD68B3" w14:textId="77777777" w:rsidR="00B72050" w:rsidRDefault="00B7205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39690D0" w14:textId="77777777" w:rsidR="00B72050" w:rsidRDefault="00B7205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23E6A15" w14:textId="77777777" w:rsidR="00B72050" w:rsidRDefault="00B72050" w:rsidP="00096385">
            <w:r>
              <w:rPr>
                <w:sz w:val="16"/>
                <w:szCs w:val="16"/>
              </w:rPr>
              <w:t>R5-235680</w:t>
            </w:r>
          </w:p>
        </w:tc>
        <w:tc>
          <w:tcPr>
            <w:tcW w:w="1597" w:type="dxa"/>
          </w:tcPr>
          <w:p w14:paraId="3F787E65" w14:textId="77777777" w:rsidR="00B72050" w:rsidRDefault="00B72050" w:rsidP="00096385">
            <w:r>
              <w:rPr>
                <w:sz w:val="16"/>
                <w:szCs w:val="16"/>
              </w:rPr>
              <w:t>Apple Benelux B.V.</w:t>
            </w:r>
          </w:p>
        </w:tc>
        <w:tc>
          <w:tcPr>
            <w:tcW w:w="1122" w:type="dxa"/>
          </w:tcPr>
          <w:p w14:paraId="0C95CF92" w14:textId="77777777" w:rsidR="00B72050" w:rsidRDefault="00B72050" w:rsidP="00096385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6A48D693" w14:textId="77777777" w:rsidR="00B72050" w:rsidRDefault="00B72050" w:rsidP="00096385">
            <w:r>
              <w:rPr>
                <w:sz w:val="16"/>
                <w:szCs w:val="16"/>
              </w:rPr>
              <w:t>4.4</w:t>
            </w:r>
          </w:p>
        </w:tc>
        <w:tc>
          <w:tcPr>
            <w:tcW w:w="998" w:type="dxa"/>
          </w:tcPr>
          <w:p w14:paraId="075CAAA2" w14:textId="77777777" w:rsidR="00B72050" w:rsidRDefault="00B7205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72050" w14:paraId="7D35E6E7" w14:textId="77777777" w:rsidTr="00096385">
        <w:tc>
          <w:tcPr>
            <w:tcW w:w="879" w:type="dxa"/>
          </w:tcPr>
          <w:p w14:paraId="7E2F39EE" w14:textId="77777777" w:rsidR="00B72050" w:rsidRDefault="00B72050" w:rsidP="00096385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74CE66A1" w14:textId="77777777" w:rsidR="00B72050" w:rsidRDefault="00B72050" w:rsidP="00096385">
            <w:r>
              <w:rPr>
                <w:sz w:val="16"/>
                <w:szCs w:val="16"/>
              </w:rPr>
              <w:t>0814</w:t>
            </w:r>
          </w:p>
        </w:tc>
        <w:tc>
          <w:tcPr>
            <w:tcW w:w="517" w:type="dxa"/>
          </w:tcPr>
          <w:p w14:paraId="2D442267" w14:textId="77777777" w:rsidR="00B72050" w:rsidRDefault="00B7205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9E8A342" w14:textId="77777777" w:rsidR="00B72050" w:rsidRDefault="00B7205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CCBECA6" w14:textId="77777777" w:rsidR="00B72050" w:rsidRDefault="00B72050" w:rsidP="00096385">
            <w:r>
              <w:rPr>
                <w:sz w:val="16"/>
                <w:szCs w:val="16"/>
              </w:rPr>
              <w:t>TP analysis for NTN TC 6.5.2.4 on ACLR</w:t>
            </w:r>
          </w:p>
        </w:tc>
        <w:tc>
          <w:tcPr>
            <w:tcW w:w="517" w:type="dxa"/>
          </w:tcPr>
          <w:p w14:paraId="164275B2" w14:textId="77777777" w:rsidR="00B72050" w:rsidRDefault="00B7205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A9FBE4" w14:textId="77777777" w:rsidR="00B72050" w:rsidRDefault="00B7205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A312595" w14:textId="77777777" w:rsidR="00B72050" w:rsidRDefault="00B7205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A7B911B" w14:textId="77777777" w:rsidR="00B72050" w:rsidRDefault="00B72050" w:rsidP="00096385">
            <w:r>
              <w:rPr>
                <w:sz w:val="16"/>
                <w:szCs w:val="16"/>
              </w:rPr>
              <w:t>R5-235682</w:t>
            </w:r>
          </w:p>
        </w:tc>
        <w:tc>
          <w:tcPr>
            <w:tcW w:w="1597" w:type="dxa"/>
          </w:tcPr>
          <w:p w14:paraId="317A99B1" w14:textId="77777777" w:rsidR="00B72050" w:rsidRDefault="00B72050" w:rsidP="00096385">
            <w:r>
              <w:rPr>
                <w:sz w:val="16"/>
                <w:szCs w:val="16"/>
              </w:rPr>
              <w:t>Apple Benelux B.V.</w:t>
            </w:r>
          </w:p>
        </w:tc>
        <w:tc>
          <w:tcPr>
            <w:tcW w:w="1122" w:type="dxa"/>
          </w:tcPr>
          <w:p w14:paraId="4766EFD2" w14:textId="77777777" w:rsidR="00B72050" w:rsidRDefault="00B72050" w:rsidP="00096385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530B20EE" w14:textId="77777777" w:rsidR="00B72050" w:rsidRDefault="00B72050" w:rsidP="00096385">
            <w:r>
              <w:rPr>
                <w:sz w:val="16"/>
                <w:szCs w:val="16"/>
              </w:rPr>
              <w:t>4.4-1</w:t>
            </w:r>
          </w:p>
        </w:tc>
        <w:tc>
          <w:tcPr>
            <w:tcW w:w="998" w:type="dxa"/>
          </w:tcPr>
          <w:p w14:paraId="6CFB3BE6" w14:textId="77777777" w:rsidR="00B72050" w:rsidRDefault="00B7205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72050" w14:paraId="14724B8E" w14:textId="77777777" w:rsidTr="00096385">
        <w:tc>
          <w:tcPr>
            <w:tcW w:w="879" w:type="dxa"/>
          </w:tcPr>
          <w:p w14:paraId="17E831F8" w14:textId="77777777" w:rsidR="00B72050" w:rsidRDefault="00B72050" w:rsidP="00096385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41D1A8EC" w14:textId="77777777" w:rsidR="00B72050" w:rsidRDefault="00B72050" w:rsidP="00096385">
            <w:r>
              <w:rPr>
                <w:sz w:val="16"/>
                <w:szCs w:val="16"/>
              </w:rPr>
              <w:t>0815</w:t>
            </w:r>
          </w:p>
        </w:tc>
        <w:tc>
          <w:tcPr>
            <w:tcW w:w="517" w:type="dxa"/>
          </w:tcPr>
          <w:p w14:paraId="234A378F" w14:textId="77777777" w:rsidR="00B72050" w:rsidRDefault="00B7205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4229E9" w14:textId="77777777" w:rsidR="00B72050" w:rsidRDefault="00B72050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24EBBFE" w14:textId="77777777" w:rsidR="00B72050" w:rsidRDefault="00B72050" w:rsidP="00096385">
            <w:r>
              <w:rPr>
                <w:sz w:val="16"/>
                <w:szCs w:val="16"/>
              </w:rPr>
              <w:t>TP analysis for NTN TC 6.5.2.2 on Spectrum emission mask</w:t>
            </w:r>
          </w:p>
        </w:tc>
        <w:tc>
          <w:tcPr>
            <w:tcW w:w="517" w:type="dxa"/>
          </w:tcPr>
          <w:p w14:paraId="718ECBEC" w14:textId="77777777" w:rsidR="00B72050" w:rsidRDefault="00B7205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3215F9" w14:textId="77777777" w:rsidR="00B72050" w:rsidRDefault="00B72050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281A10A" w14:textId="77777777" w:rsidR="00B72050" w:rsidRDefault="00B7205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20BBD39" w14:textId="77777777" w:rsidR="00B72050" w:rsidRDefault="00B72050" w:rsidP="00096385">
            <w:r>
              <w:rPr>
                <w:sz w:val="16"/>
                <w:szCs w:val="16"/>
              </w:rPr>
              <w:t>R5-235684</w:t>
            </w:r>
          </w:p>
        </w:tc>
        <w:tc>
          <w:tcPr>
            <w:tcW w:w="1597" w:type="dxa"/>
          </w:tcPr>
          <w:p w14:paraId="0766FD37" w14:textId="77777777" w:rsidR="00B72050" w:rsidRDefault="00B72050" w:rsidP="00096385">
            <w:r>
              <w:rPr>
                <w:sz w:val="16"/>
                <w:szCs w:val="16"/>
              </w:rPr>
              <w:t>Apple Benelux B.V.</w:t>
            </w:r>
          </w:p>
        </w:tc>
        <w:tc>
          <w:tcPr>
            <w:tcW w:w="1122" w:type="dxa"/>
          </w:tcPr>
          <w:p w14:paraId="150CE1BA" w14:textId="77777777" w:rsidR="00B72050" w:rsidRDefault="00B72050" w:rsidP="00096385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2A3C5FA2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2D9321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</w:tr>
    </w:tbl>
    <w:p w14:paraId="7FC95602" w14:textId="77777777" w:rsidR="00B72050" w:rsidRDefault="00B72050" w:rsidP="00B72050"/>
    <w:p w14:paraId="69F5793E" w14:textId="77777777" w:rsidR="00B72050" w:rsidRDefault="00B72050" w:rsidP="00B72050"/>
    <w:p w14:paraId="0BEB2EDA" w14:textId="77777777" w:rsidR="00B72050" w:rsidRPr="00917427" w:rsidRDefault="00B72050" w:rsidP="00B7205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RP-231667</w:t>
      </w:r>
      <w:r>
        <w:rPr>
          <w:b/>
          <w:i/>
          <w:noProof/>
          <w:sz w:val="28"/>
        </w:rPr>
        <w:fldChar w:fldCharType="end"/>
      </w:r>
    </w:p>
    <w:p w14:paraId="58711498" w14:textId="77777777" w:rsidR="00B72050" w:rsidRPr="00784730" w:rsidRDefault="00B72050" w:rsidP="00B72050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052FFC4A" w14:textId="77777777" w:rsidR="00B72050" w:rsidRPr="00050554" w:rsidRDefault="00B72050" w:rsidP="00B72050">
      <w:pPr>
        <w:rPr>
          <w:rFonts w:ascii="Arial" w:hAnsi="Arial" w:cs="Arial"/>
          <w:b/>
          <w:bCs/>
          <w:lang w:val="en-US"/>
        </w:rPr>
      </w:pPr>
    </w:p>
    <w:p w14:paraId="1CEE5A08" w14:textId="77777777" w:rsidR="00B72050" w:rsidRDefault="00B72050" w:rsidP="00B720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7F00B2C1" w14:textId="77777777" w:rsidR="00B72050" w:rsidRPr="00E145B1" w:rsidRDefault="00B72050" w:rsidP="00B7205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NB-IoT/eMTC support for Non-Terrestrial Networks (NTN) including EPS aspects (LTE_NBIOT_eMTC_NTN_plus_EPS-UEConTest)</w:t>
      </w:r>
      <w:r>
        <w:rPr>
          <w:rFonts w:ascii="Arial" w:hAnsi="Arial" w:cs="Arial"/>
          <w:b/>
          <w:bCs/>
        </w:rPr>
        <w:fldChar w:fldCharType="end"/>
      </w:r>
    </w:p>
    <w:p w14:paraId="58D68BC0" w14:textId="77777777" w:rsidR="00B72050" w:rsidRDefault="00B72050" w:rsidP="00B720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13.3.24</w:t>
      </w:r>
      <w:r>
        <w:rPr>
          <w:rFonts w:ascii="Arial" w:hAnsi="Arial" w:cs="Arial"/>
          <w:b/>
          <w:bCs/>
        </w:rPr>
        <w:fldChar w:fldCharType="end"/>
      </w:r>
    </w:p>
    <w:p w14:paraId="39BC257C" w14:textId="77777777" w:rsidR="00B72050" w:rsidRDefault="00B72050" w:rsidP="00B720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1F6CCA2" w14:textId="77777777" w:rsidR="00B72050" w:rsidRDefault="00B72050" w:rsidP="00B7205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4151A5F" w14:textId="77777777" w:rsidR="00B72050" w:rsidRPr="004E535C" w:rsidRDefault="00B72050" w:rsidP="00B7205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72050" w:rsidRPr="004E535C" w14:paraId="2AB0A003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8A19F34" w14:textId="77777777" w:rsidR="00B72050" w:rsidRPr="00BF1EB6" w:rsidRDefault="00B7205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B658601" w14:textId="77777777" w:rsidR="00B72050" w:rsidRPr="00BF1EB6" w:rsidRDefault="00B7205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0D28E5C" w14:textId="77777777" w:rsidR="00B72050" w:rsidRPr="00BF1EB6" w:rsidRDefault="00B7205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8AC2987" w14:textId="77777777" w:rsidR="00B72050" w:rsidRPr="00BF1EB6" w:rsidRDefault="00B7205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FC1EC2C" w14:textId="77777777" w:rsidR="00B72050" w:rsidRPr="00BF1EB6" w:rsidRDefault="00B7205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D8E1C71" w14:textId="77777777" w:rsidR="00B72050" w:rsidRPr="00BF1EB6" w:rsidRDefault="00B7205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FE5E753" w14:textId="77777777" w:rsidR="00B72050" w:rsidRPr="00BF1EB6" w:rsidRDefault="00B7205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1E857E8" w14:textId="77777777" w:rsidR="00B72050" w:rsidRPr="00BF1EB6" w:rsidRDefault="00B7205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98149C2" w14:textId="77777777" w:rsidR="00B72050" w:rsidRPr="00BF1EB6" w:rsidRDefault="00B7205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FF74F39" w14:textId="77777777" w:rsidR="00B72050" w:rsidRPr="00BF1EB6" w:rsidRDefault="00B7205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DA71CF1" w14:textId="77777777" w:rsidR="00B72050" w:rsidRPr="00BF1EB6" w:rsidRDefault="00B7205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F0E1E37" w14:textId="77777777" w:rsidR="00B72050" w:rsidRPr="00BF1EB6" w:rsidRDefault="00B7205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BAA2DEC" w14:textId="77777777" w:rsidR="00B72050" w:rsidRPr="00BF1EB6" w:rsidRDefault="00B72050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72050" w14:paraId="351A20E4" w14:textId="77777777" w:rsidTr="00096385">
        <w:tc>
          <w:tcPr>
            <w:tcW w:w="879" w:type="dxa"/>
          </w:tcPr>
          <w:p w14:paraId="54F74E6F" w14:textId="77777777" w:rsidR="00B72050" w:rsidRDefault="00B72050" w:rsidP="00096385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 w14:paraId="2E88CCC5" w14:textId="77777777" w:rsidR="00B72050" w:rsidRDefault="00B72050" w:rsidP="00096385">
            <w:r>
              <w:rPr>
                <w:sz w:val="16"/>
                <w:szCs w:val="16"/>
              </w:rPr>
              <w:t>1434</w:t>
            </w:r>
          </w:p>
        </w:tc>
        <w:tc>
          <w:tcPr>
            <w:tcW w:w="517" w:type="dxa"/>
          </w:tcPr>
          <w:p w14:paraId="5124703E" w14:textId="77777777" w:rsidR="00B72050" w:rsidRDefault="00B7205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DF2C9B8" w14:textId="77777777" w:rsidR="00B72050" w:rsidRDefault="00B72050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63197D2" w14:textId="77777777" w:rsidR="00B72050" w:rsidRDefault="00B72050" w:rsidP="00096385">
            <w:r>
              <w:rPr>
                <w:sz w:val="16"/>
                <w:szCs w:val="16"/>
              </w:rPr>
              <w:t>Correction to System information for NTN configuration</w:t>
            </w:r>
          </w:p>
        </w:tc>
        <w:tc>
          <w:tcPr>
            <w:tcW w:w="517" w:type="dxa"/>
          </w:tcPr>
          <w:p w14:paraId="179A366C" w14:textId="77777777" w:rsidR="00B72050" w:rsidRDefault="00B7205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268CA0" w14:textId="77777777" w:rsidR="00B72050" w:rsidRDefault="00B72050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BEDA339" w14:textId="77777777" w:rsidR="00B72050" w:rsidRDefault="00B7205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69BBE64" w14:textId="77777777" w:rsidR="00B72050" w:rsidRDefault="00B72050" w:rsidP="00096385">
            <w:r>
              <w:rPr>
                <w:sz w:val="16"/>
                <w:szCs w:val="16"/>
              </w:rPr>
              <w:t>R5-235420</w:t>
            </w:r>
          </w:p>
        </w:tc>
        <w:tc>
          <w:tcPr>
            <w:tcW w:w="1597" w:type="dxa"/>
          </w:tcPr>
          <w:p w14:paraId="6FE3BF64" w14:textId="77777777" w:rsidR="00B72050" w:rsidRDefault="00B72050" w:rsidP="00096385">
            <w:r>
              <w:rPr>
                <w:sz w:val="16"/>
                <w:szCs w:val="16"/>
              </w:rPr>
              <w:t>MediaTek Inc., ROHDE &amp; SCHWARZ, Qualcomm</w:t>
            </w:r>
          </w:p>
        </w:tc>
        <w:tc>
          <w:tcPr>
            <w:tcW w:w="1122" w:type="dxa"/>
          </w:tcPr>
          <w:p w14:paraId="0F3260F5" w14:textId="77777777" w:rsidR="00B72050" w:rsidRDefault="00B72050" w:rsidP="00096385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1ABE53C6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A09252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</w:tr>
      <w:tr w:rsidR="00B72050" w14:paraId="7FAAD8E2" w14:textId="77777777" w:rsidTr="00096385">
        <w:tc>
          <w:tcPr>
            <w:tcW w:w="879" w:type="dxa"/>
          </w:tcPr>
          <w:p w14:paraId="466CA125" w14:textId="77777777" w:rsidR="00B72050" w:rsidRDefault="00B72050" w:rsidP="00096385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 w14:paraId="506EEBDF" w14:textId="77777777" w:rsidR="00B72050" w:rsidRDefault="00B72050" w:rsidP="00096385">
            <w:r>
              <w:rPr>
                <w:sz w:val="16"/>
                <w:szCs w:val="16"/>
              </w:rPr>
              <w:t>1435</w:t>
            </w:r>
          </w:p>
        </w:tc>
        <w:tc>
          <w:tcPr>
            <w:tcW w:w="517" w:type="dxa"/>
          </w:tcPr>
          <w:p w14:paraId="4A5BA546" w14:textId="77777777" w:rsidR="00B72050" w:rsidRDefault="00B7205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E05169" w14:textId="77777777" w:rsidR="00B72050" w:rsidRDefault="00B72050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0A000F7" w14:textId="77777777" w:rsidR="00B72050" w:rsidRDefault="00B72050" w:rsidP="00096385">
            <w:r>
              <w:rPr>
                <w:sz w:val="16"/>
                <w:szCs w:val="16"/>
              </w:rPr>
              <w:t>Correction to IP address allocation procedure delay for NTN access</w:t>
            </w:r>
          </w:p>
        </w:tc>
        <w:tc>
          <w:tcPr>
            <w:tcW w:w="517" w:type="dxa"/>
          </w:tcPr>
          <w:p w14:paraId="6551B2B5" w14:textId="77777777" w:rsidR="00B72050" w:rsidRDefault="00B7205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41C5B0" w14:textId="77777777" w:rsidR="00B72050" w:rsidRDefault="00B72050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849B50D" w14:textId="77777777" w:rsidR="00B72050" w:rsidRDefault="00B7205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EB36B78" w14:textId="77777777" w:rsidR="00B72050" w:rsidRDefault="00B72050" w:rsidP="00096385">
            <w:r>
              <w:rPr>
                <w:sz w:val="16"/>
                <w:szCs w:val="16"/>
              </w:rPr>
              <w:t>R5-234501</w:t>
            </w:r>
          </w:p>
        </w:tc>
        <w:tc>
          <w:tcPr>
            <w:tcW w:w="1597" w:type="dxa"/>
          </w:tcPr>
          <w:p w14:paraId="242EB9D4" w14:textId="77777777" w:rsidR="00B72050" w:rsidRDefault="00B72050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F9BCEB0" w14:textId="77777777" w:rsidR="00B72050" w:rsidRDefault="00B72050" w:rsidP="00096385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0754F328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01085E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</w:tr>
      <w:tr w:rsidR="00B72050" w14:paraId="784DE726" w14:textId="77777777" w:rsidTr="00096385">
        <w:tc>
          <w:tcPr>
            <w:tcW w:w="879" w:type="dxa"/>
          </w:tcPr>
          <w:p w14:paraId="584F5507" w14:textId="77777777" w:rsidR="00B72050" w:rsidRDefault="00B72050" w:rsidP="00096385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 w14:paraId="767DE25A" w14:textId="77777777" w:rsidR="00B72050" w:rsidRDefault="00B72050" w:rsidP="00096385">
            <w:r>
              <w:rPr>
                <w:sz w:val="16"/>
                <w:szCs w:val="16"/>
              </w:rPr>
              <w:t>1436</w:t>
            </w:r>
          </w:p>
        </w:tc>
        <w:tc>
          <w:tcPr>
            <w:tcW w:w="517" w:type="dxa"/>
          </w:tcPr>
          <w:p w14:paraId="56619DB7" w14:textId="77777777" w:rsidR="00B72050" w:rsidRDefault="00B7205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EC5B9B" w14:textId="77777777" w:rsidR="00B72050" w:rsidRDefault="00B72050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B833940" w14:textId="77777777" w:rsidR="00B72050" w:rsidRDefault="00B72050" w:rsidP="00096385">
            <w:r>
              <w:rPr>
                <w:sz w:val="16"/>
                <w:szCs w:val="16"/>
              </w:rPr>
              <w:t>Correction to System information combination for eMTC NTN</w:t>
            </w:r>
          </w:p>
        </w:tc>
        <w:tc>
          <w:tcPr>
            <w:tcW w:w="517" w:type="dxa"/>
          </w:tcPr>
          <w:p w14:paraId="74383479" w14:textId="77777777" w:rsidR="00B72050" w:rsidRDefault="00B7205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41F946" w14:textId="77777777" w:rsidR="00B72050" w:rsidRDefault="00B72050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D04BAE3" w14:textId="77777777" w:rsidR="00B72050" w:rsidRDefault="00B7205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98262BE" w14:textId="77777777" w:rsidR="00B72050" w:rsidRDefault="00B72050" w:rsidP="00096385">
            <w:r>
              <w:rPr>
                <w:sz w:val="16"/>
                <w:szCs w:val="16"/>
              </w:rPr>
              <w:t>R5-234688</w:t>
            </w:r>
          </w:p>
        </w:tc>
        <w:tc>
          <w:tcPr>
            <w:tcW w:w="1597" w:type="dxa"/>
          </w:tcPr>
          <w:p w14:paraId="7A12E96A" w14:textId="77777777" w:rsidR="00B72050" w:rsidRDefault="00B72050" w:rsidP="0009638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429171E8" w14:textId="77777777" w:rsidR="00B72050" w:rsidRDefault="00B72050" w:rsidP="00096385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60CBA86C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091A98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</w:tr>
      <w:tr w:rsidR="00B72050" w14:paraId="58F8FFF3" w14:textId="77777777" w:rsidTr="00096385">
        <w:tc>
          <w:tcPr>
            <w:tcW w:w="879" w:type="dxa"/>
          </w:tcPr>
          <w:p w14:paraId="5FA983E8" w14:textId="77777777" w:rsidR="00B72050" w:rsidRDefault="00B72050" w:rsidP="00096385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 w14:paraId="05364083" w14:textId="77777777" w:rsidR="00B72050" w:rsidRDefault="00B72050" w:rsidP="00096385">
            <w:r>
              <w:rPr>
                <w:sz w:val="16"/>
                <w:szCs w:val="16"/>
              </w:rPr>
              <w:t>1439</w:t>
            </w:r>
          </w:p>
        </w:tc>
        <w:tc>
          <w:tcPr>
            <w:tcW w:w="517" w:type="dxa"/>
          </w:tcPr>
          <w:p w14:paraId="0D55A448" w14:textId="77777777" w:rsidR="00B72050" w:rsidRDefault="00B72050" w:rsidP="00096385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98C0499" w14:textId="77777777" w:rsidR="00B72050" w:rsidRDefault="00B72050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B991C06" w14:textId="77777777" w:rsidR="00B72050" w:rsidRDefault="00B72050" w:rsidP="00096385">
            <w:r>
              <w:rPr>
                <w:sz w:val="16"/>
                <w:szCs w:val="16"/>
              </w:rPr>
              <w:t>Update of System information for NGSO</w:t>
            </w:r>
          </w:p>
        </w:tc>
        <w:tc>
          <w:tcPr>
            <w:tcW w:w="517" w:type="dxa"/>
          </w:tcPr>
          <w:p w14:paraId="3BD50618" w14:textId="77777777" w:rsidR="00B72050" w:rsidRDefault="00B7205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57A08E" w14:textId="77777777" w:rsidR="00B72050" w:rsidRDefault="00B72050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AB75FA0" w14:textId="77777777" w:rsidR="00B72050" w:rsidRDefault="00B7205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7DC304E" w14:textId="77777777" w:rsidR="00B72050" w:rsidRDefault="00B72050" w:rsidP="00096385">
            <w:r>
              <w:rPr>
                <w:sz w:val="16"/>
                <w:szCs w:val="16"/>
              </w:rPr>
              <w:t>R5-235468</w:t>
            </w:r>
          </w:p>
        </w:tc>
        <w:tc>
          <w:tcPr>
            <w:tcW w:w="1597" w:type="dxa"/>
          </w:tcPr>
          <w:p w14:paraId="2535D623" w14:textId="77777777" w:rsidR="00B72050" w:rsidRDefault="00B72050" w:rsidP="0009638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1D64C03A" w14:textId="77777777" w:rsidR="00B72050" w:rsidRDefault="00B72050" w:rsidP="00096385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3D2F3DCC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86294F2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</w:tr>
      <w:tr w:rsidR="00B72050" w14:paraId="755CD210" w14:textId="77777777" w:rsidTr="00096385">
        <w:tc>
          <w:tcPr>
            <w:tcW w:w="879" w:type="dxa"/>
          </w:tcPr>
          <w:p w14:paraId="637FE6AA" w14:textId="77777777" w:rsidR="00B72050" w:rsidRDefault="00B72050" w:rsidP="00096385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 w14:paraId="3CC0FC59" w14:textId="77777777" w:rsidR="00B72050" w:rsidRDefault="00B72050" w:rsidP="00096385">
            <w:r>
              <w:rPr>
                <w:sz w:val="16"/>
                <w:szCs w:val="16"/>
              </w:rPr>
              <w:t>1440</w:t>
            </w:r>
          </w:p>
        </w:tc>
        <w:tc>
          <w:tcPr>
            <w:tcW w:w="517" w:type="dxa"/>
          </w:tcPr>
          <w:p w14:paraId="529DAE15" w14:textId="77777777" w:rsidR="00B72050" w:rsidRDefault="00B7205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62C4DF9" w14:textId="77777777" w:rsidR="00B72050" w:rsidRDefault="00B72050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CB803F9" w14:textId="77777777" w:rsidR="00B72050" w:rsidRDefault="00B72050" w:rsidP="00096385">
            <w:r>
              <w:rPr>
                <w:sz w:val="16"/>
                <w:szCs w:val="16"/>
              </w:rPr>
              <w:t>System information updates for NB-IOT NTN UEs</w:t>
            </w:r>
          </w:p>
        </w:tc>
        <w:tc>
          <w:tcPr>
            <w:tcW w:w="517" w:type="dxa"/>
          </w:tcPr>
          <w:p w14:paraId="6A7D6256" w14:textId="77777777" w:rsidR="00B72050" w:rsidRDefault="00B7205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32793F" w14:textId="77777777" w:rsidR="00B72050" w:rsidRDefault="00B72050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6625755" w14:textId="77777777" w:rsidR="00B72050" w:rsidRDefault="00B7205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5BD0B81" w14:textId="77777777" w:rsidR="00B72050" w:rsidRDefault="00B72050" w:rsidP="00096385">
            <w:r>
              <w:rPr>
                <w:sz w:val="16"/>
                <w:szCs w:val="16"/>
              </w:rPr>
              <w:t>R5-235331</w:t>
            </w:r>
          </w:p>
        </w:tc>
        <w:tc>
          <w:tcPr>
            <w:tcW w:w="1597" w:type="dxa"/>
          </w:tcPr>
          <w:p w14:paraId="506F3379" w14:textId="77777777" w:rsidR="00B72050" w:rsidRDefault="00B72050" w:rsidP="00096385">
            <w:r>
              <w:rPr>
                <w:sz w:val="16"/>
                <w:szCs w:val="16"/>
              </w:rPr>
              <w:t>Qualcomm Incorporated, Rohde &amp; Schwarz</w:t>
            </w:r>
          </w:p>
        </w:tc>
        <w:tc>
          <w:tcPr>
            <w:tcW w:w="1122" w:type="dxa"/>
          </w:tcPr>
          <w:p w14:paraId="55167A1A" w14:textId="77777777" w:rsidR="00B72050" w:rsidRDefault="00B72050" w:rsidP="00096385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5A572CC8" w14:textId="77777777" w:rsidR="00B72050" w:rsidRDefault="00B72050" w:rsidP="00096385">
            <w:r>
              <w:rPr>
                <w:sz w:val="16"/>
                <w:szCs w:val="16"/>
              </w:rPr>
              <w:t>8.1.4.3.1.1, 8.1.4.3.1.2, 8.1.5B</w:t>
            </w:r>
          </w:p>
        </w:tc>
        <w:tc>
          <w:tcPr>
            <w:tcW w:w="998" w:type="dxa"/>
          </w:tcPr>
          <w:p w14:paraId="5D5DDFBA" w14:textId="77777777" w:rsidR="00B72050" w:rsidRDefault="00B72050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72050" w14:paraId="5611F0C4" w14:textId="77777777" w:rsidTr="00096385">
        <w:tc>
          <w:tcPr>
            <w:tcW w:w="879" w:type="dxa"/>
          </w:tcPr>
          <w:p w14:paraId="04F39472" w14:textId="77777777" w:rsidR="00B72050" w:rsidRDefault="00B72050" w:rsidP="00096385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0F928ACC" w14:textId="77777777" w:rsidR="00B72050" w:rsidRDefault="00B72050" w:rsidP="00096385">
            <w:r>
              <w:rPr>
                <w:sz w:val="16"/>
                <w:szCs w:val="16"/>
              </w:rPr>
              <w:t>5226</w:t>
            </w:r>
          </w:p>
        </w:tc>
        <w:tc>
          <w:tcPr>
            <w:tcW w:w="517" w:type="dxa"/>
          </w:tcPr>
          <w:p w14:paraId="03E35C20" w14:textId="77777777" w:rsidR="00B72050" w:rsidRDefault="00B7205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451EAF3" w14:textId="77777777" w:rsidR="00B72050" w:rsidRDefault="00B72050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5AF5661" w14:textId="77777777" w:rsidR="00B72050" w:rsidRDefault="00B72050" w:rsidP="00096385">
            <w:r>
              <w:rPr>
                <w:sz w:val="16"/>
                <w:szCs w:val="16"/>
              </w:rPr>
              <w:t>Correction to NTN eMTC TC 8.5.6.1</w:t>
            </w:r>
          </w:p>
        </w:tc>
        <w:tc>
          <w:tcPr>
            <w:tcW w:w="517" w:type="dxa"/>
          </w:tcPr>
          <w:p w14:paraId="02918283" w14:textId="77777777" w:rsidR="00B72050" w:rsidRDefault="00B7205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4882B4" w14:textId="77777777" w:rsidR="00B72050" w:rsidRDefault="00B72050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FCB0631" w14:textId="77777777" w:rsidR="00B72050" w:rsidRDefault="00B7205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AB94545" w14:textId="77777777" w:rsidR="00B72050" w:rsidRDefault="00B72050" w:rsidP="00096385">
            <w:r>
              <w:rPr>
                <w:sz w:val="16"/>
                <w:szCs w:val="16"/>
              </w:rPr>
              <w:t>R5-235428</w:t>
            </w:r>
          </w:p>
        </w:tc>
        <w:tc>
          <w:tcPr>
            <w:tcW w:w="1597" w:type="dxa"/>
          </w:tcPr>
          <w:p w14:paraId="50A315C6" w14:textId="77777777" w:rsidR="00B72050" w:rsidRDefault="00B72050" w:rsidP="00096385">
            <w:r>
              <w:rPr>
                <w:sz w:val="16"/>
                <w:szCs w:val="16"/>
              </w:rPr>
              <w:t>MCC TF160, MediaTek Inc., ROHDE &amp; SCHWARZ</w:t>
            </w:r>
          </w:p>
        </w:tc>
        <w:tc>
          <w:tcPr>
            <w:tcW w:w="1122" w:type="dxa"/>
          </w:tcPr>
          <w:p w14:paraId="1B871F21" w14:textId="77777777" w:rsidR="00B72050" w:rsidRDefault="00B72050" w:rsidP="00096385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29C1F26E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07E3DB5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</w:tr>
      <w:tr w:rsidR="00B72050" w14:paraId="010C8A4A" w14:textId="77777777" w:rsidTr="00096385">
        <w:tc>
          <w:tcPr>
            <w:tcW w:w="879" w:type="dxa"/>
          </w:tcPr>
          <w:p w14:paraId="094E68E5" w14:textId="77777777" w:rsidR="00B72050" w:rsidRDefault="00B72050" w:rsidP="00096385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201ADCEE" w14:textId="77777777" w:rsidR="00B72050" w:rsidRDefault="00B72050" w:rsidP="00096385">
            <w:r>
              <w:rPr>
                <w:sz w:val="16"/>
                <w:szCs w:val="16"/>
              </w:rPr>
              <w:t>5227</w:t>
            </w:r>
          </w:p>
        </w:tc>
        <w:tc>
          <w:tcPr>
            <w:tcW w:w="517" w:type="dxa"/>
          </w:tcPr>
          <w:p w14:paraId="419A51BB" w14:textId="77777777" w:rsidR="00B72050" w:rsidRDefault="00B7205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83E4069" w14:textId="77777777" w:rsidR="00B72050" w:rsidRDefault="00B72050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739CEF0" w14:textId="77777777" w:rsidR="00B72050" w:rsidRDefault="00B72050" w:rsidP="00096385">
            <w:r>
              <w:rPr>
                <w:sz w:val="16"/>
                <w:szCs w:val="16"/>
              </w:rPr>
              <w:t>Correction to NTN NB-IoT TC 22.4.30</w:t>
            </w:r>
          </w:p>
        </w:tc>
        <w:tc>
          <w:tcPr>
            <w:tcW w:w="517" w:type="dxa"/>
          </w:tcPr>
          <w:p w14:paraId="2FC4C260" w14:textId="77777777" w:rsidR="00B72050" w:rsidRDefault="00B7205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61BA03" w14:textId="77777777" w:rsidR="00B72050" w:rsidRDefault="00B72050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229D677" w14:textId="77777777" w:rsidR="00B72050" w:rsidRDefault="00B7205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A1550C0" w14:textId="77777777" w:rsidR="00B72050" w:rsidRDefault="00B72050" w:rsidP="00096385">
            <w:r>
              <w:rPr>
                <w:sz w:val="16"/>
                <w:szCs w:val="16"/>
              </w:rPr>
              <w:t>R5-235429</w:t>
            </w:r>
          </w:p>
        </w:tc>
        <w:tc>
          <w:tcPr>
            <w:tcW w:w="1597" w:type="dxa"/>
          </w:tcPr>
          <w:p w14:paraId="3EC78E19" w14:textId="77777777" w:rsidR="00B72050" w:rsidRDefault="00B72050" w:rsidP="00096385">
            <w:r>
              <w:rPr>
                <w:sz w:val="16"/>
                <w:szCs w:val="16"/>
              </w:rPr>
              <w:t>MCC TF160, MediaTek Inc., ROHDE &amp; SCHWARZ</w:t>
            </w:r>
          </w:p>
        </w:tc>
        <w:tc>
          <w:tcPr>
            <w:tcW w:w="1122" w:type="dxa"/>
          </w:tcPr>
          <w:p w14:paraId="08A33658" w14:textId="77777777" w:rsidR="00B72050" w:rsidRDefault="00B72050" w:rsidP="00096385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7868789A" w14:textId="77777777" w:rsidR="00B72050" w:rsidRDefault="00B72050" w:rsidP="00096385">
            <w:r>
              <w:rPr>
                <w:sz w:val="16"/>
                <w:szCs w:val="16"/>
              </w:rPr>
              <w:t>22.4.30</w:t>
            </w:r>
          </w:p>
        </w:tc>
        <w:tc>
          <w:tcPr>
            <w:tcW w:w="998" w:type="dxa"/>
          </w:tcPr>
          <w:p w14:paraId="5AE79358" w14:textId="77777777" w:rsidR="00B72050" w:rsidRDefault="00B7205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72050" w14:paraId="5FBB411D" w14:textId="77777777" w:rsidTr="00096385">
        <w:tc>
          <w:tcPr>
            <w:tcW w:w="879" w:type="dxa"/>
          </w:tcPr>
          <w:p w14:paraId="5921DAE6" w14:textId="77777777" w:rsidR="00B72050" w:rsidRDefault="00B72050" w:rsidP="00096385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02D7953B" w14:textId="77777777" w:rsidR="00B72050" w:rsidRDefault="00B72050" w:rsidP="00096385">
            <w:r>
              <w:rPr>
                <w:sz w:val="16"/>
                <w:szCs w:val="16"/>
              </w:rPr>
              <w:t>5233</w:t>
            </w:r>
          </w:p>
        </w:tc>
        <w:tc>
          <w:tcPr>
            <w:tcW w:w="517" w:type="dxa"/>
          </w:tcPr>
          <w:p w14:paraId="2384B80D" w14:textId="77777777" w:rsidR="00B72050" w:rsidRDefault="00B7205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95865E" w14:textId="77777777" w:rsidR="00B72050" w:rsidRDefault="00B72050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450A51B" w14:textId="77777777" w:rsidR="00B72050" w:rsidRDefault="00B72050" w:rsidP="00096385">
            <w:r>
              <w:rPr>
                <w:sz w:val="16"/>
                <w:szCs w:val="16"/>
              </w:rPr>
              <w:t>Correction to IoT NTN TC 6.1.1.11</w:t>
            </w:r>
          </w:p>
        </w:tc>
        <w:tc>
          <w:tcPr>
            <w:tcW w:w="517" w:type="dxa"/>
          </w:tcPr>
          <w:p w14:paraId="64DAD84B" w14:textId="77777777" w:rsidR="00B72050" w:rsidRDefault="00B7205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A8AD22" w14:textId="77777777" w:rsidR="00B72050" w:rsidRDefault="00B72050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406BCCD" w14:textId="77777777" w:rsidR="00B72050" w:rsidRDefault="00B7205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186014E" w14:textId="77777777" w:rsidR="00B72050" w:rsidRDefault="00B72050" w:rsidP="00096385">
            <w:r>
              <w:rPr>
                <w:sz w:val="16"/>
                <w:szCs w:val="16"/>
              </w:rPr>
              <w:t>R5-234490</w:t>
            </w:r>
          </w:p>
        </w:tc>
        <w:tc>
          <w:tcPr>
            <w:tcW w:w="1597" w:type="dxa"/>
          </w:tcPr>
          <w:p w14:paraId="4CECD87D" w14:textId="77777777" w:rsidR="00B72050" w:rsidRDefault="00B72050" w:rsidP="00096385">
            <w:r>
              <w:rPr>
                <w:sz w:val="16"/>
                <w:szCs w:val="16"/>
              </w:rPr>
              <w:t>MediaTek Inc., ROHDE &amp; SCHWARZ, Qualcomm</w:t>
            </w:r>
          </w:p>
        </w:tc>
        <w:tc>
          <w:tcPr>
            <w:tcW w:w="1122" w:type="dxa"/>
          </w:tcPr>
          <w:p w14:paraId="353A145E" w14:textId="77777777" w:rsidR="00B72050" w:rsidRDefault="00B72050" w:rsidP="00096385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102C35A4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127FBE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</w:tr>
      <w:tr w:rsidR="00B72050" w14:paraId="33C4D207" w14:textId="77777777" w:rsidTr="00096385">
        <w:tc>
          <w:tcPr>
            <w:tcW w:w="879" w:type="dxa"/>
          </w:tcPr>
          <w:p w14:paraId="2DBDCC01" w14:textId="77777777" w:rsidR="00B72050" w:rsidRDefault="00B72050" w:rsidP="00096385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65480D5D" w14:textId="77777777" w:rsidR="00B72050" w:rsidRDefault="00B72050" w:rsidP="00096385">
            <w:r>
              <w:rPr>
                <w:sz w:val="16"/>
                <w:szCs w:val="16"/>
              </w:rPr>
              <w:t>5234</w:t>
            </w:r>
          </w:p>
        </w:tc>
        <w:tc>
          <w:tcPr>
            <w:tcW w:w="517" w:type="dxa"/>
          </w:tcPr>
          <w:p w14:paraId="1835A22C" w14:textId="77777777" w:rsidR="00B72050" w:rsidRDefault="00B72050" w:rsidP="00096385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C9B2F59" w14:textId="77777777" w:rsidR="00B72050" w:rsidRDefault="00B72050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8746078" w14:textId="77777777" w:rsidR="00B72050" w:rsidRDefault="00B72050" w:rsidP="00096385">
            <w:r>
              <w:rPr>
                <w:sz w:val="16"/>
                <w:szCs w:val="16"/>
              </w:rPr>
              <w:t>Correction to IoT NTN TC 7.2.2.12</w:t>
            </w:r>
          </w:p>
        </w:tc>
        <w:tc>
          <w:tcPr>
            <w:tcW w:w="517" w:type="dxa"/>
          </w:tcPr>
          <w:p w14:paraId="33A5AE17" w14:textId="77777777" w:rsidR="00B72050" w:rsidRDefault="00B7205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1481AB" w14:textId="77777777" w:rsidR="00B72050" w:rsidRDefault="00B72050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BBF6ABF" w14:textId="77777777" w:rsidR="00B72050" w:rsidRDefault="00B7205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96ECAF9" w14:textId="77777777" w:rsidR="00B72050" w:rsidRDefault="00B72050" w:rsidP="00096385">
            <w:r>
              <w:rPr>
                <w:sz w:val="16"/>
                <w:szCs w:val="16"/>
              </w:rPr>
              <w:t>R5-235469</w:t>
            </w:r>
          </w:p>
        </w:tc>
        <w:tc>
          <w:tcPr>
            <w:tcW w:w="1597" w:type="dxa"/>
          </w:tcPr>
          <w:p w14:paraId="3A6D8507" w14:textId="77777777" w:rsidR="00B72050" w:rsidRDefault="00B72050" w:rsidP="00096385">
            <w:r>
              <w:rPr>
                <w:sz w:val="16"/>
                <w:szCs w:val="16"/>
              </w:rPr>
              <w:t>MediaTek Inc., ROHDE &amp; SCHWARZ, Qualcomm</w:t>
            </w:r>
          </w:p>
        </w:tc>
        <w:tc>
          <w:tcPr>
            <w:tcW w:w="1122" w:type="dxa"/>
          </w:tcPr>
          <w:p w14:paraId="16953DD4" w14:textId="77777777" w:rsidR="00B72050" w:rsidRDefault="00B72050" w:rsidP="00096385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7671B126" w14:textId="77777777" w:rsidR="00B72050" w:rsidRDefault="00B72050" w:rsidP="00096385">
            <w:r>
              <w:rPr>
                <w:sz w:val="16"/>
                <w:szCs w:val="16"/>
              </w:rPr>
              <w:t>7.2.2.12.3.2</w:t>
            </w:r>
          </w:p>
        </w:tc>
        <w:tc>
          <w:tcPr>
            <w:tcW w:w="998" w:type="dxa"/>
          </w:tcPr>
          <w:p w14:paraId="02A5F56C" w14:textId="77777777" w:rsidR="00B72050" w:rsidRDefault="00B7205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72050" w14:paraId="44F96151" w14:textId="77777777" w:rsidTr="00096385">
        <w:tc>
          <w:tcPr>
            <w:tcW w:w="879" w:type="dxa"/>
          </w:tcPr>
          <w:p w14:paraId="20BA2D51" w14:textId="77777777" w:rsidR="00B72050" w:rsidRDefault="00B72050" w:rsidP="00096385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21692D95" w14:textId="77777777" w:rsidR="00B72050" w:rsidRDefault="00B72050" w:rsidP="00096385">
            <w:r>
              <w:rPr>
                <w:sz w:val="16"/>
                <w:szCs w:val="16"/>
              </w:rPr>
              <w:t>5235</w:t>
            </w:r>
          </w:p>
        </w:tc>
        <w:tc>
          <w:tcPr>
            <w:tcW w:w="517" w:type="dxa"/>
          </w:tcPr>
          <w:p w14:paraId="5B066699" w14:textId="77777777" w:rsidR="00B72050" w:rsidRDefault="00B7205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F9AE1A3" w14:textId="77777777" w:rsidR="00B72050" w:rsidRDefault="00B72050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3CEECD4" w14:textId="77777777" w:rsidR="00B72050" w:rsidRDefault="00B72050" w:rsidP="00096385">
            <w:r>
              <w:rPr>
                <w:sz w:val="16"/>
                <w:szCs w:val="16"/>
              </w:rPr>
              <w:t>Correction to IoT NTN TC 9.2.1.1.34</w:t>
            </w:r>
          </w:p>
        </w:tc>
        <w:tc>
          <w:tcPr>
            <w:tcW w:w="517" w:type="dxa"/>
          </w:tcPr>
          <w:p w14:paraId="046046DA" w14:textId="77777777" w:rsidR="00B72050" w:rsidRDefault="00B7205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8AD7C2" w14:textId="77777777" w:rsidR="00B72050" w:rsidRDefault="00B72050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5842103" w14:textId="77777777" w:rsidR="00B72050" w:rsidRDefault="00B7205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8F373E3" w14:textId="77777777" w:rsidR="00B72050" w:rsidRDefault="00B72050" w:rsidP="00096385">
            <w:r>
              <w:rPr>
                <w:sz w:val="16"/>
                <w:szCs w:val="16"/>
              </w:rPr>
              <w:t>R5-235431</w:t>
            </w:r>
          </w:p>
        </w:tc>
        <w:tc>
          <w:tcPr>
            <w:tcW w:w="1597" w:type="dxa"/>
          </w:tcPr>
          <w:p w14:paraId="5EB1B8C9" w14:textId="77777777" w:rsidR="00B72050" w:rsidRDefault="00B72050" w:rsidP="0009638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30AD162" w14:textId="77777777" w:rsidR="00B72050" w:rsidRDefault="00B72050" w:rsidP="00096385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310F78B1" w14:textId="77777777" w:rsidR="00B72050" w:rsidRDefault="00B72050" w:rsidP="00096385">
            <w:r>
              <w:rPr>
                <w:sz w:val="16"/>
                <w:szCs w:val="16"/>
              </w:rPr>
              <w:t>9.2.1.1.34.3.3</w:t>
            </w:r>
          </w:p>
        </w:tc>
        <w:tc>
          <w:tcPr>
            <w:tcW w:w="998" w:type="dxa"/>
          </w:tcPr>
          <w:p w14:paraId="3995DAD8" w14:textId="77777777" w:rsidR="00B72050" w:rsidRDefault="00B7205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72050" w14:paraId="268E97FB" w14:textId="77777777" w:rsidTr="00096385">
        <w:tc>
          <w:tcPr>
            <w:tcW w:w="879" w:type="dxa"/>
          </w:tcPr>
          <w:p w14:paraId="2E1739E4" w14:textId="77777777" w:rsidR="00B72050" w:rsidRDefault="00B72050" w:rsidP="00096385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4C14B505" w14:textId="77777777" w:rsidR="00B72050" w:rsidRDefault="00B72050" w:rsidP="00096385">
            <w:r>
              <w:rPr>
                <w:sz w:val="16"/>
                <w:szCs w:val="16"/>
              </w:rPr>
              <w:t>5236</w:t>
            </w:r>
          </w:p>
        </w:tc>
        <w:tc>
          <w:tcPr>
            <w:tcW w:w="517" w:type="dxa"/>
          </w:tcPr>
          <w:p w14:paraId="51716ECF" w14:textId="77777777" w:rsidR="00B72050" w:rsidRDefault="00B7205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B4EDEB" w14:textId="77777777" w:rsidR="00B72050" w:rsidRDefault="00B72050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318075E" w14:textId="77777777" w:rsidR="00B72050" w:rsidRDefault="00B72050" w:rsidP="00096385">
            <w:r>
              <w:rPr>
                <w:sz w:val="16"/>
                <w:szCs w:val="16"/>
              </w:rPr>
              <w:t>Correction to IoT NTN TC 22.2.13</w:t>
            </w:r>
          </w:p>
        </w:tc>
        <w:tc>
          <w:tcPr>
            <w:tcW w:w="517" w:type="dxa"/>
          </w:tcPr>
          <w:p w14:paraId="0BDF876E" w14:textId="77777777" w:rsidR="00B72050" w:rsidRDefault="00B7205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5B381E" w14:textId="77777777" w:rsidR="00B72050" w:rsidRDefault="00B72050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B84905E" w14:textId="77777777" w:rsidR="00B72050" w:rsidRDefault="00B7205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7A34C34" w14:textId="77777777" w:rsidR="00B72050" w:rsidRDefault="00B72050" w:rsidP="00096385">
            <w:r>
              <w:rPr>
                <w:sz w:val="16"/>
                <w:szCs w:val="16"/>
              </w:rPr>
              <w:t>R5-234493</w:t>
            </w:r>
          </w:p>
        </w:tc>
        <w:tc>
          <w:tcPr>
            <w:tcW w:w="1597" w:type="dxa"/>
          </w:tcPr>
          <w:p w14:paraId="1EAF2981" w14:textId="77777777" w:rsidR="00B72050" w:rsidRDefault="00B72050" w:rsidP="00096385">
            <w:r>
              <w:rPr>
                <w:sz w:val="16"/>
                <w:szCs w:val="16"/>
              </w:rPr>
              <w:t>MediaTek Inc., ROHDE &amp; SCHWARZ, Qualcomm</w:t>
            </w:r>
          </w:p>
        </w:tc>
        <w:tc>
          <w:tcPr>
            <w:tcW w:w="1122" w:type="dxa"/>
          </w:tcPr>
          <w:p w14:paraId="40D7FFB2" w14:textId="77777777" w:rsidR="00B72050" w:rsidRDefault="00B72050" w:rsidP="00096385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39793498" w14:textId="77777777" w:rsidR="00B72050" w:rsidRDefault="00B72050" w:rsidP="00096385">
            <w:r>
              <w:rPr>
                <w:sz w:val="16"/>
                <w:szCs w:val="16"/>
              </w:rPr>
              <w:t>22.2.13</w:t>
            </w:r>
          </w:p>
        </w:tc>
        <w:tc>
          <w:tcPr>
            <w:tcW w:w="998" w:type="dxa"/>
          </w:tcPr>
          <w:p w14:paraId="79E37864" w14:textId="77777777" w:rsidR="00B72050" w:rsidRDefault="00B7205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72050" w14:paraId="644A9ED4" w14:textId="77777777" w:rsidTr="00096385">
        <w:tc>
          <w:tcPr>
            <w:tcW w:w="879" w:type="dxa"/>
          </w:tcPr>
          <w:p w14:paraId="47693134" w14:textId="77777777" w:rsidR="00B72050" w:rsidRDefault="00B72050" w:rsidP="00096385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29917A7F" w14:textId="77777777" w:rsidR="00B72050" w:rsidRDefault="00B72050" w:rsidP="00096385">
            <w:r>
              <w:rPr>
                <w:sz w:val="16"/>
                <w:szCs w:val="16"/>
              </w:rPr>
              <w:t>5237</w:t>
            </w:r>
          </w:p>
        </w:tc>
        <w:tc>
          <w:tcPr>
            <w:tcW w:w="517" w:type="dxa"/>
          </w:tcPr>
          <w:p w14:paraId="4D153579" w14:textId="77777777" w:rsidR="00B72050" w:rsidRDefault="00B7205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B14CE8" w14:textId="77777777" w:rsidR="00B72050" w:rsidRDefault="00B72050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9E033FA" w14:textId="77777777" w:rsidR="00B72050" w:rsidRDefault="00B72050" w:rsidP="00096385">
            <w:r>
              <w:rPr>
                <w:sz w:val="16"/>
                <w:szCs w:val="16"/>
              </w:rPr>
              <w:t>Correction to IoT NTN TC 22.3.1.13</w:t>
            </w:r>
          </w:p>
        </w:tc>
        <w:tc>
          <w:tcPr>
            <w:tcW w:w="517" w:type="dxa"/>
          </w:tcPr>
          <w:p w14:paraId="3936D38A" w14:textId="77777777" w:rsidR="00B72050" w:rsidRDefault="00B7205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5E272F" w14:textId="77777777" w:rsidR="00B72050" w:rsidRDefault="00B72050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211E594" w14:textId="77777777" w:rsidR="00B72050" w:rsidRDefault="00B7205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3A13EC0" w14:textId="77777777" w:rsidR="00B72050" w:rsidRDefault="00B72050" w:rsidP="00096385">
            <w:r>
              <w:rPr>
                <w:sz w:val="16"/>
                <w:szCs w:val="16"/>
              </w:rPr>
              <w:t>R5-234494</w:t>
            </w:r>
          </w:p>
        </w:tc>
        <w:tc>
          <w:tcPr>
            <w:tcW w:w="1597" w:type="dxa"/>
          </w:tcPr>
          <w:p w14:paraId="1BF11961" w14:textId="77777777" w:rsidR="00B72050" w:rsidRDefault="00B72050" w:rsidP="00096385">
            <w:r>
              <w:rPr>
                <w:sz w:val="16"/>
                <w:szCs w:val="16"/>
              </w:rPr>
              <w:t>MediaTek Inc., MCC TF160</w:t>
            </w:r>
          </w:p>
        </w:tc>
        <w:tc>
          <w:tcPr>
            <w:tcW w:w="1122" w:type="dxa"/>
          </w:tcPr>
          <w:p w14:paraId="0B67589C" w14:textId="77777777" w:rsidR="00B72050" w:rsidRDefault="00B72050" w:rsidP="00096385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16BF1F42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1EDE80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</w:tr>
      <w:tr w:rsidR="00B72050" w14:paraId="122C7962" w14:textId="77777777" w:rsidTr="00096385">
        <w:tc>
          <w:tcPr>
            <w:tcW w:w="879" w:type="dxa"/>
          </w:tcPr>
          <w:p w14:paraId="1DBC0C0D" w14:textId="77777777" w:rsidR="00B72050" w:rsidRDefault="00B72050" w:rsidP="00096385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52270AD0" w14:textId="77777777" w:rsidR="00B72050" w:rsidRDefault="00B72050" w:rsidP="00096385">
            <w:r>
              <w:rPr>
                <w:sz w:val="16"/>
                <w:szCs w:val="16"/>
              </w:rPr>
              <w:t>5238</w:t>
            </w:r>
          </w:p>
        </w:tc>
        <w:tc>
          <w:tcPr>
            <w:tcW w:w="517" w:type="dxa"/>
          </w:tcPr>
          <w:p w14:paraId="3ED6C154" w14:textId="77777777" w:rsidR="00B72050" w:rsidRDefault="00B72050" w:rsidP="00096385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FC37F58" w14:textId="77777777" w:rsidR="00B72050" w:rsidRDefault="00B72050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9F925EB" w14:textId="77777777" w:rsidR="00B72050" w:rsidRDefault="00B72050" w:rsidP="00096385">
            <w:r>
              <w:rPr>
                <w:sz w:val="16"/>
                <w:szCs w:val="16"/>
              </w:rPr>
              <w:t>Correction to IoT NTN TC 22.3.2.7a</w:t>
            </w:r>
          </w:p>
        </w:tc>
        <w:tc>
          <w:tcPr>
            <w:tcW w:w="517" w:type="dxa"/>
          </w:tcPr>
          <w:p w14:paraId="06305EC6" w14:textId="77777777" w:rsidR="00B72050" w:rsidRDefault="00B7205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B08077" w14:textId="77777777" w:rsidR="00B72050" w:rsidRDefault="00B72050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63D00FC" w14:textId="77777777" w:rsidR="00B72050" w:rsidRDefault="00B7205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D5BC6C0" w14:textId="77777777" w:rsidR="00B72050" w:rsidRDefault="00B72050" w:rsidP="00096385">
            <w:r>
              <w:rPr>
                <w:sz w:val="16"/>
                <w:szCs w:val="16"/>
              </w:rPr>
              <w:t>R5-235470</w:t>
            </w:r>
          </w:p>
        </w:tc>
        <w:tc>
          <w:tcPr>
            <w:tcW w:w="1597" w:type="dxa"/>
          </w:tcPr>
          <w:p w14:paraId="64E46952" w14:textId="77777777" w:rsidR="00B72050" w:rsidRDefault="00B72050" w:rsidP="00096385">
            <w:r>
              <w:rPr>
                <w:sz w:val="16"/>
                <w:szCs w:val="16"/>
              </w:rPr>
              <w:t>MediaTek Inc., ROHDE &amp; SCHWARZ, Qualcomm</w:t>
            </w:r>
          </w:p>
        </w:tc>
        <w:tc>
          <w:tcPr>
            <w:tcW w:w="1122" w:type="dxa"/>
          </w:tcPr>
          <w:p w14:paraId="29A96A1F" w14:textId="77777777" w:rsidR="00B72050" w:rsidRDefault="00B72050" w:rsidP="00096385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6359005A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6F5569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</w:tr>
      <w:tr w:rsidR="00B72050" w14:paraId="5C896E7F" w14:textId="77777777" w:rsidTr="00096385">
        <w:tc>
          <w:tcPr>
            <w:tcW w:w="879" w:type="dxa"/>
          </w:tcPr>
          <w:p w14:paraId="4F396F14" w14:textId="77777777" w:rsidR="00B72050" w:rsidRDefault="00B72050" w:rsidP="00096385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6967413B" w14:textId="77777777" w:rsidR="00B72050" w:rsidRDefault="00B72050" w:rsidP="00096385">
            <w:r>
              <w:rPr>
                <w:sz w:val="16"/>
                <w:szCs w:val="16"/>
              </w:rPr>
              <w:t>5239</w:t>
            </w:r>
          </w:p>
        </w:tc>
        <w:tc>
          <w:tcPr>
            <w:tcW w:w="517" w:type="dxa"/>
          </w:tcPr>
          <w:p w14:paraId="393E7503" w14:textId="77777777" w:rsidR="00B72050" w:rsidRDefault="00B7205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C1BC23E" w14:textId="77777777" w:rsidR="00B72050" w:rsidRDefault="00B72050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FF7894F" w14:textId="77777777" w:rsidR="00B72050" w:rsidRDefault="00B72050" w:rsidP="00096385">
            <w:r>
              <w:rPr>
                <w:sz w:val="16"/>
                <w:szCs w:val="16"/>
              </w:rPr>
              <w:t>Correction to IoT NTN TC 22.5.23</w:t>
            </w:r>
          </w:p>
        </w:tc>
        <w:tc>
          <w:tcPr>
            <w:tcW w:w="517" w:type="dxa"/>
          </w:tcPr>
          <w:p w14:paraId="165B6BCD" w14:textId="77777777" w:rsidR="00B72050" w:rsidRDefault="00B7205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43519E" w14:textId="77777777" w:rsidR="00B72050" w:rsidRDefault="00B72050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D9EF270" w14:textId="77777777" w:rsidR="00B72050" w:rsidRDefault="00B7205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5C79CEF" w14:textId="77777777" w:rsidR="00B72050" w:rsidRDefault="00B72050" w:rsidP="00096385">
            <w:r>
              <w:rPr>
                <w:sz w:val="16"/>
                <w:szCs w:val="16"/>
              </w:rPr>
              <w:t>R5-235432</w:t>
            </w:r>
          </w:p>
        </w:tc>
        <w:tc>
          <w:tcPr>
            <w:tcW w:w="1597" w:type="dxa"/>
          </w:tcPr>
          <w:p w14:paraId="35DC6C65" w14:textId="77777777" w:rsidR="00B72050" w:rsidRDefault="00B72050" w:rsidP="0009638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43723EC" w14:textId="77777777" w:rsidR="00B72050" w:rsidRDefault="00B72050" w:rsidP="00096385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326A0EA5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C097B9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</w:tr>
      <w:tr w:rsidR="00B72050" w14:paraId="11E5581C" w14:textId="77777777" w:rsidTr="00096385">
        <w:tc>
          <w:tcPr>
            <w:tcW w:w="879" w:type="dxa"/>
          </w:tcPr>
          <w:p w14:paraId="1F60D342" w14:textId="77777777" w:rsidR="00B72050" w:rsidRDefault="00B72050" w:rsidP="00096385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60954BA3" w14:textId="77777777" w:rsidR="00B72050" w:rsidRDefault="00B72050" w:rsidP="00096385">
            <w:r>
              <w:rPr>
                <w:sz w:val="16"/>
                <w:szCs w:val="16"/>
              </w:rPr>
              <w:t>5248</w:t>
            </w:r>
          </w:p>
        </w:tc>
        <w:tc>
          <w:tcPr>
            <w:tcW w:w="517" w:type="dxa"/>
          </w:tcPr>
          <w:p w14:paraId="5A83A30D" w14:textId="77777777" w:rsidR="00B72050" w:rsidRDefault="00B7205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71306B6" w14:textId="77777777" w:rsidR="00B72050" w:rsidRDefault="00B72050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FF5378D" w14:textId="77777777" w:rsidR="00B72050" w:rsidRDefault="00B72050" w:rsidP="00096385">
            <w:r>
              <w:rPr>
                <w:sz w:val="16"/>
                <w:szCs w:val="16"/>
              </w:rPr>
              <w:t>Correction to legacy NB-IoT cases for IoT NTN</w:t>
            </w:r>
          </w:p>
        </w:tc>
        <w:tc>
          <w:tcPr>
            <w:tcW w:w="517" w:type="dxa"/>
          </w:tcPr>
          <w:p w14:paraId="7D610857" w14:textId="77777777" w:rsidR="00B72050" w:rsidRDefault="00B7205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89F602" w14:textId="77777777" w:rsidR="00B72050" w:rsidRDefault="00B72050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DAF5CB4" w14:textId="77777777" w:rsidR="00B72050" w:rsidRDefault="00B7205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B844527" w14:textId="77777777" w:rsidR="00B72050" w:rsidRDefault="00B72050" w:rsidP="00096385">
            <w:r>
              <w:rPr>
                <w:sz w:val="16"/>
                <w:szCs w:val="16"/>
              </w:rPr>
              <w:t>R5-235433</w:t>
            </w:r>
          </w:p>
        </w:tc>
        <w:tc>
          <w:tcPr>
            <w:tcW w:w="1597" w:type="dxa"/>
          </w:tcPr>
          <w:p w14:paraId="0C5DA1E4" w14:textId="77777777" w:rsidR="00B72050" w:rsidRDefault="00B72050" w:rsidP="00096385">
            <w:r>
              <w:rPr>
                <w:sz w:val="16"/>
                <w:szCs w:val="16"/>
              </w:rPr>
              <w:t>MediaTek Inc., Qualcomm Incorporated, Rohde &amp; Schwarz</w:t>
            </w:r>
          </w:p>
        </w:tc>
        <w:tc>
          <w:tcPr>
            <w:tcW w:w="1122" w:type="dxa"/>
          </w:tcPr>
          <w:p w14:paraId="7F186E8F" w14:textId="77777777" w:rsidR="00B72050" w:rsidRDefault="00B72050" w:rsidP="00096385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67564FC5" w14:textId="77777777" w:rsidR="00B72050" w:rsidRDefault="00B72050" w:rsidP="00096385">
            <w:r>
              <w:rPr>
                <w:sz w:val="16"/>
                <w:szCs w:val="16"/>
              </w:rPr>
              <w:t>22.2.4.3</w:t>
            </w:r>
          </w:p>
        </w:tc>
        <w:tc>
          <w:tcPr>
            <w:tcW w:w="998" w:type="dxa"/>
          </w:tcPr>
          <w:p w14:paraId="753F2117" w14:textId="77777777" w:rsidR="00B72050" w:rsidRDefault="00B7205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72050" w14:paraId="2CFFD098" w14:textId="77777777" w:rsidTr="00096385">
        <w:tc>
          <w:tcPr>
            <w:tcW w:w="879" w:type="dxa"/>
          </w:tcPr>
          <w:p w14:paraId="2671DB40" w14:textId="77777777" w:rsidR="00B72050" w:rsidRDefault="00B72050" w:rsidP="00096385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78F4FF1D" w14:textId="77777777" w:rsidR="00B72050" w:rsidRDefault="00B72050" w:rsidP="00096385">
            <w:r>
              <w:rPr>
                <w:sz w:val="16"/>
                <w:szCs w:val="16"/>
              </w:rPr>
              <w:t>5250</w:t>
            </w:r>
          </w:p>
        </w:tc>
        <w:tc>
          <w:tcPr>
            <w:tcW w:w="517" w:type="dxa"/>
          </w:tcPr>
          <w:p w14:paraId="69EBE5B5" w14:textId="77777777" w:rsidR="00B72050" w:rsidRDefault="00B7205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9D8396E" w14:textId="77777777" w:rsidR="00B72050" w:rsidRDefault="00B72050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7200149" w14:textId="77777777" w:rsidR="00B72050" w:rsidRDefault="00B72050" w:rsidP="00096385">
            <w:r>
              <w:rPr>
                <w:sz w:val="16"/>
                <w:szCs w:val="16"/>
              </w:rPr>
              <w:t>Update of NB-IoT TC for NGSO</w:t>
            </w:r>
          </w:p>
        </w:tc>
        <w:tc>
          <w:tcPr>
            <w:tcW w:w="517" w:type="dxa"/>
          </w:tcPr>
          <w:p w14:paraId="41DE1C92" w14:textId="77777777" w:rsidR="00B72050" w:rsidRDefault="00B7205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FAD8B9" w14:textId="77777777" w:rsidR="00B72050" w:rsidRDefault="00B72050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258CFDB" w14:textId="77777777" w:rsidR="00B72050" w:rsidRDefault="00B7205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42AC334" w14:textId="77777777" w:rsidR="00B72050" w:rsidRDefault="00B72050" w:rsidP="00096385">
            <w:r>
              <w:rPr>
                <w:sz w:val="16"/>
                <w:szCs w:val="16"/>
              </w:rPr>
              <w:t>R5-235434</w:t>
            </w:r>
          </w:p>
        </w:tc>
        <w:tc>
          <w:tcPr>
            <w:tcW w:w="1597" w:type="dxa"/>
          </w:tcPr>
          <w:p w14:paraId="478F5B2C" w14:textId="77777777" w:rsidR="00B72050" w:rsidRDefault="00B72050" w:rsidP="0009638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1A98ECC" w14:textId="77777777" w:rsidR="00B72050" w:rsidRDefault="00B72050" w:rsidP="00096385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40D8082B" w14:textId="77777777" w:rsidR="00B72050" w:rsidRDefault="00B72050" w:rsidP="00096385">
            <w:r>
              <w:rPr>
                <w:sz w:val="16"/>
                <w:szCs w:val="16"/>
              </w:rPr>
              <w:t>22.2.13.3.3 and 22.5.23.3.3</w:t>
            </w:r>
          </w:p>
        </w:tc>
        <w:tc>
          <w:tcPr>
            <w:tcW w:w="998" w:type="dxa"/>
          </w:tcPr>
          <w:p w14:paraId="3ABE2E37" w14:textId="77777777" w:rsidR="00B72050" w:rsidRDefault="00B72050" w:rsidP="00096385">
            <w:r>
              <w:rPr>
                <w:sz w:val="16"/>
                <w:szCs w:val="16"/>
              </w:rPr>
              <w:t xml:space="preserve">TS/TR ... CR ... ; TS 36.508 CR 1439; TS/TR ... CR ... </w:t>
            </w:r>
          </w:p>
        </w:tc>
      </w:tr>
      <w:tr w:rsidR="00B72050" w14:paraId="03DE1BFA" w14:textId="77777777" w:rsidTr="00096385">
        <w:tc>
          <w:tcPr>
            <w:tcW w:w="879" w:type="dxa"/>
          </w:tcPr>
          <w:p w14:paraId="6CF21E2C" w14:textId="77777777" w:rsidR="00B72050" w:rsidRDefault="00B72050" w:rsidP="00096385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1F7C7EB7" w14:textId="77777777" w:rsidR="00B72050" w:rsidRDefault="00B72050" w:rsidP="00096385">
            <w:r>
              <w:rPr>
                <w:sz w:val="16"/>
                <w:szCs w:val="16"/>
              </w:rPr>
              <w:t>5251</w:t>
            </w:r>
          </w:p>
        </w:tc>
        <w:tc>
          <w:tcPr>
            <w:tcW w:w="517" w:type="dxa"/>
          </w:tcPr>
          <w:p w14:paraId="0615E85C" w14:textId="77777777" w:rsidR="00B72050" w:rsidRDefault="00B7205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17FB58A" w14:textId="77777777" w:rsidR="00B72050" w:rsidRDefault="00B72050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B6437BC" w14:textId="77777777" w:rsidR="00B72050" w:rsidRDefault="00B72050" w:rsidP="00096385">
            <w:r>
              <w:rPr>
                <w:sz w:val="16"/>
                <w:szCs w:val="16"/>
              </w:rPr>
              <w:t>Update of eMTC TC for NGSO</w:t>
            </w:r>
          </w:p>
        </w:tc>
        <w:tc>
          <w:tcPr>
            <w:tcW w:w="517" w:type="dxa"/>
          </w:tcPr>
          <w:p w14:paraId="7EBB27DF" w14:textId="77777777" w:rsidR="00B72050" w:rsidRDefault="00B7205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F58A86" w14:textId="77777777" w:rsidR="00B72050" w:rsidRDefault="00B72050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2D021E7" w14:textId="77777777" w:rsidR="00B72050" w:rsidRDefault="00B7205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5B17210" w14:textId="77777777" w:rsidR="00B72050" w:rsidRDefault="00B72050" w:rsidP="00096385">
            <w:r>
              <w:rPr>
                <w:sz w:val="16"/>
                <w:szCs w:val="16"/>
              </w:rPr>
              <w:t>R5-235435</w:t>
            </w:r>
          </w:p>
        </w:tc>
        <w:tc>
          <w:tcPr>
            <w:tcW w:w="1597" w:type="dxa"/>
          </w:tcPr>
          <w:p w14:paraId="23718CCE" w14:textId="77777777" w:rsidR="00B72050" w:rsidRDefault="00B72050" w:rsidP="0009638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6338F21" w14:textId="77777777" w:rsidR="00B72050" w:rsidRDefault="00B72050" w:rsidP="00096385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1306CC18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D065CD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</w:tr>
      <w:tr w:rsidR="00B72050" w14:paraId="4BDAB8EF" w14:textId="77777777" w:rsidTr="00096385">
        <w:tc>
          <w:tcPr>
            <w:tcW w:w="879" w:type="dxa"/>
          </w:tcPr>
          <w:p w14:paraId="7AE409A1" w14:textId="77777777" w:rsidR="00B72050" w:rsidRDefault="00B72050" w:rsidP="00096385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19524E17" w14:textId="77777777" w:rsidR="00B72050" w:rsidRDefault="00B72050" w:rsidP="00096385">
            <w:r>
              <w:rPr>
                <w:sz w:val="16"/>
                <w:szCs w:val="16"/>
              </w:rPr>
              <w:t>5253</w:t>
            </w:r>
          </w:p>
        </w:tc>
        <w:tc>
          <w:tcPr>
            <w:tcW w:w="517" w:type="dxa"/>
          </w:tcPr>
          <w:p w14:paraId="058A91B7" w14:textId="77777777" w:rsidR="00B72050" w:rsidRDefault="00B7205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004C64A" w14:textId="77777777" w:rsidR="00B72050" w:rsidRDefault="00B72050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237D030" w14:textId="77777777" w:rsidR="00B72050" w:rsidRDefault="00B72050" w:rsidP="00096385">
            <w:r>
              <w:rPr>
                <w:sz w:val="16"/>
                <w:szCs w:val="16"/>
              </w:rPr>
              <w:t>NB-IOT NTN updates to RRC test cases</w:t>
            </w:r>
          </w:p>
        </w:tc>
        <w:tc>
          <w:tcPr>
            <w:tcW w:w="517" w:type="dxa"/>
          </w:tcPr>
          <w:p w14:paraId="723A89F7" w14:textId="77777777" w:rsidR="00B72050" w:rsidRDefault="00B7205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CBC257" w14:textId="77777777" w:rsidR="00B72050" w:rsidRDefault="00B72050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5EB55F5" w14:textId="77777777" w:rsidR="00B72050" w:rsidRDefault="00B7205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04D3D05" w14:textId="77777777" w:rsidR="00B72050" w:rsidRDefault="00B72050" w:rsidP="00096385">
            <w:r>
              <w:rPr>
                <w:sz w:val="16"/>
                <w:szCs w:val="16"/>
              </w:rPr>
              <w:t>R5-235333</w:t>
            </w:r>
          </w:p>
        </w:tc>
        <w:tc>
          <w:tcPr>
            <w:tcW w:w="1597" w:type="dxa"/>
          </w:tcPr>
          <w:p w14:paraId="1E2AB851" w14:textId="77777777" w:rsidR="00B72050" w:rsidRDefault="00B72050" w:rsidP="00096385">
            <w:r>
              <w:rPr>
                <w:sz w:val="16"/>
                <w:szCs w:val="16"/>
              </w:rPr>
              <w:t>Qualcomm Incorporated, Rohde &amp; Schwarz</w:t>
            </w:r>
          </w:p>
        </w:tc>
        <w:tc>
          <w:tcPr>
            <w:tcW w:w="1122" w:type="dxa"/>
          </w:tcPr>
          <w:p w14:paraId="67EDCA8C" w14:textId="77777777" w:rsidR="00B72050" w:rsidRDefault="00B72050" w:rsidP="00096385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288055DF" w14:textId="77777777" w:rsidR="00B72050" w:rsidRDefault="00B72050" w:rsidP="00096385">
            <w:r>
              <w:rPr>
                <w:sz w:val="16"/>
                <w:szCs w:val="16"/>
              </w:rPr>
              <w:t>22.4.19a, 22.4.20a, 22.4.24</w:t>
            </w:r>
          </w:p>
        </w:tc>
        <w:tc>
          <w:tcPr>
            <w:tcW w:w="998" w:type="dxa"/>
          </w:tcPr>
          <w:p w14:paraId="5E6B0CE6" w14:textId="77777777" w:rsidR="00B72050" w:rsidRDefault="00B72050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72050" w14:paraId="70E00310" w14:textId="77777777" w:rsidTr="00096385">
        <w:tc>
          <w:tcPr>
            <w:tcW w:w="879" w:type="dxa"/>
          </w:tcPr>
          <w:p w14:paraId="20F57973" w14:textId="77777777" w:rsidR="00B72050" w:rsidRDefault="00B72050" w:rsidP="00096385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0440F557" w14:textId="77777777" w:rsidR="00B72050" w:rsidRDefault="00B72050" w:rsidP="00096385">
            <w:r>
              <w:rPr>
                <w:sz w:val="16"/>
                <w:szCs w:val="16"/>
              </w:rPr>
              <w:t>5254</w:t>
            </w:r>
          </w:p>
        </w:tc>
        <w:tc>
          <w:tcPr>
            <w:tcW w:w="517" w:type="dxa"/>
          </w:tcPr>
          <w:p w14:paraId="4B10C5CC" w14:textId="77777777" w:rsidR="00B72050" w:rsidRDefault="00B7205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D810FFB" w14:textId="77777777" w:rsidR="00B72050" w:rsidRDefault="00B72050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B4EE71A" w14:textId="77777777" w:rsidR="00B72050" w:rsidRDefault="00B72050" w:rsidP="00096385">
            <w:r>
              <w:rPr>
                <w:sz w:val="16"/>
                <w:szCs w:val="16"/>
              </w:rPr>
              <w:t>NB-IOT NTN updates to EMM test cases</w:t>
            </w:r>
          </w:p>
        </w:tc>
        <w:tc>
          <w:tcPr>
            <w:tcW w:w="517" w:type="dxa"/>
          </w:tcPr>
          <w:p w14:paraId="5D049EE5" w14:textId="77777777" w:rsidR="00B72050" w:rsidRDefault="00B7205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5097DA" w14:textId="77777777" w:rsidR="00B72050" w:rsidRDefault="00B72050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FDE45CF" w14:textId="77777777" w:rsidR="00B72050" w:rsidRDefault="00B7205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D28F835" w14:textId="77777777" w:rsidR="00B72050" w:rsidRDefault="00B72050" w:rsidP="00096385">
            <w:r>
              <w:rPr>
                <w:sz w:val="16"/>
                <w:szCs w:val="16"/>
              </w:rPr>
              <w:t>R5-235334</w:t>
            </w:r>
          </w:p>
        </w:tc>
        <w:tc>
          <w:tcPr>
            <w:tcW w:w="1597" w:type="dxa"/>
          </w:tcPr>
          <w:p w14:paraId="47C6D335" w14:textId="77777777" w:rsidR="00B72050" w:rsidRDefault="00B72050" w:rsidP="00096385">
            <w:r>
              <w:rPr>
                <w:sz w:val="16"/>
                <w:szCs w:val="16"/>
              </w:rPr>
              <w:t>Qualcomm Incorporated, Rohde &amp; Schwarz</w:t>
            </w:r>
          </w:p>
        </w:tc>
        <w:tc>
          <w:tcPr>
            <w:tcW w:w="1122" w:type="dxa"/>
          </w:tcPr>
          <w:p w14:paraId="31A17CCF" w14:textId="77777777" w:rsidR="00B72050" w:rsidRDefault="00B72050" w:rsidP="00096385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1B3DE1E6" w14:textId="77777777" w:rsidR="00B72050" w:rsidRDefault="00B72050" w:rsidP="00096385">
            <w:r>
              <w:rPr>
                <w:sz w:val="16"/>
                <w:szCs w:val="16"/>
              </w:rPr>
              <w:t>22.5.6, 22.5.18, 22.5.20</w:t>
            </w:r>
          </w:p>
        </w:tc>
        <w:tc>
          <w:tcPr>
            <w:tcW w:w="998" w:type="dxa"/>
          </w:tcPr>
          <w:p w14:paraId="30100015" w14:textId="77777777" w:rsidR="00B72050" w:rsidRDefault="00B72050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72050" w14:paraId="537CF755" w14:textId="77777777" w:rsidTr="00096385">
        <w:tc>
          <w:tcPr>
            <w:tcW w:w="879" w:type="dxa"/>
          </w:tcPr>
          <w:p w14:paraId="5CE26A0E" w14:textId="77777777" w:rsidR="00B72050" w:rsidRDefault="00B72050" w:rsidP="00096385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750B94FE" w14:textId="77777777" w:rsidR="00B72050" w:rsidRDefault="00B72050" w:rsidP="00096385">
            <w:r>
              <w:rPr>
                <w:sz w:val="16"/>
                <w:szCs w:val="16"/>
              </w:rPr>
              <w:t>5256</w:t>
            </w:r>
          </w:p>
        </w:tc>
        <w:tc>
          <w:tcPr>
            <w:tcW w:w="517" w:type="dxa"/>
          </w:tcPr>
          <w:p w14:paraId="585FC26B" w14:textId="77777777" w:rsidR="00B72050" w:rsidRDefault="00B7205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B25D4F" w14:textId="77777777" w:rsidR="00B72050" w:rsidRDefault="00B72050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1B282C2" w14:textId="77777777" w:rsidR="00B72050" w:rsidRDefault="00B72050" w:rsidP="00096385">
            <w:r>
              <w:rPr>
                <w:sz w:val="16"/>
                <w:szCs w:val="16"/>
              </w:rPr>
              <w:t>Correction to NTN test case 22.1.2</w:t>
            </w:r>
          </w:p>
        </w:tc>
        <w:tc>
          <w:tcPr>
            <w:tcW w:w="517" w:type="dxa"/>
          </w:tcPr>
          <w:p w14:paraId="084F050D" w14:textId="77777777" w:rsidR="00B72050" w:rsidRDefault="00B7205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817C84" w14:textId="77777777" w:rsidR="00B72050" w:rsidRDefault="00B72050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492C805" w14:textId="77777777" w:rsidR="00B72050" w:rsidRDefault="00B7205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E102927" w14:textId="77777777" w:rsidR="00B72050" w:rsidRDefault="00B72050" w:rsidP="00096385">
            <w:r>
              <w:rPr>
                <w:sz w:val="16"/>
                <w:szCs w:val="16"/>
              </w:rPr>
              <w:t>R5-235330</w:t>
            </w:r>
          </w:p>
        </w:tc>
        <w:tc>
          <w:tcPr>
            <w:tcW w:w="1597" w:type="dxa"/>
          </w:tcPr>
          <w:p w14:paraId="4D07A5FE" w14:textId="77777777" w:rsidR="00B72050" w:rsidRDefault="00B72050" w:rsidP="00096385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 w14:paraId="3977DF9C" w14:textId="77777777" w:rsidR="00B72050" w:rsidRDefault="00B72050" w:rsidP="00096385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46CA3173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D7D115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</w:tr>
      <w:tr w:rsidR="00B72050" w14:paraId="2FFB1B8E" w14:textId="77777777" w:rsidTr="00096385">
        <w:tc>
          <w:tcPr>
            <w:tcW w:w="879" w:type="dxa"/>
          </w:tcPr>
          <w:p w14:paraId="7C295683" w14:textId="77777777" w:rsidR="00B72050" w:rsidRDefault="00B72050" w:rsidP="00096385"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 w14:paraId="58E8C93D" w14:textId="77777777" w:rsidR="00B72050" w:rsidRDefault="00B72050" w:rsidP="00096385">
            <w:r>
              <w:rPr>
                <w:sz w:val="16"/>
                <w:szCs w:val="16"/>
              </w:rPr>
              <w:t>1414</w:t>
            </w:r>
          </w:p>
        </w:tc>
        <w:tc>
          <w:tcPr>
            <w:tcW w:w="517" w:type="dxa"/>
          </w:tcPr>
          <w:p w14:paraId="757D077E" w14:textId="77777777" w:rsidR="00B72050" w:rsidRDefault="00B7205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89560E9" w14:textId="77777777" w:rsidR="00B72050" w:rsidRDefault="00B72050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5B3B976" w14:textId="77777777" w:rsidR="00B72050" w:rsidRDefault="00B72050" w:rsidP="00096385">
            <w:r>
              <w:rPr>
                <w:sz w:val="16"/>
                <w:szCs w:val="16"/>
              </w:rPr>
              <w:t>Update of IoT NTN PICS</w:t>
            </w:r>
          </w:p>
        </w:tc>
        <w:tc>
          <w:tcPr>
            <w:tcW w:w="517" w:type="dxa"/>
          </w:tcPr>
          <w:p w14:paraId="0ADED683" w14:textId="77777777" w:rsidR="00B72050" w:rsidRDefault="00B7205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D80FC5" w14:textId="77777777" w:rsidR="00B72050" w:rsidRDefault="00B72050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8E1CA89" w14:textId="77777777" w:rsidR="00B72050" w:rsidRDefault="00B7205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923DF09" w14:textId="77777777" w:rsidR="00B72050" w:rsidRDefault="00B72050" w:rsidP="00096385">
            <w:r>
              <w:rPr>
                <w:sz w:val="16"/>
                <w:szCs w:val="16"/>
              </w:rPr>
              <w:t>R5-235335</w:t>
            </w:r>
          </w:p>
        </w:tc>
        <w:tc>
          <w:tcPr>
            <w:tcW w:w="1597" w:type="dxa"/>
          </w:tcPr>
          <w:p w14:paraId="40301A16" w14:textId="77777777" w:rsidR="00B72050" w:rsidRDefault="00B72050" w:rsidP="0009638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10659237" w14:textId="77777777" w:rsidR="00B72050" w:rsidRDefault="00B72050" w:rsidP="00096385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23A701C1" w14:textId="77777777" w:rsidR="00B72050" w:rsidRDefault="00B72050" w:rsidP="00096385">
            <w:r>
              <w:rPr>
                <w:sz w:val="16"/>
                <w:szCs w:val="16"/>
              </w:rPr>
              <w:t>Annex A.4.4</w:t>
            </w:r>
          </w:p>
        </w:tc>
        <w:tc>
          <w:tcPr>
            <w:tcW w:w="998" w:type="dxa"/>
          </w:tcPr>
          <w:p w14:paraId="58FAFE50" w14:textId="77777777" w:rsidR="00B72050" w:rsidRDefault="00B7205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72050" w14:paraId="3EC1BBC5" w14:textId="77777777" w:rsidTr="00096385">
        <w:tc>
          <w:tcPr>
            <w:tcW w:w="879" w:type="dxa"/>
          </w:tcPr>
          <w:p w14:paraId="4F5CDDEB" w14:textId="77777777" w:rsidR="00B72050" w:rsidRDefault="00B72050" w:rsidP="00096385"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 w14:paraId="38BA5737" w14:textId="77777777" w:rsidR="00B72050" w:rsidRDefault="00B72050" w:rsidP="00096385">
            <w:r>
              <w:rPr>
                <w:sz w:val="16"/>
                <w:szCs w:val="16"/>
              </w:rPr>
              <w:t>1415</w:t>
            </w:r>
          </w:p>
        </w:tc>
        <w:tc>
          <w:tcPr>
            <w:tcW w:w="517" w:type="dxa"/>
          </w:tcPr>
          <w:p w14:paraId="5FB0A076" w14:textId="77777777" w:rsidR="00B72050" w:rsidRDefault="00B7205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08B3A6" w14:textId="77777777" w:rsidR="00B72050" w:rsidRDefault="00B72050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6E0A68B" w14:textId="77777777" w:rsidR="00B72050" w:rsidRDefault="00B72050" w:rsidP="00096385">
            <w:r>
              <w:rPr>
                <w:sz w:val="16"/>
                <w:szCs w:val="16"/>
              </w:rPr>
              <w:t>Correction to applicability of IoT NTN TC 22.3.1.13</w:t>
            </w:r>
          </w:p>
        </w:tc>
        <w:tc>
          <w:tcPr>
            <w:tcW w:w="517" w:type="dxa"/>
          </w:tcPr>
          <w:p w14:paraId="53620806" w14:textId="77777777" w:rsidR="00B72050" w:rsidRDefault="00B7205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DAACBD" w14:textId="77777777" w:rsidR="00B72050" w:rsidRDefault="00B72050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A21B157" w14:textId="77777777" w:rsidR="00B72050" w:rsidRDefault="00B7205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99D38FD" w14:textId="77777777" w:rsidR="00B72050" w:rsidRDefault="00B72050" w:rsidP="00096385">
            <w:r>
              <w:rPr>
                <w:sz w:val="16"/>
                <w:szCs w:val="16"/>
              </w:rPr>
              <w:t>R5-234498</w:t>
            </w:r>
          </w:p>
        </w:tc>
        <w:tc>
          <w:tcPr>
            <w:tcW w:w="1597" w:type="dxa"/>
          </w:tcPr>
          <w:p w14:paraId="6FA00857" w14:textId="77777777" w:rsidR="00B72050" w:rsidRDefault="00B72050" w:rsidP="00096385">
            <w:r>
              <w:rPr>
                <w:sz w:val="16"/>
                <w:szCs w:val="16"/>
              </w:rPr>
              <w:t>MediaTek Inc., MCC TF160</w:t>
            </w:r>
          </w:p>
        </w:tc>
        <w:tc>
          <w:tcPr>
            <w:tcW w:w="1122" w:type="dxa"/>
          </w:tcPr>
          <w:p w14:paraId="696CE7EA" w14:textId="77777777" w:rsidR="00B72050" w:rsidRDefault="00B72050" w:rsidP="00096385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1209F505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30981B5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</w:tr>
      <w:tr w:rsidR="00B72050" w14:paraId="7511CC9E" w14:textId="77777777" w:rsidTr="00096385">
        <w:tc>
          <w:tcPr>
            <w:tcW w:w="879" w:type="dxa"/>
          </w:tcPr>
          <w:p w14:paraId="294D4531" w14:textId="77777777" w:rsidR="00B72050" w:rsidRDefault="00B72050" w:rsidP="00096385"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 w14:paraId="14642D5D" w14:textId="77777777" w:rsidR="00B72050" w:rsidRDefault="00B72050" w:rsidP="00096385">
            <w:r>
              <w:rPr>
                <w:sz w:val="16"/>
                <w:szCs w:val="16"/>
              </w:rPr>
              <w:t>1417</w:t>
            </w:r>
          </w:p>
        </w:tc>
        <w:tc>
          <w:tcPr>
            <w:tcW w:w="517" w:type="dxa"/>
          </w:tcPr>
          <w:p w14:paraId="622D03FA" w14:textId="77777777" w:rsidR="00B72050" w:rsidRDefault="00B72050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FE7AB0" w14:textId="77777777" w:rsidR="00B72050" w:rsidRDefault="00B72050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4B5AF39" w14:textId="77777777" w:rsidR="00B72050" w:rsidRDefault="00B72050" w:rsidP="00096385">
            <w:r>
              <w:rPr>
                <w:sz w:val="16"/>
                <w:szCs w:val="16"/>
              </w:rPr>
              <w:t>Update of applicability for IoT NTN TC 9.2.1.1.34 and 22.5.23</w:t>
            </w:r>
          </w:p>
        </w:tc>
        <w:tc>
          <w:tcPr>
            <w:tcW w:w="517" w:type="dxa"/>
          </w:tcPr>
          <w:p w14:paraId="490FC5CB" w14:textId="77777777" w:rsidR="00B72050" w:rsidRDefault="00B7205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23DD66" w14:textId="77777777" w:rsidR="00B72050" w:rsidRDefault="00B72050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3F19E65" w14:textId="77777777" w:rsidR="00B72050" w:rsidRDefault="00B7205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7566AC6" w14:textId="77777777" w:rsidR="00B72050" w:rsidRDefault="00B72050" w:rsidP="00096385">
            <w:r>
              <w:rPr>
                <w:sz w:val="16"/>
                <w:szCs w:val="16"/>
              </w:rPr>
              <w:t>R5-234705</w:t>
            </w:r>
          </w:p>
        </w:tc>
        <w:tc>
          <w:tcPr>
            <w:tcW w:w="1597" w:type="dxa"/>
          </w:tcPr>
          <w:p w14:paraId="594AFEDA" w14:textId="77777777" w:rsidR="00B72050" w:rsidRDefault="00B72050" w:rsidP="0009638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D1FD1A1" w14:textId="77777777" w:rsidR="00B72050" w:rsidRDefault="00B72050" w:rsidP="00096385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38B9DE90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9C0251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</w:tr>
      <w:tr w:rsidR="00B72050" w14:paraId="2ADF594D" w14:textId="77777777" w:rsidTr="00096385">
        <w:tc>
          <w:tcPr>
            <w:tcW w:w="879" w:type="dxa"/>
          </w:tcPr>
          <w:p w14:paraId="46E3B884" w14:textId="77777777" w:rsidR="00B72050" w:rsidRDefault="00B72050" w:rsidP="00096385"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 w14:paraId="292A882E" w14:textId="77777777" w:rsidR="00B72050" w:rsidRDefault="00B72050" w:rsidP="00096385">
            <w:r>
              <w:rPr>
                <w:sz w:val="16"/>
                <w:szCs w:val="16"/>
              </w:rPr>
              <w:t>1418</w:t>
            </w:r>
          </w:p>
        </w:tc>
        <w:tc>
          <w:tcPr>
            <w:tcW w:w="517" w:type="dxa"/>
          </w:tcPr>
          <w:p w14:paraId="5FB71996" w14:textId="77777777" w:rsidR="00B72050" w:rsidRDefault="00B72050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E5D7745" w14:textId="77777777" w:rsidR="00B72050" w:rsidRDefault="00B72050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2B55B7F" w14:textId="77777777" w:rsidR="00B72050" w:rsidRDefault="00B72050" w:rsidP="00096385">
            <w:r>
              <w:rPr>
                <w:sz w:val="16"/>
                <w:szCs w:val="16"/>
              </w:rPr>
              <w:t>Correction to Note 22 for IoT NTN test</w:t>
            </w:r>
          </w:p>
        </w:tc>
        <w:tc>
          <w:tcPr>
            <w:tcW w:w="517" w:type="dxa"/>
          </w:tcPr>
          <w:p w14:paraId="7283F146" w14:textId="77777777" w:rsidR="00B72050" w:rsidRDefault="00B7205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CBF7F9" w14:textId="77777777" w:rsidR="00B72050" w:rsidRDefault="00B72050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DF4FAE1" w14:textId="77777777" w:rsidR="00B72050" w:rsidRDefault="00B7205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A49410A" w14:textId="77777777" w:rsidR="00B72050" w:rsidRDefault="00B72050" w:rsidP="00096385">
            <w:r>
              <w:rPr>
                <w:sz w:val="16"/>
                <w:szCs w:val="16"/>
              </w:rPr>
              <w:t>R5-235437</w:t>
            </w:r>
          </w:p>
        </w:tc>
        <w:tc>
          <w:tcPr>
            <w:tcW w:w="1597" w:type="dxa"/>
          </w:tcPr>
          <w:p w14:paraId="3750D20F" w14:textId="77777777" w:rsidR="00B72050" w:rsidRDefault="00B72050" w:rsidP="0009638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297507B" w14:textId="77777777" w:rsidR="00B72050" w:rsidRDefault="00B72050" w:rsidP="00096385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71F76003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A2B516B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</w:tr>
      <w:tr w:rsidR="00B72050" w14:paraId="252818DA" w14:textId="77777777" w:rsidTr="00096385">
        <w:tc>
          <w:tcPr>
            <w:tcW w:w="879" w:type="dxa"/>
          </w:tcPr>
          <w:p w14:paraId="5571BA3C" w14:textId="77777777" w:rsidR="00B72050" w:rsidRDefault="00B72050" w:rsidP="00096385"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 w14:paraId="070272C8" w14:textId="77777777" w:rsidR="00B72050" w:rsidRDefault="00B72050" w:rsidP="00096385">
            <w:r>
              <w:rPr>
                <w:sz w:val="16"/>
                <w:szCs w:val="16"/>
              </w:rPr>
              <w:t>1419</w:t>
            </w:r>
          </w:p>
        </w:tc>
        <w:tc>
          <w:tcPr>
            <w:tcW w:w="517" w:type="dxa"/>
          </w:tcPr>
          <w:p w14:paraId="03FA141D" w14:textId="77777777" w:rsidR="00B72050" w:rsidRDefault="00B72050" w:rsidP="00096385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BE24B84" w14:textId="77777777" w:rsidR="00B72050" w:rsidRDefault="00B72050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377DC86" w14:textId="77777777" w:rsidR="00B72050" w:rsidRDefault="00B72050" w:rsidP="00096385">
            <w:r>
              <w:rPr>
                <w:sz w:val="16"/>
                <w:szCs w:val="16"/>
              </w:rPr>
              <w:t>Applicable legacy NB-IoT cases for IoT NTN</w:t>
            </w:r>
          </w:p>
        </w:tc>
        <w:tc>
          <w:tcPr>
            <w:tcW w:w="517" w:type="dxa"/>
          </w:tcPr>
          <w:p w14:paraId="4853C4CA" w14:textId="77777777" w:rsidR="00B72050" w:rsidRDefault="00B7205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B1577E" w14:textId="77777777" w:rsidR="00B72050" w:rsidRDefault="00B72050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E765C02" w14:textId="77777777" w:rsidR="00B72050" w:rsidRDefault="00B7205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DB48D65" w14:textId="77777777" w:rsidR="00B72050" w:rsidRDefault="00B72050" w:rsidP="00096385">
            <w:r>
              <w:rPr>
                <w:sz w:val="16"/>
                <w:szCs w:val="16"/>
              </w:rPr>
              <w:t>R5-235471</w:t>
            </w:r>
          </w:p>
        </w:tc>
        <w:tc>
          <w:tcPr>
            <w:tcW w:w="1597" w:type="dxa"/>
          </w:tcPr>
          <w:p w14:paraId="72A13F45" w14:textId="77777777" w:rsidR="00B72050" w:rsidRDefault="00B72050" w:rsidP="0009638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F052344" w14:textId="77777777" w:rsidR="00B72050" w:rsidRDefault="00B72050" w:rsidP="00096385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7326C270" w14:textId="77777777" w:rsidR="00B72050" w:rsidRDefault="00B72050" w:rsidP="00096385">
            <w:r>
              <w:rPr>
                <w:sz w:val="16"/>
                <w:szCs w:val="16"/>
              </w:rPr>
              <w:t>5.1.1 and 5.1.2 (new)</w:t>
            </w:r>
          </w:p>
        </w:tc>
        <w:tc>
          <w:tcPr>
            <w:tcW w:w="998" w:type="dxa"/>
          </w:tcPr>
          <w:p w14:paraId="30FE419E" w14:textId="77777777" w:rsidR="00B72050" w:rsidRDefault="00B72050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72050" w14:paraId="13B20FB6" w14:textId="77777777" w:rsidTr="00096385">
        <w:tc>
          <w:tcPr>
            <w:tcW w:w="879" w:type="dxa"/>
          </w:tcPr>
          <w:p w14:paraId="0E4E1D7E" w14:textId="77777777" w:rsidR="00B72050" w:rsidRDefault="00B72050" w:rsidP="00096385"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 w14:paraId="65CE2A63" w14:textId="77777777" w:rsidR="00B72050" w:rsidRDefault="00B72050" w:rsidP="00096385">
            <w:r>
              <w:rPr>
                <w:sz w:val="16"/>
                <w:szCs w:val="16"/>
              </w:rPr>
              <w:t>1421</w:t>
            </w:r>
          </w:p>
        </w:tc>
        <w:tc>
          <w:tcPr>
            <w:tcW w:w="517" w:type="dxa"/>
          </w:tcPr>
          <w:p w14:paraId="313CF9F9" w14:textId="77777777" w:rsidR="00B72050" w:rsidRDefault="00B72050" w:rsidP="00096385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B4E8F6A" w14:textId="77777777" w:rsidR="00B72050" w:rsidRDefault="00B72050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FE093B2" w14:textId="77777777" w:rsidR="00B72050" w:rsidRDefault="00B72050" w:rsidP="00096385">
            <w:r>
              <w:rPr>
                <w:sz w:val="16"/>
                <w:szCs w:val="16"/>
              </w:rPr>
              <w:t>Aplicability updates to NB-IoT NTN GSO only UEs</w:t>
            </w:r>
          </w:p>
        </w:tc>
        <w:tc>
          <w:tcPr>
            <w:tcW w:w="517" w:type="dxa"/>
          </w:tcPr>
          <w:p w14:paraId="458F0ABA" w14:textId="77777777" w:rsidR="00B72050" w:rsidRDefault="00B7205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9B4D1A" w14:textId="77777777" w:rsidR="00B72050" w:rsidRDefault="00B72050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FE99585" w14:textId="77777777" w:rsidR="00B72050" w:rsidRDefault="00B7205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F19D633" w14:textId="77777777" w:rsidR="00B72050" w:rsidRDefault="00B72050" w:rsidP="00096385">
            <w:r>
              <w:rPr>
                <w:sz w:val="16"/>
                <w:szCs w:val="16"/>
              </w:rPr>
              <w:t>R5-235472</w:t>
            </w:r>
          </w:p>
        </w:tc>
        <w:tc>
          <w:tcPr>
            <w:tcW w:w="1597" w:type="dxa"/>
          </w:tcPr>
          <w:p w14:paraId="0D3B35ED" w14:textId="77777777" w:rsidR="00B72050" w:rsidRDefault="00B72050" w:rsidP="00096385">
            <w:r>
              <w:rPr>
                <w:sz w:val="16"/>
                <w:szCs w:val="16"/>
              </w:rPr>
              <w:t>Qualcomm Incorporated, Rohde &amp; Schwarz</w:t>
            </w:r>
          </w:p>
        </w:tc>
        <w:tc>
          <w:tcPr>
            <w:tcW w:w="1122" w:type="dxa"/>
          </w:tcPr>
          <w:p w14:paraId="33907EF2" w14:textId="77777777" w:rsidR="00B72050" w:rsidRDefault="00B72050" w:rsidP="00096385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4962C615" w14:textId="77777777" w:rsidR="00B72050" w:rsidRDefault="00B72050" w:rsidP="00096385">
            <w:r>
              <w:rPr>
                <w:sz w:val="16"/>
                <w:szCs w:val="16"/>
              </w:rPr>
              <w:t>5</w:t>
            </w:r>
          </w:p>
        </w:tc>
        <w:tc>
          <w:tcPr>
            <w:tcW w:w="998" w:type="dxa"/>
          </w:tcPr>
          <w:p w14:paraId="6D55E7FF" w14:textId="77777777" w:rsidR="00B72050" w:rsidRDefault="00B72050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72050" w14:paraId="44ADD472" w14:textId="77777777" w:rsidTr="00096385">
        <w:tc>
          <w:tcPr>
            <w:tcW w:w="879" w:type="dxa"/>
          </w:tcPr>
          <w:p w14:paraId="31116626" w14:textId="77777777" w:rsidR="00B72050" w:rsidRDefault="00B72050" w:rsidP="00096385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0388A004" w14:textId="77777777" w:rsidR="00B72050" w:rsidRDefault="00B72050" w:rsidP="00096385">
            <w:r>
              <w:rPr>
                <w:sz w:val="16"/>
                <w:szCs w:val="16"/>
              </w:rPr>
              <w:t>4750</w:t>
            </w:r>
          </w:p>
        </w:tc>
        <w:tc>
          <w:tcPr>
            <w:tcW w:w="517" w:type="dxa"/>
          </w:tcPr>
          <w:p w14:paraId="2B6F759F" w14:textId="77777777" w:rsidR="00B72050" w:rsidRDefault="00B72050" w:rsidP="00096385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E002921" w14:textId="77777777" w:rsidR="00B72050" w:rsidRDefault="00B72050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736C510" w14:textId="77777777" w:rsidR="00B72050" w:rsidRDefault="00B72050" w:rsidP="00096385">
            <w:r>
              <w:rPr>
                <w:sz w:val="16"/>
                <w:szCs w:val="16"/>
              </w:rPr>
              <w:t>NTN-IoT: NB-IoT Test Model updates</w:t>
            </w:r>
          </w:p>
        </w:tc>
        <w:tc>
          <w:tcPr>
            <w:tcW w:w="517" w:type="dxa"/>
          </w:tcPr>
          <w:p w14:paraId="2B32A3D9" w14:textId="77777777" w:rsidR="00B72050" w:rsidRDefault="00B72050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C475AD" w14:textId="77777777" w:rsidR="00B72050" w:rsidRDefault="00B72050" w:rsidP="00096385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BE35062" w14:textId="77777777" w:rsidR="00B72050" w:rsidRDefault="00B72050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A8F6D9B" w14:textId="77777777" w:rsidR="00B72050" w:rsidRDefault="00B72050" w:rsidP="00096385">
            <w:r>
              <w:rPr>
                <w:sz w:val="16"/>
                <w:szCs w:val="16"/>
              </w:rPr>
              <w:t>R5-235473</w:t>
            </w:r>
          </w:p>
        </w:tc>
        <w:tc>
          <w:tcPr>
            <w:tcW w:w="1597" w:type="dxa"/>
          </w:tcPr>
          <w:p w14:paraId="6B6CC160" w14:textId="77777777" w:rsidR="00B72050" w:rsidRDefault="00B72050" w:rsidP="00096385">
            <w:r>
              <w:rPr>
                <w:sz w:val="16"/>
                <w:szCs w:val="16"/>
              </w:rPr>
              <w:t>MCC TF160, ROHDE &amp; SCHWARZ, MediaTek Inc.</w:t>
            </w:r>
          </w:p>
        </w:tc>
        <w:tc>
          <w:tcPr>
            <w:tcW w:w="1122" w:type="dxa"/>
          </w:tcPr>
          <w:p w14:paraId="464379A2" w14:textId="77777777" w:rsidR="00B72050" w:rsidRDefault="00B72050" w:rsidP="00096385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259E1C23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AA2DDA" w14:textId="77777777" w:rsidR="00B72050" w:rsidRDefault="00B72050" w:rsidP="00096385">
            <w:pPr>
              <w:rPr>
                <w:sz w:val="16"/>
                <w:szCs w:val="16"/>
              </w:rPr>
            </w:pPr>
          </w:p>
        </w:tc>
      </w:tr>
    </w:tbl>
    <w:p w14:paraId="5BBBE17E" w14:textId="77777777" w:rsidR="00B72050" w:rsidRDefault="00B72050" w:rsidP="00B72050"/>
    <w:p w14:paraId="51C694EF" w14:textId="77777777" w:rsidR="00B72050" w:rsidRDefault="00B72050" w:rsidP="00B72050"/>
    <w:p w14:paraId="6A9CEEBB" w14:textId="77777777" w:rsidR="00D47063" w:rsidRPr="00917427" w:rsidRDefault="00D47063" w:rsidP="00D47063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RP-231668</w:t>
      </w:r>
      <w:r>
        <w:rPr>
          <w:b/>
          <w:i/>
          <w:noProof/>
          <w:sz w:val="28"/>
        </w:rPr>
        <w:fldChar w:fldCharType="end"/>
      </w:r>
    </w:p>
    <w:p w14:paraId="217F7279" w14:textId="77777777" w:rsidR="00D47063" w:rsidRPr="00784730" w:rsidRDefault="00D47063" w:rsidP="00D47063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31574D12" w14:textId="77777777" w:rsidR="00D47063" w:rsidRPr="00050554" w:rsidRDefault="00D47063" w:rsidP="00D47063">
      <w:pPr>
        <w:rPr>
          <w:rFonts w:ascii="Arial" w:hAnsi="Arial" w:cs="Arial"/>
          <w:b/>
          <w:bCs/>
          <w:lang w:val="en-US"/>
        </w:rPr>
      </w:pPr>
    </w:p>
    <w:p w14:paraId="7D347F75" w14:textId="77777777" w:rsidR="00D47063" w:rsidRDefault="00D47063" w:rsidP="00D4706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620A9620" w14:textId="77777777" w:rsidR="00D47063" w:rsidRPr="00E145B1" w:rsidRDefault="00D47063" w:rsidP="00D4706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Enhanced Industrial Internet of Things (IoT) and ultra-reliable and low latency communication (URLLC) support for NR (NR_IIOT_URLLC_enh-UEConTest)</w:t>
      </w:r>
      <w:r>
        <w:rPr>
          <w:rFonts w:ascii="Arial" w:hAnsi="Arial" w:cs="Arial"/>
          <w:b/>
          <w:bCs/>
        </w:rPr>
        <w:fldChar w:fldCharType="end"/>
      </w:r>
    </w:p>
    <w:p w14:paraId="4B2E35BF" w14:textId="77777777" w:rsidR="00D47063" w:rsidRDefault="00D47063" w:rsidP="00D4706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13.3.25</w:t>
      </w:r>
      <w:r>
        <w:rPr>
          <w:rFonts w:ascii="Arial" w:hAnsi="Arial" w:cs="Arial"/>
          <w:b/>
          <w:bCs/>
        </w:rPr>
        <w:fldChar w:fldCharType="end"/>
      </w:r>
    </w:p>
    <w:p w14:paraId="46D0BE59" w14:textId="77777777" w:rsidR="00D47063" w:rsidRDefault="00D47063" w:rsidP="00D4706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1232DA1" w14:textId="77777777" w:rsidR="00D47063" w:rsidRDefault="00D47063" w:rsidP="00D4706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D9A5666" w14:textId="77777777" w:rsidR="00D47063" w:rsidRPr="004E535C" w:rsidRDefault="00D47063" w:rsidP="00D4706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47063" w:rsidRPr="004E535C" w14:paraId="5975FB48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4F169E3" w14:textId="77777777" w:rsidR="00D47063" w:rsidRPr="00BF1EB6" w:rsidRDefault="00D4706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C77F358" w14:textId="77777777" w:rsidR="00D47063" w:rsidRPr="00BF1EB6" w:rsidRDefault="00D4706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0BF548F" w14:textId="77777777" w:rsidR="00D47063" w:rsidRPr="00BF1EB6" w:rsidRDefault="00D4706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71BA068" w14:textId="77777777" w:rsidR="00D47063" w:rsidRPr="00BF1EB6" w:rsidRDefault="00D4706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9E580F0" w14:textId="77777777" w:rsidR="00D47063" w:rsidRPr="00BF1EB6" w:rsidRDefault="00D4706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49031C9" w14:textId="77777777" w:rsidR="00D47063" w:rsidRPr="00BF1EB6" w:rsidRDefault="00D4706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AD2A124" w14:textId="77777777" w:rsidR="00D47063" w:rsidRPr="00BF1EB6" w:rsidRDefault="00D4706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D7CD9F6" w14:textId="77777777" w:rsidR="00D47063" w:rsidRPr="00BF1EB6" w:rsidRDefault="00D4706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9C2A42F" w14:textId="77777777" w:rsidR="00D47063" w:rsidRPr="00BF1EB6" w:rsidRDefault="00D4706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B21759D" w14:textId="77777777" w:rsidR="00D47063" w:rsidRPr="00BF1EB6" w:rsidRDefault="00D4706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DAA005F" w14:textId="77777777" w:rsidR="00D47063" w:rsidRPr="00BF1EB6" w:rsidRDefault="00D4706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DDD0B91" w14:textId="77777777" w:rsidR="00D47063" w:rsidRPr="00BF1EB6" w:rsidRDefault="00D4706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4115EFD" w14:textId="77777777" w:rsidR="00D47063" w:rsidRPr="00BF1EB6" w:rsidRDefault="00D4706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47063" w14:paraId="0FF6B720" w14:textId="77777777" w:rsidTr="00096385">
        <w:tc>
          <w:tcPr>
            <w:tcW w:w="879" w:type="dxa"/>
          </w:tcPr>
          <w:p w14:paraId="1E35DE3D" w14:textId="77777777" w:rsidR="00D47063" w:rsidRDefault="00D47063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39B7EEA" w14:textId="77777777" w:rsidR="00D47063" w:rsidRDefault="00D47063" w:rsidP="00096385">
            <w:r>
              <w:rPr>
                <w:sz w:val="16"/>
                <w:szCs w:val="16"/>
              </w:rPr>
              <w:t>2486</w:t>
            </w:r>
          </w:p>
        </w:tc>
        <w:tc>
          <w:tcPr>
            <w:tcW w:w="517" w:type="dxa"/>
          </w:tcPr>
          <w:p w14:paraId="4F6085B0" w14:textId="77777777" w:rsidR="00D47063" w:rsidRDefault="00D47063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F590FF" w14:textId="77777777" w:rsidR="00D47063" w:rsidRDefault="00D4706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BC85B3C" w14:textId="77777777" w:rsidR="00D47063" w:rsidRDefault="00D47063" w:rsidP="00096385">
            <w:r>
              <w:rPr>
                <w:sz w:val="16"/>
                <w:szCs w:val="16"/>
              </w:rPr>
              <w:t>Completion of propagation delay compensation FR1 SA test cases</w:t>
            </w:r>
          </w:p>
        </w:tc>
        <w:tc>
          <w:tcPr>
            <w:tcW w:w="517" w:type="dxa"/>
          </w:tcPr>
          <w:p w14:paraId="7060C30B" w14:textId="77777777" w:rsidR="00D47063" w:rsidRDefault="00D4706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276A51" w14:textId="77777777" w:rsidR="00D47063" w:rsidRDefault="00D47063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2267FDD" w14:textId="77777777" w:rsidR="00D47063" w:rsidRDefault="00D4706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A042457" w14:textId="77777777" w:rsidR="00D47063" w:rsidRDefault="00D47063" w:rsidP="00096385">
            <w:r>
              <w:rPr>
                <w:sz w:val="16"/>
                <w:szCs w:val="16"/>
              </w:rPr>
              <w:t>R5-234337</w:t>
            </w:r>
          </w:p>
        </w:tc>
        <w:tc>
          <w:tcPr>
            <w:tcW w:w="1597" w:type="dxa"/>
          </w:tcPr>
          <w:p w14:paraId="6BF2FC63" w14:textId="77777777" w:rsidR="00D47063" w:rsidRDefault="00D47063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3C9598C" w14:textId="77777777" w:rsidR="00D47063" w:rsidRDefault="00D47063" w:rsidP="00096385">
            <w:r>
              <w:rPr>
                <w:sz w:val="16"/>
                <w:szCs w:val="16"/>
              </w:rPr>
              <w:t>NR_IIOT_URLLC_enh-UEConTest</w:t>
            </w:r>
          </w:p>
        </w:tc>
        <w:tc>
          <w:tcPr>
            <w:tcW w:w="2323" w:type="dxa"/>
          </w:tcPr>
          <w:p w14:paraId="3E7D4C2A" w14:textId="77777777" w:rsidR="00D47063" w:rsidRDefault="00D47063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7DFCE35" w14:textId="77777777" w:rsidR="00D47063" w:rsidRDefault="00D47063" w:rsidP="00096385">
            <w:pPr>
              <w:rPr>
                <w:sz w:val="16"/>
                <w:szCs w:val="16"/>
              </w:rPr>
            </w:pPr>
          </w:p>
        </w:tc>
      </w:tr>
      <w:tr w:rsidR="00D47063" w14:paraId="7CEFA85B" w14:textId="77777777" w:rsidTr="00096385">
        <w:tc>
          <w:tcPr>
            <w:tcW w:w="879" w:type="dxa"/>
          </w:tcPr>
          <w:p w14:paraId="06DC015F" w14:textId="77777777" w:rsidR="00D47063" w:rsidRDefault="00D47063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12D5C93" w14:textId="77777777" w:rsidR="00D47063" w:rsidRDefault="00D47063" w:rsidP="00096385">
            <w:r>
              <w:rPr>
                <w:sz w:val="16"/>
                <w:szCs w:val="16"/>
              </w:rPr>
              <w:t>2487</w:t>
            </w:r>
          </w:p>
        </w:tc>
        <w:tc>
          <w:tcPr>
            <w:tcW w:w="517" w:type="dxa"/>
          </w:tcPr>
          <w:p w14:paraId="04453CB0" w14:textId="77777777" w:rsidR="00D47063" w:rsidRDefault="00D47063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35D1C6" w14:textId="77777777" w:rsidR="00D47063" w:rsidRDefault="00D4706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EBD8EB7" w14:textId="77777777" w:rsidR="00D47063" w:rsidRDefault="00D47063" w:rsidP="00096385">
            <w:r>
              <w:rPr>
                <w:sz w:val="16"/>
                <w:szCs w:val="16"/>
              </w:rPr>
              <w:t>Completion of propagation delay compensation FR2 SA test cases</w:t>
            </w:r>
          </w:p>
        </w:tc>
        <w:tc>
          <w:tcPr>
            <w:tcW w:w="517" w:type="dxa"/>
          </w:tcPr>
          <w:p w14:paraId="4918F100" w14:textId="77777777" w:rsidR="00D47063" w:rsidRDefault="00D4706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E263D7" w14:textId="77777777" w:rsidR="00D47063" w:rsidRDefault="00D47063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41D1CF3" w14:textId="77777777" w:rsidR="00D47063" w:rsidRDefault="00D4706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BEC7B0F" w14:textId="77777777" w:rsidR="00D47063" w:rsidRDefault="00D47063" w:rsidP="00096385">
            <w:r>
              <w:rPr>
                <w:sz w:val="16"/>
                <w:szCs w:val="16"/>
              </w:rPr>
              <w:t>R5-234338</w:t>
            </w:r>
          </w:p>
        </w:tc>
        <w:tc>
          <w:tcPr>
            <w:tcW w:w="1597" w:type="dxa"/>
          </w:tcPr>
          <w:p w14:paraId="5A39ADC3" w14:textId="77777777" w:rsidR="00D47063" w:rsidRDefault="00D47063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1CBFE55" w14:textId="77777777" w:rsidR="00D47063" w:rsidRDefault="00D47063" w:rsidP="00096385">
            <w:r>
              <w:rPr>
                <w:sz w:val="16"/>
                <w:szCs w:val="16"/>
              </w:rPr>
              <w:t>NR_IIOT_URLLC_enh-UEConTest</w:t>
            </w:r>
          </w:p>
        </w:tc>
        <w:tc>
          <w:tcPr>
            <w:tcW w:w="2323" w:type="dxa"/>
          </w:tcPr>
          <w:p w14:paraId="39E903AE" w14:textId="77777777" w:rsidR="00D47063" w:rsidRDefault="00D47063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B3F0D57" w14:textId="77777777" w:rsidR="00D47063" w:rsidRDefault="00D47063" w:rsidP="00096385">
            <w:pPr>
              <w:rPr>
                <w:sz w:val="16"/>
                <w:szCs w:val="16"/>
              </w:rPr>
            </w:pPr>
          </w:p>
        </w:tc>
      </w:tr>
      <w:tr w:rsidR="00D47063" w14:paraId="5D10DF0A" w14:textId="77777777" w:rsidTr="00096385">
        <w:tc>
          <w:tcPr>
            <w:tcW w:w="879" w:type="dxa"/>
          </w:tcPr>
          <w:p w14:paraId="111A9E87" w14:textId="77777777" w:rsidR="00D47063" w:rsidRDefault="00D47063" w:rsidP="00096385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45405112" w14:textId="77777777" w:rsidR="00D47063" w:rsidRDefault="00D47063" w:rsidP="00096385">
            <w:r>
              <w:rPr>
                <w:sz w:val="16"/>
                <w:szCs w:val="16"/>
              </w:rPr>
              <w:t>0550</w:t>
            </w:r>
          </w:p>
        </w:tc>
        <w:tc>
          <w:tcPr>
            <w:tcW w:w="517" w:type="dxa"/>
          </w:tcPr>
          <w:p w14:paraId="4F7309F0" w14:textId="77777777" w:rsidR="00D47063" w:rsidRDefault="00D47063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511355" w14:textId="77777777" w:rsidR="00D47063" w:rsidRDefault="00D4706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5F60DF" w14:textId="77777777" w:rsidR="00D47063" w:rsidRDefault="00D47063" w:rsidP="00096385">
            <w:r>
              <w:rPr>
                <w:sz w:val="16"/>
                <w:szCs w:val="16"/>
              </w:rPr>
              <w:t>Test Tolerance analysis for FR2 PDC test case</w:t>
            </w:r>
          </w:p>
        </w:tc>
        <w:tc>
          <w:tcPr>
            <w:tcW w:w="517" w:type="dxa"/>
          </w:tcPr>
          <w:p w14:paraId="26141F4F" w14:textId="77777777" w:rsidR="00D47063" w:rsidRDefault="00D4706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01DA6F" w14:textId="77777777" w:rsidR="00D47063" w:rsidRDefault="00D47063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B25D220" w14:textId="77777777" w:rsidR="00D47063" w:rsidRDefault="00D4706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4FB14ED" w14:textId="77777777" w:rsidR="00D47063" w:rsidRDefault="00D47063" w:rsidP="00096385">
            <w:r>
              <w:rPr>
                <w:sz w:val="16"/>
                <w:szCs w:val="16"/>
              </w:rPr>
              <w:t>R5-234339</w:t>
            </w:r>
          </w:p>
        </w:tc>
        <w:tc>
          <w:tcPr>
            <w:tcW w:w="1597" w:type="dxa"/>
          </w:tcPr>
          <w:p w14:paraId="5F5EB950" w14:textId="77777777" w:rsidR="00D47063" w:rsidRDefault="00D47063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FF81D95" w14:textId="77777777" w:rsidR="00D47063" w:rsidRDefault="00D47063" w:rsidP="00096385">
            <w:r>
              <w:rPr>
                <w:sz w:val="16"/>
                <w:szCs w:val="16"/>
              </w:rPr>
              <w:t>NR_IIOT_URLLC_enh-UEConTest</w:t>
            </w:r>
          </w:p>
        </w:tc>
        <w:tc>
          <w:tcPr>
            <w:tcW w:w="2323" w:type="dxa"/>
          </w:tcPr>
          <w:p w14:paraId="7C93D011" w14:textId="77777777" w:rsidR="00D47063" w:rsidRDefault="00D47063" w:rsidP="00096385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4DA20E71" w14:textId="77777777" w:rsidR="00D47063" w:rsidRDefault="00D47063" w:rsidP="00096385">
            <w:r>
              <w:rPr>
                <w:sz w:val="16"/>
                <w:szCs w:val="16"/>
              </w:rPr>
              <w:t xml:space="preserve">TS/TR ... CR ... ; TS 38.533 CR 2487; TS/TR ... CR ... </w:t>
            </w:r>
          </w:p>
        </w:tc>
      </w:tr>
    </w:tbl>
    <w:p w14:paraId="6B49623D" w14:textId="77777777" w:rsidR="00D47063" w:rsidRDefault="00D47063" w:rsidP="00D47063"/>
    <w:p w14:paraId="794AB5AB" w14:textId="77777777" w:rsidR="00D47063" w:rsidRDefault="00D47063" w:rsidP="00D47063"/>
    <w:p w14:paraId="3A8EC7AF" w14:textId="77777777" w:rsidR="00D47063" w:rsidRPr="00917427" w:rsidRDefault="00D47063" w:rsidP="00D47063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RP-231669</w:t>
      </w:r>
      <w:r>
        <w:rPr>
          <w:b/>
          <w:i/>
          <w:noProof/>
          <w:sz w:val="28"/>
        </w:rPr>
        <w:fldChar w:fldCharType="end"/>
      </w:r>
    </w:p>
    <w:p w14:paraId="128F5068" w14:textId="77777777" w:rsidR="00D47063" w:rsidRPr="00784730" w:rsidRDefault="00D47063" w:rsidP="00D47063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1F0C525E" w14:textId="77777777" w:rsidR="00D47063" w:rsidRPr="00050554" w:rsidRDefault="00D47063" w:rsidP="00D47063">
      <w:pPr>
        <w:rPr>
          <w:rFonts w:ascii="Arial" w:hAnsi="Arial" w:cs="Arial"/>
          <w:b/>
          <w:bCs/>
          <w:lang w:val="en-US"/>
        </w:rPr>
      </w:pPr>
    </w:p>
    <w:p w14:paraId="36C0968C" w14:textId="77777777" w:rsidR="00D47063" w:rsidRDefault="00D47063" w:rsidP="00D4706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155C4DC2" w14:textId="77777777" w:rsidR="00D47063" w:rsidRPr="00E145B1" w:rsidRDefault="00D47063" w:rsidP="00D4706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NR support for high speed train scenario in frequency range 2 (FR2) (NR_HST_FR2-UEConTest)</w:t>
      </w:r>
      <w:r>
        <w:rPr>
          <w:rFonts w:ascii="Arial" w:hAnsi="Arial" w:cs="Arial"/>
          <w:b/>
          <w:bCs/>
        </w:rPr>
        <w:fldChar w:fldCharType="end"/>
      </w:r>
    </w:p>
    <w:p w14:paraId="111FB73D" w14:textId="77777777" w:rsidR="00D47063" w:rsidRDefault="00D47063" w:rsidP="00D4706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13.3.26</w:t>
      </w:r>
      <w:r>
        <w:rPr>
          <w:rFonts w:ascii="Arial" w:hAnsi="Arial" w:cs="Arial"/>
          <w:b/>
          <w:bCs/>
        </w:rPr>
        <w:fldChar w:fldCharType="end"/>
      </w:r>
    </w:p>
    <w:p w14:paraId="08C555A3" w14:textId="77777777" w:rsidR="00D47063" w:rsidRDefault="00D47063" w:rsidP="00D4706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57303B7" w14:textId="77777777" w:rsidR="00D47063" w:rsidRDefault="00D47063" w:rsidP="00D4706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862517A" w14:textId="77777777" w:rsidR="00D47063" w:rsidRPr="004E535C" w:rsidRDefault="00D47063" w:rsidP="00D4706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47063" w:rsidRPr="004E535C" w14:paraId="0F75FAD7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EDCB8E4" w14:textId="77777777" w:rsidR="00D47063" w:rsidRPr="00BF1EB6" w:rsidRDefault="00D4706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4AE0189" w14:textId="77777777" w:rsidR="00D47063" w:rsidRPr="00BF1EB6" w:rsidRDefault="00D4706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27D9E3D" w14:textId="77777777" w:rsidR="00D47063" w:rsidRPr="00BF1EB6" w:rsidRDefault="00D4706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82C7036" w14:textId="77777777" w:rsidR="00D47063" w:rsidRPr="00BF1EB6" w:rsidRDefault="00D4706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BD9B098" w14:textId="77777777" w:rsidR="00D47063" w:rsidRPr="00BF1EB6" w:rsidRDefault="00D4706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9587D0D" w14:textId="77777777" w:rsidR="00D47063" w:rsidRPr="00BF1EB6" w:rsidRDefault="00D4706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2C240A7" w14:textId="77777777" w:rsidR="00D47063" w:rsidRPr="00BF1EB6" w:rsidRDefault="00D4706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13713D8" w14:textId="77777777" w:rsidR="00D47063" w:rsidRPr="00BF1EB6" w:rsidRDefault="00D4706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90122C0" w14:textId="77777777" w:rsidR="00D47063" w:rsidRPr="00BF1EB6" w:rsidRDefault="00D4706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B9F256C" w14:textId="77777777" w:rsidR="00D47063" w:rsidRPr="00BF1EB6" w:rsidRDefault="00D4706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36B7BDF" w14:textId="77777777" w:rsidR="00D47063" w:rsidRPr="00BF1EB6" w:rsidRDefault="00D4706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D7BF979" w14:textId="77777777" w:rsidR="00D47063" w:rsidRPr="00BF1EB6" w:rsidRDefault="00D4706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81E5A2C" w14:textId="77777777" w:rsidR="00D47063" w:rsidRPr="00BF1EB6" w:rsidRDefault="00D4706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47063" w14:paraId="33131867" w14:textId="77777777" w:rsidTr="00096385">
        <w:tc>
          <w:tcPr>
            <w:tcW w:w="879" w:type="dxa"/>
          </w:tcPr>
          <w:p w14:paraId="3C24CE11" w14:textId="77777777" w:rsidR="00D47063" w:rsidRDefault="00D47063" w:rsidP="00096385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6B023259" w14:textId="77777777" w:rsidR="00D47063" w:rsidRDefault="00D47063" w:rsidP="00096385">
            <w:r>
              <w:rPr>
                <w:sz w:val="16"/>
                <w:szCs w:val="16"/>
              </w:rPr>
              <w:t>0502</w:t>
            </w:r>
          </w:p>
        </w:tc>
        <w:tc>
          <w:tcPr>
            <w:tcW w:w="517" w:type="dxa"/>
          </w:tcPr>
          <w:p w14:paraId="4E5267CF" w14:textId="77777777" w:rsidR="00D47063" w:rsidRDefault="00D47063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654432" w14:textId="77777777" w:rsidR="00D47063" w:rsidRDefault="00D4706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9F5FD65" w14:textId="77777777" w:rsidR="00D47063" w:rsidRDefault="00D47063" w:rsidP="00096385">
            <w:r>
              <w:rPr>
                <w:sz w:val="16"/>
                <w:szCs w:val="16"/>
              </w:rPr>
              <w:t>Addition of HighSpeedMeasFlagFR2-r17 UE capability for PC6 devices</w:t>
            </w:r>
          </w:p>
        </w:tc>
        <w:tc>
          <w:tcPr>
            <w:tcW w:w="517" w:type="dxa"/>
          </w:tcPr>
          <w:p w14:paraId="5D06CD41" w14:textId="77777777" w:rsidR="00D47063" w:rsidRDefault="00D4706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FD0DFA" w14:textId="77777777" w:rsidR="00D47063" w:rsidRDefault="00D4706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F0E2814" w14:textId="77777777" w:rsidR="00D47063" w:rsidRDefault="00D4706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D24758F" w14:textId="77777777" w:rsidR="00D47063" w:rsidRDefault="00D47063" w:rsidP="00096385">
            <w:r>
              <w:rPr>
                <w:sz w:val="16"/>
                <w:szCs w:val="16"/>
              </w:rPr>
              <w:t>R5-234336</w:t>
            </w:r>
          </w:p>
        </w:tc>
        <w:tc>
          <w:tcPr>
            <w:tcW w:w="1597" w:type="dxa"/>
          </w:tcPr>
          <w:p w14:paraId="2ABED72D" w14:textId="77777777" w:rsidR="00D47063" w:rsidRDefault="00D47063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651A64C" w14:textId="77777777" w:rsidR="00D47063" w:rsidRDefault="00D47063" w:rsidP="00096385">
            <w:r>
              <w:rPr>
                <w:sz w:val="16"/>
                <w:szCs w:val="16"/>
              </w:rPr>
              <w:t>NR_HST_FR2-UEConTest</w:t>
            </w:r>
          </w:p>
        </w:tc>
        <w:tc>
          <w:tcPr>
            <w:tcW w:w="2323" w:type="dxa"/>
          </w:tcPr>
          <w:p w14:paraId="3565A05B" w14:textId="77777777" w:rsidR="00D47063" w:rsidRDefault="00D47063" w:rsidP="00096385">
            <w:r>
              <w:rPr>
                <w:sz w:val="16"/>
                <w:szCs w:val="16"/>
              </w:rPr>
              <w:t>A.4.3.11</w:t>
            </w:r>
          </w:p>
        </w:tc>
        <w:tc>
          <w:tcPr>
            <w:tcW w:w="998" w:type="dxa"/>
          </w:tcPr>
          <w:p w14:paraId="16C58885" w14:textId="77777777" w:rsidR="00D47063" w:rsidRDefault="00D47063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D47063" w14:paraId="60A0FDE4" w14:textId="77777777" w:rsidTr="00096385">
        <w:tc>
          <w:tcPr>
            <w:tcW w:w="879" w:type="dxa"/>
          </w:tcPr>
          <w:p w14:paraId="7E9C0932" w14:textId="77777777" w:rsidR="00D47063" w:rsidRDefault="00D47063" w:rsidP="00096385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4319C4F1" w14:textId="77777777" w:rsidR="00D47063" w:rsidRDefault="00D47063" w:rsidP="00096385">
            <w:r>
              <w:rPr>
                <w:sz w:val="16"/>
                <w:szCs w:val="16"/>
              </w:rPr>
              <w:t>0962</w:t>
            </w:r>
          </w:p>
        </w:tc>
        <w:tc>
          <w:tcPr>
            <w:tcW w:w="517" w:type="dxa"/>
          </w:tcPr>
          <w:p w14:paraId="4EA51C1B" w14:textId="77777777" w:rsidR="00D47063" w:rsidRDefault="00D47063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340762" w14:textId="77777777" w:rsidR="00D47063" w:rsidRDefault="00D4706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A0C10B1" w14:textId="77777777" w:rsidR="00D47063" w:rsidRDefault="00D47063" w:rsidP="00096385">
            <w:r>
              <w:rPr>
                <w:sz w:val="16"/>
                <w:szCs w:val="16"/>
              </w:rPr>
              <w:t>HST FR2 7.3.2 Reference sensitivity power level</w:t>
            </w:r>
          </w:p>
        </w:tc>
        <w:tc>
          <w:tcPr>
            <w:tcW w:w="517" w:type="dxa"/>
          </w:tcPr>
          <w:p w14:paraId="3BE94B31" w14:textId="77777777" w:rsidR="00D47063" w:rsidRDefault="00D4706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F6580F" w14:textId="77777777" w:rsidR="00D47063" w:rsidRDefault="00D47063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289D3FAC" w14:textId="77777777" w:rsidR="00D47063" w:rsidRDefault="00D4706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3A065A7" w14:textId="77777777" w:rsidR="00D47063" w:rsidRDefault="00D47063" w:rsidP="00096385">
            <w:r>
              <w:rPr>
                <w:sz w:val="16"/>
                <w:szCs w:val="16"/>
              </w:rPr>
              <w:t>R5-234228</w:t>
            </w:r>
          </w:p>
        </w:tc>
        <w:tc>
          <w:tcPr>
            <w:tcW w:w="1597" w:type="dxa"/>
          </w:tcPr>
          <w:p w14:paraId="2B688C0A" w14:textId="77777777" w:rsidR="00D47063" w:rsidRDefault="00D47063" w:rsidP="00096385">
            <w:r>
              <w:rPr>
                <w:sz w:val="16"/>
                <w:szCs w:val="16"/>
              </w:rPr>
              <w:t>SGS Wireless</w:t>
            </w:r>
          </w:p>
        </w:tc>
        <w:tc>
          <w:tcPr>
            <w:tcW w:w="1122" w:type="dxa"/>
          </w:tcPr>
          <w:p w14:paraId="64D12356" w14:textId="77777777" w:rsidR="00D47063" w:rsidRDefault="00D47063" w:rsidP="00096385">
            <w:r>
              <w:rPr>
                <w:sz w:val="16"/>
                <w:szCs w:val="16"/>
              </w:rPr>
              <w:t>NR_HST_FR2-UEConTest</w:t>
            </w:r>
          </w:p>
        </w:tc>
        <w:tc>
          <w:tcPr>
            <w:tcW w:w="2323" w:type="dxa"/>
          </w:tcPr>
          <w:p w14:paraId="464593ED" w14:textId="77777777" w:rsidR="00D47063" w:rsidRDefault="00D47063" w:rsidP="00096385">
            <w:r>
              <w:rPr>
                <w:sz w:val="16"/>
                <w:szCs w:val="16"/>
              </w:rPr>
              <w:t>7.3.2</w:t>
            </w:r>
          </w:p>
        </w:tc>
        <w:tc>
          <w:tcPr>
            <w:tcW w:w="998" w:type="dxa"/>
          </w:tcPr>
          <w:p w14:paraId="7648C456" w14:textId="77777777" w:rsidR="00D47063" w:rsidRDefault="00D47063" w:rsidP="00096385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D47063" w14:paraId="04C766FF" w14:textId="77777777" w:rsidTr="00096385">
        <w:tc>
          <w:tcPr>
            <w:tcW w:w="879" w:type="dxa"/>
          </w:tcPr>
          <w:p w14:paraId="1B390E57" w14:textId="77777777" w:rsidR="00D47063" w:rsidRDefault="00D47063" w:rsidP="00096385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76E7D267" w14:textId="77777777" w:rsidR="00D47063" w:rsidRDefault="00D47063" w:rsidP="00096385">
            <w:r>
              <w:rPr>
                <w:sz w:val="16"/>
                <w:szCs w:val="16"/>
              </w:rPr>
              <w:t>0963</w:t>
            </w:r>
          </w:p>
        </w:tc>
        <w:tc>
          <w:tcPr>
            <w:tcW w:w="517" w:type="dxa"/>
          </w:tcPr>
          <w:p w14:paraId="367FBF77" w14:textId="77777777" w:rsidR="00D47063" w:rsidRDefault="00D47063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DE1106B" w14:textId="77777777" w:rsidR="00D47063" w:rsidRDefault="00D4706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E3FD10F" w14:textId="77777777" w:rsidR="00D47063" w:rsidRDefault="00D47063" w:rsidP="00096385">
            <w:r>
              <w:rPr>
                <w:sz w:val="16"/>
                <w:szCs w:val="16"/>
              </w:rPr>
              <w:t>HST FR2 7.3.4 EIS spherical coverage</w:t>
            </w:r>
          </w:p>
        </w:tc>
        <w:tc>
          <w:tcPr>
            <w:tcW w:w="517" w:type="dxa"/>
          </w:tcPr>
          <w:p w14:paraId="1143ED6A" w14:textId="77777777" w:rsidR="00D47063" w:rsidRDefault="00D4706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F7C17D" w14:textId="77777777" w:rsidR="00D47063" w:rsidRDefault="00D47063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3CC6CB47" w14:textId="77777777" w:rsidR="00D47063" w:rsidRDefault="00D4706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17127CE" w14:textId="77777777" w:rsidR="00D47063" w:rsidRDefault="00D47063" w:rsidP="00096385">
            <w:r>
              <w:rPr>
                <w:sz w:val="16"/>
                <w:szCs w:val="16"/>
              </w:rPr>
              <w:t>R5-235667</w:t>
            </w:r>
          </w:p>
        </w:tc>
        <w:tc>
          <w:tcPr>
            <w:tcW w:w="1597" w:type="dxa"/>
          </w:tcPr>
          <w:p w14:paraId="5D10C879" w14:textId="77777777" w:rsidR="00D47063" w:rsidRDefault="00D47063" w:rsidP="00096385">
            <w:r>
              <w:rPr>
                <w:sz w:val="16"/>
                <w:szCs w:val="16"/>
              </w:rPr>
              <w:t>SGS Wireless</w:t>
            </w:r>
          </w:p>
        </w:tc>
        <w:tc>
          <w:tcPr>
            <w:tcW w:w="1122" w:type="dxa"/>
          </w:tcPr>
          <w:p w14:paraId="67E7C476" w14:textId="77777777" w:rsidR="00D47063" w:rsidRDefault="00D47063" w:rsidP="00096385">
            <w:r>
              <w:rPr>
                <w:sz w:val="16"/>
                <w:szCs w:val="16"/>
              </w:rPr>
              <w:t>NR_HST_FR2-UEConTest</w:t>
            </w:r>
          </w:p>
        </w:tc>
        <w:tc>
          <w:tcPr>
            <w:tcW w:w="2323" w:type="dxa"/>
          </w:tcPr>
          <w:p w14:paraId="4168E265" w14:textId="77777777" w:rsidR="00D47063" w:rsidRDefault="00D47063" w:rsidP="00096385">
            <w:r>
              <w:rPr>
                <w:sz w:val="16"/>
                <w:szCs w:val="16"/>
              </w:rPr>
              <w:t>7.3.4</w:t>
            </w:r>
          </w:p>
        </w:tc>
        <w:tc>
          <w:tcPr>
            <w:tcW w:w="998" w:type="dxa"/>
          </w:tcPr>
          <w:p w14:paraId="6FC21C5F" w14:textId="77777777" w:rsidR="00D47063" w:rsidRDefault="00D47063" w:rsidP="00096385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D47063" w14:paraId="52AA5DDC" w14:textId="77777777" w:rsidTr="00096385">
        <w:tc>
          <w:tcPr>
            <w:tcW w:w="879" w:type="dxa"/>
          </w:tcPr>
          <w:p w14:paraId="70C6E920" w14:textId="77777777" w:rsidR="00D47063" w:rsidRDefault="00D47063" w:rsidP="00096385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19EA5C13" w14:textId="77777777" w:rsidR="00D47063" w:rsidRDefault="00D47063" w:rsidP="00096385">
            <w:r>
              <w:rPr>
                <w:sz w:val="16"/>
                <w:szCs w:val="16"/>
              </w:rPr>
              <w:t>0717</w:t>
            </w:r>
          </w:p>
        </w:tc>
        <w:tc>
          <w:tcPr>
            <w:tcW w:w="517" w:type="dxa"/>
          </w:tcPr>
          <w:p w14:paraId="4EDB0AA9" w14:textId="77777777" w:rsidR="00D47063" w:rsidRDefault="00D47063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34D35B" w14:textId="77777777" w:rsidR="00D47063" w:rsidRDefault="00D4706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99D1B5B" w14:textId="77777777" w:rsidR="00D47063" w:rsidRDefault="00D47063" w:rsidP="00096385">
            <w:r>
              <w:rPr>
                <w:sz w:val="16"/>
                <w:szCs w:val="16"/>
              </w:rPr>
              <w:t>HST FR2 4.5.3.2 Noc for NR operating bands in FR2</w:t>
            </w:r>
          </w:p>
        </w:tc>
        <w:tc>
          <w:tcPr>
            <w:tcW w:w="517" w:type="dxa"/>
          </w:tcPr>
          <w:p w14:paraId="5B2F4EF8" w14:textId="77777777" w:rsidR="00D47063" w:rsidRDefault="00D4706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F562ED" w14:textId="77777777" w:rsidR="00D47063" w:rsidRDefault="00D47063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20E0E7FB" w14:textId="77777777" w:rsidR="00D47063" w:rsidRDefault="00D4706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F303F67" w14:textId="77777777" w:rsidR="00D47063" w:rsidRDefault="00D47063" w:rsidP="00096385">
            <w:r>
              <w:rPr>
                <w:sz w:val="16"/>
                <w:szCs w:val="16"/>
              </w:rPr>
              <w:t>R5-234230</w:t>
            </w:r>
          </w:p>
        </w:tc>
        <w:tc>
          <w:tcPr>
            <w:tcW w:w="1597" w:type="dxa"/>
          </w:tcPr>
          <w:p w14:paraId="28FD4D9A" w14:textId="77777777" w:rsidR="00D47063" w:rsidRDefault="00D47063" w:rsidP="00096385">
            <w:r>
              <w:rPr>
                <w:sz w:val="16"/>
                <w:szCs w:val="16"/>
              </w:rPr>
              <w:t>SGS Wireless</w:t>
            </w:r>
          </w:p>
        </w:tc>
        <w:tc>
          <w:tcPr>
            <w:tcW w:w="1122" w:type="dxa"/>
          </w:tcPr>
          <w:p w14:paraId="1896D81A" w14:textId="77777777" w:rsidR="00D47063" w:rsidRDefault="00D47063" w:rsidP="00096385">
            <w:r>
              <w:rPr>
                <w:sz w:val="16"/>
                <w:szCs w:val="16"/>
              </w:rPr>
              <w:t>NR_HST_FR2-UEConTest</w:t>
            </w:r>
          </w:p>
        </w:tc>
        <w:tc>
          <w:tcPr>
            <w:tcW w:w="2323" w:type="dxa"/>
          </w:tcPr>
          <w:p w14:paraId="6DED1809" w14:textId="77777777" w:rsidR="00D47063" w:rsidRDefault="00D47063" w:rsidP="00096385">
            <w:r>
              <w:rPr>
                <w:sz w:val="16"/>
                <w:szCs w:val="16"/>
              </w:rPr>
              <w:t>4.5.3.2</w:t>
            </w:r>
          </w:p>
        </w:tc>
        <w:tc>
          <w:tcPr>
            <w:tcW w:w="998" w:type="dxa"/>
          </w:tcPr>
          <w:p w14:paraId="3BC0131F" w14:textId="77777777" w:rsidR="00D47063" w:rsidRDefault="00D47063" w:rsidP="00096385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D47063" w14:paraId="24B45602" w14:textId="77777777" w:rsidTr="00096385">
        <w:tc>
          <w:tcPr>
            <w:tcW w:w="879" w:type="dxa"/>
          </w:tcPr>
          <w:p w14:paraId="6CDF9357" w14:textId="77777777" w:rsidR="00D47063" w:rsidRDefault="00D47063" w:rsidP="00096385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58246950" w14:textId="77777777" w:rsidR="00D47063" w:rsidRDefault="00D47063" w:rsidP="00096385">
            <w:r>
              <w:rPr>
                <w:sz w:val="16"/>
                <w:szCs w:val="16"/>
              </w:rPr>
              <w:t>0303</w:t>
            </w:r>
          </w:p>
        </w:tc>
        <w:tc>
          <w:tcPr>
            <w:tcW w:w="517" w:type="dxa"/>
          </w:tcPr>
          <w:p w14:paraId="07E913E2" w14:textId="77777777" w:rsidR="00D47063" w:rsidRDefault="00D47063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AC7535" w14:textId="77777777" w:rsidR="00D47063" w:rsidRDefault="00D4706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193D42" w14:textId="77777777" w:rsidR="00D47063" w:rsidRDefault="00D47063" w:rsidP="00096385">
            <w:r>
              <w:rPr>
                <w:sz w:val="16"/>
                <w:szCs w:val="16"/>
              </w:rPr>
              <w:t>Addition of applicability for 5GS HST FR2 7.1.1.7 test case</w:t>
            </w:r>
          </w:p>
        </w:tc>
        <w:tc>
          <w:tcPr>
            <w:tcW w:w="517" w:type="dxa"/>
          </w:tcPr>
          <w:p w14:paraId="154FE000" w14:textId="77777777" w:rsidR="00D47063" w:rsidRDefault="00D4706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511D5E" w14:textId="77777777" w:rsidR="00D47063" w:rsidRDefault="00D4706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6E06FEC" w14:textId="77777777" w:rsidR="00D47063" w:rsidRDefault="00D4706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B32833C" w14:textId="77777777" w:rsidR="00D47063" w:rsidRDefault="00D47063" w:rsidP="00096385">
            <w:r>
              <w:rPr>
                <w:sz w:val="16"/>
                <w:szCs w:val="16"/>
              </w:rPr>
              <w:t>R5-234335</w:t>
            </w:r>
          </w:p>
        </w:tc>
        <w:tc>
          <w:tcPr>
            <w:tcW w:w="1597" w:type="dxa"/>
          </w:tcPr>
          <w:p w14:paraId="2BE147C0" w14:textId="77777777" w:rsidR="00D47063" w:rsidRDefault="00D47063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C8A5801" w14:textId="77777777" w:rsidR="00D47063" w:rsidRDefault="00D47063" w:rsidP="00096385">
            <w:r>
              <w:rPr>
                <w:sz w:val="16"/>
                <w:szCs w:val="16"/>
              </w:rPr>
              <w:t>NR_HST_FR2-UEConTest</w:t>
            </w:r>
          </w:p>
        </w:tc>
        <w:tc>
          <w:tcPr>
            <w:tcW w:w="2323" w:type="dxa"/>
          </w:tcPr>
          <w:p w14:paraId="625F1499" w14:textId="77777777" w:rsidR="00D47063" w:rsidRDefault="00D47063" w:rsidP="00096385"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 w14:paraId="74A623B2" w14:textId="77777777" w:rsidR="00D47063" w:rsidRDefault="00D47063" w:rsidP="00096385">
            <w:r>
              <w:rPr>
                <w:sz w:val="16"/>
                <w:szCs w:val="16"/>
              </w:rPr>
              <w:t xml:space="preserve">TS/TR ... CR ...; TS 38.533 CR ; TS/TR ... CR ... </w:t>
            </w:r>
          </w:p>
        </w:tc>
      </w:tr>
      <w:tr w:rsidR="00D47063" w14:paraId="5809C589" w14:textId="77777777" w:rsidTr="00096385">
        <w:tc>
          <w:tcPr>
            <w:tcW w:w="879" w:type="dxa"/>
          </w:tcPr>
          <w:p w14:paraId="35544565" w14:textId="77777777" w:rsidR="00D47063" w:rsidRDefault="00D47063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CF71625" w14:textId="77777777" w:rsidR="00D47063" w:rsidRDefault="00D47063" w:rsidP="00096385">
            <w:r>
              <w:rPr>
                <w:sz w:val="16"/>
                <w:szCs w:val="16"/>
              </w:rPr>
              <w:t>2482</w:t>
            </w:r>
          </w:p>
        </w:tc>
        <w:tc>
          <w:tcPr>
            <w:tcW w:w="517" w:type="dxa"/>
          </w:tcPr>
          <w:p w14:paraId="2E197D35" w14:textId="77777777" w:rsidR="00D47063" w:rsidRDefault="00D47063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E52629" w14:textId="77777777" w:rsidR="00D47063" w:rsidRDefault="00D4706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BF5A672" w14:textId="77777777" w:rsidR="00D47063" w:rsidRDefault="00D47063" w:rsidP="00096385">
            <w:r>
              <w:rPr>
                <w:sz w:val="16"/>
                <w:szCs w:val="16"/>
              </w:rPr>
              <w:t>Correction in minimum conformance requirements for intra-frequency cell re-selection to handle HST FR2</w:t>
            </w:r>
          </w:p>
        </w:tc>
        <w:tc>
          <w:tcPr>
            <w:tcW w:w="517" w:type="dxa"/>
          </w:tcPr>
          <w:p w14:paraId="29FF3C0E" w14:textId="77777777" w:rsidR="00D47063" w:rsidRDefault="00D4706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AFBA5B" w14:textId="77777777" w:rsidR="00D47063" w:rsidRDefault="00D47063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38D03A8" w14:textId="77777777" w:rsidR="00D47063" w:rsidRDefault="00D4706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3D232A0" w14:textId="77777777" w:rsidR="00D47063" w:rsidRDefault="00D47063" w:rsidP="00096385">
            <w:r>
              <w:rPr>
                <w:sz w:val="16"/>
                <w:szCs w:val="16"/>
              </w:rPr>
              <w:t>R5-234331</w:t>
            </w:r>
          </w:p>
        </w:tc>
        <w:tc>
          <w:tcPr>
            <w:tcW w:w="1597" w:type="dxa"/>
          </w:tcPr>
          <w:p w14:paraId="11ED01DD" w14:textId="77777777" w:rsidR="00D47063" w:rsidRDefault="00D47063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C6D37AD" w14:textId="77777777" w:rsidR="00D47063" w:rsidRDefault="00D47063" w:rsidP="00096385">
            <w:r>
              <w:rPr>
                <w:sz w:val="16"/>
                <w:szCs w:val="16"/>
              </w:rPr>
              <w:t>NR_HST_FR2-UEConTest</w:t>
            </w:r>
          </w:p>
        </w:tc>
        <w:tc>
          <w:tcPr>
            <w:tcW w:w="2323" w:type="dxa"/>
          </w:tcPr>
          <w:p w14:paraId="14FDD120" w14:textId="77777777" w:rsidR="00D47063" w:rsidRDefault="00D47063" w:rsidP="00096385">
            <w:r>
              <w:rPr>
                <w:sz w:val="16"/>
                <w:szCs w:val="16"/>
              </w:rPr>
              <w:t>7.1.1.0.1</w:t>
            </w:r>
          </w:p>
        </w:tc>
        <w:tc>
          <w:tcPr>
            <w:tcW w:w="998" w:type="dxa"/>
          </w:tcPr>
          <w:p w14:paraId="684C73F7" w14:textId="77777777" w:rsidR="00D47063" w:rsidRDefault="00D47063" w:rsidP="00096385">
            <w:r>
              <w:rPr>
                <w:sz w:val="16"/>
                <w:szCs w:val="16"/>
              </w:rPr>
              <w:t xml:space="preserve">TS/TR ... CR ...; TR/TS ... CR ...; TS/TR ... CR ... </w:t>
            </w:r>
          </w:p>
        </w:tc>
      </w:tr>
      <w:tr w:rsidR="00D47063" w14:paraId="6048167F" w14:textId="77777777" w:rsidTr="00096385">
        <w:tc>
          <w:tcPr>
            <w:tcW w:w="879" w:type="dxa"/>
          </w:tcPr>
          <w:p w14:paraId="09EC0DD0" w14:textId="77777777" w:rsidR="00D47063" w:rsidRDefault="00D47063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FDA8D66" w14:textId="77777777" w:rsidR="00D47063" w:rsidRDefault="00D47063" w:rsidP="00096385">
            <w:r>
              <w:rPr>
                <w:sz w:val="16"/>
                <w:szCs w:val="16"/>
              </w:rPr>
              <w:t>2483</w:t>
            </w:r>
          </w:p>
        </w:tc>
        <w:tc>
          <w:tcPr>
            <w:tcW w:w="517" w:type="dxa"/>
          </w:tcPr>
          <w:p w14:paraId="3E6F5BAB" w14:textId="77777777" w:rsidR="00D47063" w:rsidRDefault="00D47063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1C9240" w14:textId="77777777" w:rsidR="00D47063" w:rsidRDefault="00D4706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0238701" w14:textId="77777777" w:rsidR="00D47063" w:rsidRDefault="00D47063" w:rsidP="00096385">
            <w:r>
              <w:rPr>
                <w:sz w:val="16"/>
                <w:szCs w:val="16"/>
              </w:rPr>
              <w:t>Addition of intra-frequency cell re-selection NR FR2 test case for UE power class 6</w:t>
            </w:r>
          </w:p>
        </w:tc>
        <w:tc>
          <w:tcPr>
            <w:tcW w:w="517" w:type="dxa"/>
          </w:tcPr>
          <w:p w14:paraId="7DFEFE76" w14:textId="77777777" w:rsidR="00D47063" w:rsidRDefault="00D4706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74F18C" w14:textId="77777777" w:rsidR="00D47063" w:rsidRDefault="00D47063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3636B4A" w14:textId="77777777" w:rsidR="00D47063" w:rsidRDefault="00D4706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817D126" w14:textId="77777777" w:rsidR="00D47063" w:rsidRDefault="00D47063" w:rsidP="00096385">
            <w:r>
              <w:rPr>
                <w:sz w:val="16"/>
                <w:szCs w:val="16"/>
              </w:rPr>
              <w:t>R5-234332</w:t>
            </w:r>
          </w:p>
        </w:tc>
        <w:tc>
          <w:tcPr>
            <w:tcW w:w="1597" w:type="dxa"/>
          </w:tcPr>
          <w:p w14:paraId="14BF5B6D" w14:textId="77777777" w:rsidR="00D47063" w:rsidRDefault="00D47063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C23160E" w14:textId="77777777" w:rsidR="00D47063" w:rsidRDefault="00D47063" w:rsidP="00096385">
            <w:r>
              <w:rPr>
                <w:sz w:val="16"/>
                <w:szCs w:val="16"/>
              </w:rPr>
              <w:t>NR_HST_FR2-UEConTest</w:t>
            </w:r>
          </w:p>
        </w:tc>
        <w:tc>
          <w:tcPr>
            <w:tcW w:w="2323" w:type="dxa"/>
          </w:tcPr>
          <w:p w14:paraId="3911C611" w14:textId="77777777" w:rsidR="00D47063" w:rsidRDefault="00D47063" w:rsidP="00096385">
            <w:r>
              <w:rPr>
                <w:sz w:val="16"/>
                <w:szCs w:val="16"/>
              </w:rPr>
              <w:t>7.1.1.7(new)</w:t>
            </w:r>
          </w:p>
        </w:tc>
        <w:tc>
          <w:tcPr>
            <w:tcW w:w="998" w:type="dxa"/>
          </w:tcPr>
          <w:p w14:paraId="79E84FBE" w14:textId="77777777" w:rsidR="00D47063" w:rsidRDefault="00D47063" w:rsidP="00096385">
            <w:r>
              <w:rPr>
                <w:sz w:val="16"/>
                <w:szCs w:val="16"/>
              </w:rPr>
              <w:t xml:space="preserve">TS/TR ... CR ...; TS 38.522 CR 0303; TS/TR ... CR ... </w:t>
            </w:r>
          </w:p>
        </w:tc>
      </w:tr>
      <w:tr w:rsidR="00D47063" w14:paraId="366243EF" w14:textId="77777777" w:rsidTr="00096385">
        <w:tc>
          <w:tcPr>
            <w:tcW w:w="879" w:type="dxa"/>
          </w:tcPr>
          <w:p w14:paraId="4893E452" w14:textId="77777777" w:rsidR="00D47063" w:rsidRDefault="00D47063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CAB03FD" w14:textId="77777777" w:rsidR="00D47063" w:rsidRDefault="00D47063" w:rsidP="00096385">
            <w:r>
              <w:rPr>
                <w:sz w:val="16"/>
                <w:szCs w:val="16"/>
              </w:rPr>
              <w:t>2484</w:t>
            </w:r>
          </w:p>
        </w:tc>
        <w:tc>
          <w:tcPr>
            <w:tcW w:w="517" w:type="dxa"/>
          </w:tcPr>
          <w:p w14:paraId="77C4F7D1" w14:textId="77777777" w:rsidR="00D47063" w:rsidRDefault="00D47063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A641751" w14:textId="77777777" w:rsidR="00D47063" w:rsidRDefault="00D4706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CDF6B25" w14:textId="77777777" w:rsidR="00D47063" w:rsidRDefault="00D47063" w:rsidP="00096385">
            <w:r>
              <w:rPr>
                <w:sz w:val="16"/>
                <w:szCs w:val="16"/>
              </w:rPr>
              <w:t>Corrections in MAC-CE based active TCI state switch test case for HST FR2</w:t>
            </w:r>
          </w:p>
        </w:tc>
        <w:tc>
          <w:tcPr>
            <w:tcW w:w="517" w:type="dxa"/>
          </w:tcPr>
          <w:p w14:paraId="321E59C9" w14:textId="77777777" w:rsidR="00D47063" w:rsidRDefault="00D4706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674AB6" w14:textId="77777777" w:rsidR="00D47063" w:rsidRDefault="00D47063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2AA0808" w14:textId="77777777" w:rsidR="00D47063" w:rsidRDefault="00D4706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002BB33" w14:textId="77777777" w:rsidR="00D47063" w:rsidRDefault="00D47063" w:rsidP="00096385">
            <w:r>
              <w:rPr>
                <w:sz w:val="16"/>
                <w:szCs w:val="16"/>
              </w:rPr>
              <w:t>R5-235707</w:t>
            </w:r>
          </w:p>
        </w:tc>
        <w:tc>
          <w:tcPr>
            <w:tcW w:w="1597" w:type="dxa"/>
          </w:tcPr>
          <w:p w14:paraId="13D47863" w14:textId="77777777" w:rsidR="00D47063" w:rsidRDefault="00D47063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91B24D0" w14:textId="77777777" w:rsidR="00D47063" w:rsidRDefault="00D47063" w:rsidP="00096385">
            <w:r>
              <w:rPr>
                <w:sz w:val="16"/>
                <w:szCs w:val="16"/>
              </w:rPr>
              <w:t>NR_HST_FR2-UEConTest</w:t>
            </w:r>
          </w:p>
        </w:tc>
        <w:tc>
          <w:tcPr>
            <w:tcW w:w="2323" w:type="dxa"/>
          </w:tcPr>
          <w:p w14:paraId="016017E8" w14:textId="77777777" w:rsidR="00D47063" w:rsidRDefault="00D47063" w:rsidP="00096385">
            <w:r>
              <w:rPr>
                <w:sz w:val="16"/>
                <w:szCs w:val="16"/>
              </w:rPr>
              <w:t>7.5.8, E.5</w:t>
            </w:r>
          </w:p>
        </w:tc>
        <w:tc>
          <w:tcPr>
            <w:tcW w:w="998" w:type="dxa"/>
          </w:tcPr>
          <w:p w14:paraId="5E81D8AD" w14:textId="77777777" w:rsidR="00D47063" w:rsidRDefault="00D47063" w:rsidP="00096385">
            <w:r>
              <w:rPr>
                <w:sz w:val="16"/>
                <w:szCs w:val="16"/>
              </w:rPr>
              <w:t xml:space="preserve">TS/TR ... CR ...; TR/TS ... CR ...; TS/TR ... CR ... </w:t>
            </w:r>
          </w:p>
        </w:tc>
      </w:tr>
      <w:tr w:rsidR="00D47063" w14:paraId="0921D1BC" w14:textId="77777777" w:rsidTr="00096385">
        <w:tc>
          <w:tcPr>
            <w:tcW w:w="879" w:type="dxa"/>
          </w:tcPr>
          <w:p w14:paraId="72D4FA05" w14:textId="77777777" w:rsidR="00D47063" w:rsidRDefault="00D47063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F88759E" w14:textId="77777777" w:rsidR="00D47063" w:rsidRDefault="00D47063" w:rsidP="00096385">
            <w:r>
              <w:rPr>
                <w:sz w:val="16"/>
                <w:szCs w:val="16"/>
              </w:rPr>
              <w:t>2485</w:t>
            </w:r>
          </w:p>
        </w:tc>
        <w:tc>
          <w:tcPr>
            <w:tcW w:w="517" w:type="dxa"/>
          </w:tcPr>
          <w:p w14:paraId="61152C80" w14:textId="77777777" w:rsidR="00D47063" w:rsidRDefault="00D47063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4591F51" w14:textId="77777777" w:rsidR="00D47063" w:rsidRDefault="00D4706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A1320B8" w14:textId="77777777" w:rsidR="00D47063" w:rsidRDefault="00D47063" w:rsidP="00096385">
            <w:r>
              <w:rPr>
                <w:sz w:val="16"/>
                <w:szCs w:val="16"/>
              </w:rPr>
              <w:t>Handle of PC6 devices via HighSpeedMeasFlagFR2-r17 signalling for 7.4.1.1</w:t>
            </w:r>
          </w:p>
        </w:tc>
        <w:tc>
          <w:tcPr>
            <w:tcW w:w="517" w:type="dxa"/>
          </w:tcPr>
          <w:p w14:paraId="7ADB18D1" w14:textId="77777777" w:rsidR="00D47063" w:rsidRDefault="00D4706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54124C" w14:textId="77777777" w:rsidR="00D47063" w:rsidRDefault="00D47063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E4EB791" w14:textId="77777777" w:rsidR="00D47063" w:rsidRDefault="00D4706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CE4F3DE" w14:textId="77777777" w:rsidR="00D47063" w:rsidRDefault="00D47063" w:rsidP="00096385">
            <w:r>
              <w:rPr>
                <w:sz w:val="16"/>
                <w:szCs w:val="16"/>
              </w:rPr>
              <w:t>R5-235708</w:t>
            </w:r>
          </w:p>
        </w:tc>
        <w:tc>
          <w:tcPr>
            <w:tcW w:w="1597" w:type="dxa"/>
          </w:tcPr>
          <w:p w14:paraId="166C5C59" w14:textId="77777777" w:rsidR="00D47063" w:rsidRDefault="00D47063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61F8DDC" w14:textId="77777777" w:rsidR="00D47063" w:rsidRDefault="00D47063" w:rsidP="00096385">
            <w:r>
              <w:rPr>
                <w:sz w:val="16"/>
                <w:szCs w:val="16"/>
              </w:rPr>
              <w:t>NR_HST_FR2-UEConTest</w:t>
            </w:r>
          </w:p>
        </w:tc>
        <w:tc>
          <w:tcPr>
            <w:tcW w:w="2323" w:type="dxa"/>
          </w:tcPr>
          <w:p w14:paraId="13920E5C" w14:textId="77777777" w:rsidR="00D47063" w:rsidRDefault="00D47063" w:rsidP="00096385">
            <w:r>
              <w:rPr>
                <w:sz w:val="16"/>
                <w:szCs w:val="16"/>
              </w:rPr>
              <w:t>7.4.1.1</w:t>
            </w:r>
          </w:p>
        </w:tc>
        <w:tc>
          <w:tcPr>
            <w:tcW w:w="998" w:type="dxa"/>
          </w:tcPr>
          <w:p w14:paraId="653DA64D" w14:textId="77777777" w:rsidR="00D47063" w:rsidRDefault="00D47063" w:rsidP="00096385">
            <w:r>
              <w:rPr>
                <w:sz w:val="16"/>
                <w:szCs w:val="16"/>
              </w:rPr>
              <w:t xml:space="preserve">TS/TR ... CR ...; TR/TS ... CR ...; TS/TR ... CR ... </w:t>
            </w:r>
          </w:p>
        </w:tc>
      </w:tr>
    </w:tbl>
    <w:p w14:paraId="7177D324" w14:textId="77777777" w:rsidR="00D47063" w:rsidRDefault="00D47063" w:rsidP="00D47063"/>
    <w:p w14:paraId="1CEBEE9C" w14:textId="77777777" w:rsidR="00D47063" w:rsidRDefault="00D47063" w:rsidP="00D47063"/>
    <w:p w14:paraId="1E8E3FF1" w14:textId="77777777" w:rsidR="00D47063" w:rsidRPr="00917427" w:rsidRDefault="00D47063" w:rsidP="00D47063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RP-231670</w:t>
      </w:r>
      <w:r>
        <w:rPr>
          <w:b/>
          <w:i/>
          <w:noProof/>
          <w:sz w:val="28"/>
        </w:rPr>
        <w:fldChar w:fldCharType="end"/>
      </w:r>
    </w:p>
    <w:p w14:paraId="5237D5D2" w14:textId="77777777" w:rsidR="00D47063" w:rsidRPr="00784730" w:rsidRDefault="00D47063" w:rsidP="00D47063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4312A7E4" w14:textId="77777777" w:rsidR="00D47063" w:rsidRPr="00050554" w:rsidRDefault="00D47063" w:rsidP="00D47063">
      <w:pPr>
        <w:rPr>
          <w:rFonts w:ascii="Arial" w:hAnsi="Arial" w:cs="Arial"/>
          <w:b/>
          <w:bCs/>
          <w:lang w:val="en-US"/>
        </w:rPr>
      </w:pPr>
    </w:p>
    <w:p w14:paraId="3DBF9E0F" w14:textId="77777777" w:rsidR="00D47063" w:rsidRDefault="00D47063" w:rsidP="00D4706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7B1F832E" w14:textId="77777777" w:rsidR="00D47063" w:rsidRPr="00E145B1" w:rsidRDefault="00D47063" w:rsidP="00D4706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NR Sidelink Relay (NR_SL_relay-UEConTest)</w:t>
      </w:r>
      <w:r>
        <w:rPr>
          <w:rFonts w:ascii="Arial" w:hAnsi="Arial" w:cs="Arial"/>
          <w:b/>
          <w:bCs/>
        </w:rPr>
        <w:fldChar w:fldCharType="end"/>
      </w:r>
    </w:p>
    <w:p w14:paraId="02F884D5" w14:textId="77777777" w:rsidR="00D47063" w:rsidRDefault="00D47063" w:rsidP="00D4706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13.3.28</w:t>
      </w:r>
      <w:r>
        <w:rPr>
          <w:rFonts w:ascii="Arial" w:hAnsi="Arial" w:cs="Arial"/>
          <w:b/>
          <w:bCs/>
        </w:rPr>
        <w:fldChar w:fldCharType="end"/>
      </w:r>
    </w:p>
    <w:p w14:paraId="130CA271" w14:textId="77777777" w:rsidR="00D47063" w:rsidRDefault="00D47063" w:rsidP="00D4706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6C09255" w14:textId="77777777" w:rsidR="00D47063" w:rsidRDefault="00D47063" w:rsidP="00D4706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4BAAA17" w14:textId="77777777" w:rsidR="00D47063" w:rsidRPr="004E535C" w:rsidRDefault="00D47063" w:rsidP="00D4706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47063" w:rsidRPr="004E535C" w14:paraId="17A2272A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81BD45B" w14:textId="77777777" w:rsidR="00D47063" w:rsidRPr="00BF1EB6" w:rsidRDefault="00D4706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EAE49AD" w14:textId="77777777" w:rsidR="00D47063" w:rsidRPr="00BF1EB6" w:rsidRDefault="00D4706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F4D488A" w14:textId="77777777" w:rsidR="00D47063" w:rsidRPr="00BF1EB6" w:rsidRDefault="00D4706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2E4B60C" w14:textId="77777777" w:rsidR="00D47063" w:rsidRPr="00BF1EB6" w:rsidRDefault="00D4706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B288AA8" w14:textId="77777777" w:rsidR="00D47063" w:rsidRPr="00BF1EB6" w:rsidRDefault="00D4706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D5C0D85" w14:textId="77777777" w:rsidR="00D47063" w:rsidRPr="00BF1EB6" w:rsidRDefault="00D4706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F7FAAE4" w14:textId="77777777" w:rsidR="00D47063" w:rsidRPr="00BF1EB6" w:rsidRDefault="00D4706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FCBC52A" w14:textId="77777777" w:rsidR="00D47063" w:rsidRPr="00BF1EB6" w:rsidRDefault="00D4706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757E260" w14:textId="77777777" w:rsidR="00D47063" w:rsidRPr="00BF1EB6" w:rsidRDefault="00D4706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194827A" w14:textId="77777777" w:rsidR="00D47063" w:rsidRPr="00BF1EB6" w:rsidRDefault="00D4706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95E30B4" w14:textId="77777777" w:rsidR="00D47063" w:rsidRPr="00BF1EB6" w:rsidRDefault="00D4706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D7F2D93" w14:textId="77777777" w:rsidR="00D47063" w:rsidRPr="00BF1EB6" w:rsidRDefault="00D4706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30450F2" w14:textId="77777777" w:rsidR="00D47063" w:rsidRPr="00BF1EB6" w:rsidRDefault="00D47063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47063" w14:paraId="359E96E7" w14:textId="77777777" w:rsidTr="00096385">
        <w:tc>
          <w:tcPr>
            <w:tcW w:w="879" w:type="dxa"/>
          </w:tcPr>
          <w:p w14:paraId="42C5222A" w14:textId="77777777" w:rsidR="00D47063" w:rsidRDefault="00D47063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1FBC9008" w14:textId="77777777" w:rsidR="00D47063" w:rsidRDefault="00D47063" w:rsidP="00096385">
            <w:r>
              <w:rPr>
                <w:sz w:val="16"/>
                <w:szCs w:val="16"/>
              </w:rPr>
              <w:t>2875</w:t>
            </w:r>
          </w:p>
        </w:tc>
        <w:tc>
          <w:tcPr>
            <w:tcW w:w="517" w:type="dxa"/>
          </w:tcPr>
          <w:p w14:paraId="1FEE5687" w14:textId="77777777" w:rsidR="00D47063" w:rsidRDefault="00D47063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57A47CC" w14:textId="77777777" w:rsidR="00D47063" w:rsidRDefault="00D4706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F210CEB" w14:textId="77777777" w:rsidR="00D47063" w:rsidRDefault="00D47063" w:rsidP="00096385">
            <w:r>
              <w:rPr>
                <w:sz w:val="16"/>
                <w:szCs w:val="16"/>
              </w:rPr>
              <w:t>Addition of default ProSe PC5 signalling messages</w:t>
            </w:r>
          </w:p>
        </w:tc>
        <w:tc>
          <w:tcPr>
            <w:tcW w:w="517" w:type="dxa"/>
          </w:tcPr>
          <w:p w14:paraId="01F94281" w14:textId="77777777" w:rsidR="00D47063" w:rsidRDefault="00D4706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790C01" w14:textId="77777777" w:rsidR="00D47063" w:rsidRDefault="00D4706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8CE649A" w14:textId="77777777" w:rsidR="00D47063" w:rsidRDefault="00D4706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0F61114" w14:textId="77777777" w:rsidR="00D47063" w:rsidRDefault="00D47063" w:rsidP="00096385">
            <w:r>
              <w:rPr>
                <w:sz w:val="16"/>
                <w:szCs w:val="16"/>
              </w:rPr>
              <w:t>R5-235369</w:t>
            </w:r>
          </w:p>
        </w:tc>
        <w:tc>
          <w:tcPr>
            <w:tcW w:w="1597" w:type="dxa"/>
          </w:tcPr>
          <w:p w14:paraId="2AFA21C1" w14:textId="77777777" w:rsidR="00D47063" w:rsidRDefault="00D47063" w:rsidP="00096385">
            <w:r>
              <w:rPr>
                <w:sz w:val="16"/>
                <w:szCs w:val="16"/>
              </w:rPr>
              <w:t>CATT, TDIA</w:t>
            </w:r>
          </w:p>
        </w:tc>
        <w:tc>
          <w:tcPr>
            <w:tcW w:w="1122" w:type="dxa"/>
          </w:tcPr>
          <w:p w14:paraId="58EDBBC2" w14:textId="77777777" w:rsidR="00D47063" w:rsidRDefault="00D47063" w:rsidP="00096385"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</w:tcPr>
          <w:p w14:paraId="3348E8BB" w14:textId="77777777" w:rsidR="00D47063" w:rsidRDefault="00D47063" w:rsidP="00096385">
            <w:r>
              <w:rPr>
                <w:sz w:val="16"/>
                <w:szCs w:val="16"/>
              </w:rPr>
              <w:t>4.7.7(new)</w:t>
            </w:r>
          </w:p>
        </w:tc>
        <w:tc>
          <w:tcPr>
            <w:tcW w:w="998" w:type="dxa"/>
          </w:tcPr>
          <w:p w14:paraId="0F150CF4" w14:textId="77777777" w:rsidR="00D47063" w:rsidRDefault="00D47063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47063" w14:paraId="0DB08769" w14:textId="77777777" w:rsidTr="00096385">
        <w:tc>
          <w:tcPr>
            <w:tcW w:w="879" w:type="dxa"/>
          </w:tcPr>
          <w:p w14:paraId="200FE07B" w14:textId="77777777" w:rsidR="00D47063" w:rsidRDefault="00D47063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1C2389E1" w14:textId="77777777" w:rsidR="00D47063" w:rsidRDefault="00D47063" w:rsidP="00096385">
            <w:r>
              <w:rPr>
                <w:sz w:val="16"/>
                <w:szCs w:val="16"/>
              </w:rPr>
              <w:t>2876</w:t>
            </w:r>
          </w:p>
        </w:tc>
        <w:tc>
          <w:tcPr>
            <w:tcW w:w="517" w:type="dxa"/>
          </w:tcPr>
          <w:p w14:paraId="1A6D4340" w14:textId="77777777" w:rsidR="00D47063" w:rsidRDefault="00D47063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CB99ECD" w14:textId="77777777" w:rsidR="00D47063" w:rsidRDefault="00D4706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80E134A" w14:textId="77777777" w:rsidR="00D47063" w:rsidRDefault="00D47063" w:rsidP="00096385">
            <w:r>
              <w:rPr>
                <w:sz w:val="16"/>
                <w:szCs w:val="16"/>
              </w:rPr>
              <w:t>Addition of spec reference of 24.554 for ProSe PC5 signalling messages</w:t>
            </w:r>
          </w:p>
        </w:tc>
        <w:tc>
          <w:tcPr>
            <w:tcW w:w="517" w:type="dxa"/>
          </w:tcPr>
          <w:p w14:paraId="3F06B841" w14:textId="77777777" w:rsidR="00D47063" w:rsidRDefault="00D4706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D75C31" w14:textId="77777777" w:rsidR="00D47063" w:rsidRDefault="00D4706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3F8C80E" w14:textId="77777777" w:rsidR="00D47063" w:rsidRDefault="00D4706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A1F6520" w14:textId="77777777" w:rsidR="00D47063" w:rsidRDefault="00D47063" w:rsidP="00096385">
            <w:r>
              <w:rPr>
                <w:sz w:val="16"/>
                <w:szCs w:val="16"/>
              </w:rPr>
              <w:t>R5-235370</w:t>
            </w:r>
          </w:p>
        </w:tc>
        <w:tc>
          <w:tcPr>
            <w:tcW w:w="1597" w:type="dxa"/>
          </w:tcPr>
          <w:p w14:paraId="217764A1" w14:textId="77777777" w:rsidR="00D47063" w:rsidRDefault="00D47063" w:rsidP="00096385">
            <w:r>
              <w:rPr>
                <w:sz w:val="16"/>
                <w:szCs w:val="16"/>
              </w:rPr>
              <w:t>CATT, TDIA</w:t>
            </w:r>
          </w:p>
        </w:tc>
        <w:tc>
          <w:tcPr>
            <w:tcW w:w="1122" w:type="dxa"/>
          </w:tcPr>
          <w:p w14:paraId="7C5C2C75" w14:textId="77777777" w:rsidR="00D47063" w:rsidRDefault="00D47063" w:rsidP="00096385"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</w:tcPr>
          <w:p w14:paraId="772278A4" w14:textId="77777777" w:rsidR="00D47063" w:rsidRDefault="00D47063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7B1A67" w14:textId="77777777" w:rsidR="00D47063" w:rsidRDefault="00D47063" w:rsidP="00096385">
            <w:pPr>
              <w:rPr>
                <w:sz w:val="16"/>
                <w:szCs w:val="16"/>
              </w:rPr>
            </w:pPr>
          </w:p>
        </w:tc>
      </w:tr>
      <w:tr w:rsidR="00D47063" w14:paraId="59870CB8" w14:textId="77777777" w:rsidTr="00096385">
        <w:tc>
          <w:tcPr>
            <w:tcW w:w="879" w:type="dxa"/>
          </w:tcPr>
          <w:p w14:paraId="48477E25" w14:textId="77777777" w:rsidR="00D47063" w:rsidRDefault="00D47063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9BF1CDB" w14:textId="77777777" w:rsidR="00D47063" w:rsidRDefault="00D47063" w:rsidP="00096385">
            <w:r>
              <w:rPr>
                <w:sz w:val="16"/>
                <w:szCs w:val="16"/>
              </w:rPr>
              <w:t>2880</w:t>
            </w:r>
          </w:p>
        </w:tc>
        <w:tc>
          <w:tcPr>
            <w:tcW w:w="517" w:type="dxa"/>
          </w:tcPr>
          <w:p w14:paraId="33C2E3C3" w14:textId="77777777" w:rsidR="00D47063" w:rsidRDefault="00D47063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6A88063" w14:textId="77777777" w:rsidR="00D47063" w:rsidRDefault="00D4706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95239EC" w14:textId="77777777" w:rsidR="00D47063" w:rsidRDefault="00D47063" w:rsidP="00096385">
            <w:r>
              <w:rPr>
                <w:sz w:val="16"/>
                <w:szCs w:val="16"/>
              </w:rPr>
              <w:t>Addition of test procedure for establishing unicast mode ProSe Direct communication / Initiating UE side</w:t>
            </w:r>
          </w:p>
        </w:tc>
        <w:tc>
          <w:tcPr>
            <w:tcW w:w="517" w:type="dxa"/>
          </w:tcPr>
          <w:p w14:paraId="0284D20E" w14:textId="77777777" w:rsidR="00D47063" w:rsidRDefault="00D4706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7B02DB" w14:textId="77777777" w:rsidR="00D47063" w:rsidRDefault="00D4706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6296600" w14:textId="77777777" w:rsidR="00D47063" w:rsidRDefault="00D4706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D3AE1B3" w14:textId="77777777" w:rsidR="00D47063" w:rsidRDefault="00D47063" w:rsidP="00096385">
            <w:r>
              <w:rPr>
                <w:sz w:val="16"/>
                <w:szCs w:val="16"/>
              </w:rPr>
              <w:t>R5-235391</w:t>
            </w:r>
          </w:p>
        </w:tc>
        <w:tc>
          <w:tcPr>
            <w:tcW w:w="1597" w:type="dxa"/>
          </w:tcPr>
          <w:p w14:paraId="26F13F62" w14:textId="77777777" w:rsidR="00D47063" w:rsidRDefault="00D47063" w:rsidP="00096385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 w14:paraId="101964A7" w14:textId="77777777" w:rsidR="00D47063" w:rsidRDefault="00D47063" w:rsidP="00096385"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</w:tcPr>
          <w:p w14:paraId="39370A2C" w14:textId="77777777" w:rsidR="00D47063" w:rsidRDefault="00D47063" w:rsidP="00096385">
            <w:r>
              <w:rPr>
                <w:sz w:val="16"/>
                <w:szCs w:val="16"/>
              </w:rPr>
              <w:t>4.9.39 (new)</w:t>
            </w:r>
          </w:p>
        </w:tc>
        <w:tc>
          <w:tcPr>
            <w:tcW w:w="998" w:type="dxa"/>
          </w:tcPr>
          <w:p w14:paraId="0F8E19F9" w14:textId="77777777" w:rsidR="00D47063" w:rsidRDefault="00D47063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D47063" w14:paraId="0C7DFDFD" w14:textId="77777777" w:rsidTr="00096385">
        <w:tc>
          <w:tcPr>
            <w:tcW w:w="879" w:type="dxa"/>
          </w:tcPr>
          <w:p w14:paraId="2CFFCF94" w14:textId="77777777" w:rsidR="00D47063" w:rsidRDefault="00D47063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6CCB2758" w14:textId="77777777" w:rsidR="00D47063" w:rsidRDefault="00D47063" w:rsidP="00096385">
            <w:r>
              <w:rPr>
                <w:sz w:val="16"/>
                <w:szCs w:val="16"/>
              </w:rPr>
              <w:t>2881</w:t>
            </w:r>
          </w:p>
        </w:tc>
        <w:tc>
          <w:tcPr>
            <w:tcW w:w="517" w:type="dxa"/>
          </w:tcPr>
          <w:p w14:paraId="48B15F38" w14:textId="77777777" w:rsidR="00D47063" w:rsidRDefault="00D47063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79EB1BF" w14:textId="77777777" w:rsidR="00D47063" w:rsidRDefault="00D4706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E15D462" w14:textId="77777777" w:rsidR="00D47063" w:rsidRDefault="00D47063" w:rsidP="00096385">
            <w:r>
              <w:rPr>
                <w:sz w:val="16"/>
                <w:szCs w:val="16"/>
              </w:rPr>
              <w:t>Addition of test procedure for establishing unicast mode ProSe Direct communication / Peer UE side</w:t>
            </w:r>
          </w:p>
        </w:tc>
        <w:tc>
          <w:tcPr>
            <w:tcW w:w="517" w:type="dxa"/>
          </w:tcPr>
          <w:p w14:paraId="2681B84D" w14:textId="77777777" w:rsidR="00D47063" w:rsidRDefault="00D4706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882FD2" w14:textId="77777777" w:rsidR="00D47063" w:rsidRDefault="00D4706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89F80ED" w14:textId="77777777" w:rsidR="00D47063" w:rsidRDefault="00D4706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A21E4AD" w14:textId="77777777" w:rsidR="00D47063" w:rsidRDefault="00D47063" w:rsidP="00096385">
            <w:r>
              <w:rPr>
                <w:sz w:val="16"/>
                <w:szCs w:val="16"/>
              </w:rPr>
              <w:t>R5-235371</w:t>
            </w:r>
          </w:p>
        </w:tc>
        <w:tc>
          <w:tcPr>
            <w:tcW w:w="1597" w:type="dxa"/>
          </w:tcPr>
          <w:p w14:paraId="014EC639" w14:textId="77777777" w:rsidR="00D47063" w:rsidRDefault="00D47063" w:rsidP="00096385">
            <w:r>
              <w:rPr>
                <w:sz w:val="16"/>
                <w:szCs w:val="16"/>
              </w:rPr>
              <w:t>TDIA,CATT</w:t>
            </w:r>
          </w:p>
        </w:tc>
        <w:tc>
          <w:tcPr>
            <w:tcW w:w="1122" w:type="dxa"/>
          </w:tcPr>
          <w:p w14:paraId="46173879" w14:textId="77777777" w:rsidR="00D47063" w:rsidRDefault="00D47063" w:rsidP="00096385"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</w:tcPr>
          <w:p w14:paraId="03DE438B" w14:textId="77777777" w:rsidR="00D47063" w:rsidRDefault="00D47063" w:rsidP="00096385">
            <w:r>
              <w:rPr>
                <w:sz w:val="16"/>
                <w:szCs w:val="16"/>
              </w:rPr>
              <w:t>4.9.40 (new)</w:t>
            </w:r>
          </w:p>
        </w:tc>
        <w:tc>
          <w:tcPr>
            <w:tcW w:w="998" w:type="dxa"/>
          </w:tcPr>
          <w:p w14:paraId="00D1D250" w14:textId="77777777" w:rsidR="00D47063" w:rsidRDefault="00D47063" w:rsidP="00096385">
            <w:r>
              <w:rPr>
                <w:sz w:val="16"/>
                <w:szCs w:val="16"/>
              </w:rPr>
              <w:t>TS/TR ... CR ...; TS/TR ... CR ...; TS/TR ... CR ...</w:t>
            </w:r>
          </w:p>
        </w:tc>
      </w:tr>
      <w:tr w:rsidR="00D47063" w14:paraId="6E8FC2D8" w14:textId="77777777" w:rsidTr="00096385">
        <w:tc>
          <w:tcPr>
            <w:tcW w:w="879" w:type="dxa"/>
          </w:tcPr>
          <w:p w14:paraId="58858BDB" w14:textId="77777777" w:rsidR="00D47063" w:rsidRDefault="00D47063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165337B3" w14:textId="77777777" w:rsidR="00D47063" w:rsidRDefault="00D47063" w:rsidP="00096385">
            <w:r>
              <w:rPr>
                <w:sz w:val="16"/>
                <w:szCs w:val="16"/>
              </w:rPr>
              <w:t>2882</w:t>
            </w:r>
          </w:p>
        </w:tc>
        <w:tc>
          <w:tcPr>
            <w:tcW w:w="517" w:type="dxa"/>
          </w:tcPr>
          <w:p w14:paraId="118C95D0" w14:textId="77777777" w:rsidR="00D47063" w:rsidRDefault="00D47063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95C007D" w14:textId="77777777" w:rsidR="00D47063" w:rsidRDefault="00D4706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98B9088" w14:textId="77777777" w:rsidR="00D47063" w:rsidRDefault="00D47063" w:rsidP="00096385">
            <w:r>
              <w:rPr>
                <w:sz w:val="16"/>
                <w:szCs w:val="16"/>
              </w:rPr>
              <w:t>Addition of test procedure for registration of NR sidelink U2N Relay / Relay UE side</w:t>
            </w:r>
          </w:p>
        </w:tc>
        <w:tc>
          <w:tcPr>
            <w:tcW w:w="517" w:type="dxa"/>
          </w:tcPr>
          <w:p w14:paraId="3A347212" w14:textId="77777777" w:rsidR="00D47063" w:rsidRDefault="00D4706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08ED04" w14:textId="77777777" w:rsidR="00D47063" w:rsidRDefault="00D4706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6796914" w14:textId="77777777" w:rsidR="00D47063" w:rsidRDefault="00D4706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AC0E7B3" w14:textId="77777777" w:rsidR="00D47063" w:rsidRDefault="00D47063" w:rsidP="00096385">
            <w:r>
              <w:rPr>
                <w:sz w:val="16"/>
                <w:szCs w:val="16"/>
              </w:rPr>
              <w:t>R5-235372</w:t>
            </w:r>
          </w:p>
        </w:tc>
        <w:tc>
          <w:tcPr>
            <w:tcW w:w="1597" w:type="dxa"/>
          </w:tcPr>
          <w:p w14:paraId="0585AA27" w14:textId="77777777" w:rsidR="00D47063" w:rsidRDefault="00D47063" w:rsidP="00096385">
            <w:r>
              <w:rPr>
                <w:sz w:val="16"/>
                <w:szCs w:val="16"/>
              </w:rPr>
              <w:t>TDIA,CATT</w:t>
            </w:r>
          </w:p>
        </w:tc>
        <w:tc>
          <w:tcPr>
            <w:tcW w:w="1122" w:type="dxa"/>
          </w:tcPr>
          <w:p w14:paraId="73DD51C3" w14:textId="77777777" w:rsidR="00D47063" w:rsidRDefault="00D47063" w:rsidP="00096385"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</w:tcPr>
          <w:p w14:paraId="0C969D81" w14:textId="77777777" w:rsidR="00D47063" w:rsidRDefault="00D47063" w:rsidP="00096385">
            <w:r>
              <w:rPr>
                <w:sz w:val="16"/>
                <w:szCs w:val="16"/>
              </w:rPr>
              <w:t>4.9.41 (new)</w:t>
            </w:r>
          </w:p>
        </w:tc>
        <w:tc>
          <w:tcPr>
            <w:tcW w:w="998" w:type="dxa"/>
          </w:tcPr>
          <w:p w14:paraId="0925147D" w14:textId="77777777" w:rsidR="00D47063" w:rsidRDefault="00D47063" w:rsidP="00096385">
            <w:r>
              <w:rPr>
                <w:sz w:val="16"/>
                <w:szCs w:val="16"/>
              </w:rPr>
              <w:t>TS/TR ... CR ...; TS/TR ... CR ...; TS/TR ... CR ...</w:t>
            </w:r>
          </w:p>
        </w:tc>
      </w:tr>
      <w:tr w:rsidR="00D47063" w14:paraId="6C8C63E2" w14:textId="77777777" w:rsidTr="00096385">
        <w:tc>
          <w:tcPr>
            <w:tcW w:w="879" w:type="dxa"/>
          </w:tcPr>
          <w:p w14:paraId="1C32C498" w14:textId="77777777" w:rsidR="00D47063" w:rsidRDefault="00D47063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62ACB2E4" w14:textId="77777777" w:rsidR="00D47063" w:rsidRDefault="00D47063" w:rsidP="00096385">
            <w:r>
              <w:rPr>
                <w:sz w:val="16"/>
                <w:szCs w:val="16"/>
              </w:rPr>
              <w:t>2883</w:t>
            </w:r>
          </w:p>
        </w:tc>
        <w:tc>
          <w:tcPr>
            <w:tcW w:w="517" w:type="dxa"/>
          </w:tcPr>
          <w:p w14:paraId="1657AD19" w14:textId="77777777" w:rsidR="00D47063" w:rsidRDefault="00D47063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984A82" w14:textId="77777777" w:rsidR="00D47063" w:rsidRDefault="00D4706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96F406F" w14:textId="77777777" w:rsidR="00D47063" w:rsidRDefault="00D47063" w:rsidP="00096385">
            <w:r>
              <w:rPr>
                <w:sz w:val="16"/>
                <w:szCs w:val="16"/>
              </w:rPr>
              <w:t>Addition of Generic procedures for NR sidelink U2N Relay</w:t>
            </w:r>
          </w:p>
        </w:tc>
        <w:tc>
          <w:tcPr>
            <w:tcW w:w="517" w:type="dxa"/>
          </w:tcPr>
          <w:p w14:paraId="7C07A8AE" w14:textId="77777777" w:rsidR="00D47063" w:rsidRDefault="00D4706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DF0A8E" w14:textId="77777777" w:rsidR="00D47063" w:rsidRDefault="00D4706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3A4C06E" w14:textId="77777777" w:rsidR="00D47063" w:rsidRDefault="00D4706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2770372" w14:textId="77777777" w:rsidR="00D47063" w:rsidRDefault="00D47063" w:rsidP="00096385">
            <w:r>
              <w:rPr>
                <w:sz w:val="16"/>
                <w:szCs w:val="16"/>
              </w:rPr>
              <w:t>R5-235373</w:t>
            </w:r>
          </w:p>
        </w:tc>
        <w:tc>
          <w:tcPr>
            <w:tcW w:w="1597" w:type="dxa"/>
          </w:tcPr>
          <w:p w14:paraId="2ACBEAD5" w14:textId="77777777" w:rsidR="00D47063" w:rsidRDefault="00D47063" w:rsidP="00096385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 w14:paraId="6BFCAC9E" w14:textId="77777777" w:rsidR="00D47063" w:rsidRDefault="00D47063" w:rsidP="00096385"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</w:tcPr>
          <w:p w14:paraId="577725EE" w14:textId="77777777" w:rsidR="00D47063" w:rsidRDefault="00D47063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0F6F11B" w14:textId="77777777" w:rsidR="00D47063" w:rsidRDefault="00D47063" w:rsidP="00096385">
            <w:pPr>
              <w:rPr>
                <w:sz w:val="16"/>
                <w:szCs w:val="16"/>
              </w:rPr>
            </w:pPr>
          </w:p>
        </w:tc>
      </w:tr>
      <w:tr w:rsidR="00D47063" w14:paraId="3105F7BE" w14:textId="77777777" w:rsidTr="00096385">
        <w:tc>
          <w:tcPr>
            <w:tcW w:w="879" w:type="dxa"/>
          </w:tcPr>
          <w:p w14:paraId="60E0D574" w14:textId="77777777" w:rsidR="00D47063" w:rsidRDefault="00D47063" w:rsidP="00096385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2C69A2D3" w14:textId="77777777" w:rsidR="00D47063" w:rsidRDefault="00D47063" w:rsidP="00096385">
            <w:r>
              <w:rPr>
                <w:sz w:val="16"/>
                <w:szCs w:val="16"/>
              </w:rPr>
              <w:t>0515</w:t>
            </w:r>
          </w:p>
        </w:tc>
        <w:tc>
          <w:tcPr>
            <w:tcW w:w="517" w:type="dxa"/>
          </w:tcPr>
          <w:p w14:paraId="6B9850C4" w14:textId="77777777" w:rsidR="00D47063" w:rsidRDefault="00D47063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D5F606B" w14:textId="77777777" w:rsidR="00D47063" w:rsidRDefault="00D47063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02D464" w14:textId="77777777" w:rsidR="00D47063" w:rsidRDefault="00D47063" w:rsidP="00096385">
            <w:r>
              <w:rPr>
                <w:sz w:val="16"/>
                <w:szCs w:val="16"/>
              </w:rPr>
              <w:t>Addition of Sidelink Capabilities for NR sidelink U2N Relay</w:t>
            </w:r>
          </w:p>
        </w:tc>
        <w:tc>
          <w:tcPr>
            <w:tcW w:w="517" w:type="dxa"/>
          </w:tcPr>
          <w:p w14:paraId="0A9AF346" w14:textId="77777777" w:rsidR="00D47063" w:rsidRDefault="00D47063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7369F7" w14:textId="77777777" w:rsidR="00D47063" w:rsidRDefault="00D47063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7B52901" w14:textId="77777777" w:rsidR="00D47063" w:rsidRDefault="00D47063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BF30A5E" w14:textId="77777777" w:rsidR="00D47063" w:rsidRDefault="00D47063" w:rsidP="00096385">
            <w:r>
              <w:rPr>
                <w:sz w:val="16"/>
                <w:szCs w:val="16"/>
              </w:rPr>
              <w:t>R5-235374</w:t>
            </w:r>
          </w:p>
        </w:tc>
        <w:tc>
          <w:tcPr>
            <w:tcW w:w="1597" w:type="dxa"/>
          </w:tcPr>
          <w:p w14:paraId="25E18D6B" w14:textId="77777777" w:rsidR="00D47063" w:rsidRDefault="00D47063" w:rsidP="00096385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 w14:paraId="58FB1078" w14:textId="77777777" w:rsidR="00D47063" w:rsidRDefault="00D47063" w:rsidP="00096385"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</w:tcPr>
          <w:p w14:paraId="32B3BA30" w14:textId="77777777" w:rsidR="00D47063" w:rsidRDefault="00D47063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FAA12D" w14:textId="77777777" w:rsidR="00D47063" w:rsidRDefault="00D47063" w:rsidP="00096385">
            <w:pPr>
              <w:rPr>
                <w:sz w:val="16"/>
                <w:szCs w:val="16"/>
              </w:rPr>
            </w:pPr>
          </w:p>
        </w:tc>
      </w:tr>
    </w:tbl>
    <w:p w14:paraId="4CFDF6EF" w14:textId="77777777" w:rsidR="00D47063" w:rsidRDefault="00D47063" w:rsidP="00D47063"/>
    <w:p w14:paraId="45F71088" w14:textId="77777777" w:rsidR="00D47063" w:rsidRDefault="00D47063" w:rsidP="00D47063"/>
    <w:p w14:paraId="7224A2FD" w14:textId="77777777" w:rsidR="002A160F" w:rsidRPr="00917427" w:rsidRDefault="002A160F" w:rsidP="002A160F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RP-231671</w:t>
      </w:r>
      <w:r>
        <w:rPr>
          <w:b/>
          <w:i/>
          <w:noProof/>
          <w:sz w:val="28"/>
        </w:rPr>
        <w:fldChar w:fldCharType="end"/>
      </w:r>
    </w:p>
    <w:p w14:paraId="028DAF83" w14:textId="77777777" w:rsidR="002A160F" w:rsidRPr="00784730" w:rsidRDefault="002A160F" w:rsidP="002A160F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1092E1C6" w14:textId="77777777" w:rsidR="002A160F" w:rsidRPr="00050554" w:rsidRDefault="002A160F" w:rsidP="002A160F">
      <w:pPr>
        <w:rPr>
          <w:rFonts w:ascii="Arial" w:hAnsi="Arial" w:cs="Arial"/>
          <w:b/>
          <w:bCs/>
          <w:lang w:val="en-US"/>
        </w:rPr>
      </w:pPr>
    </w:p>
    <w:p w14:paraId="6DEC30B6" w14:textId="77777777" w:rsidR="002A160F" w:rsidRDefault="002A160F" w:rsidP="002A160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1915A769" w14:textId="77777777" w:rsidR="002A160F" w:rsidRPr="00E145B1" w:rsidRDefault="002A160F" w:rsidP="002A160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UE power saving enhancements for NR (NR_UE_pow_sav_enh_plus_CT-UEConTest)</w:t>
      </w:r>
      <w:r>
        <w:rPr>
          <w:rFonts w:ascii="Arial" w:hAnsi="Arial" w:cs="Arial"/>
          <w:b/>
          <w:bCs/>
        </w:rPr>
        <w:fldChar w:fldCharType="end"/>
      </w:r>
    </w:p>
    <w:p w14:paraId="6EC43332" w14:textId="77777777" w:rsidR="002A160F" w:rsidRDefault="002A160F" w:rsidP="002A160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13.3.29</w:t>
      </w:r>
      <w:r>
        <w:rPr>
          <w:rFonts w:ascii="Arial" w:hAnsi="Arial" w:cs="Arial"/>
          <w:b/>
          <w:bCs/>
        </w:rPr>
        <w:fldChar w:fldCharType="end"/>
      </w:r>
    </w:p>
    <w:p w14:paraId="77ECED03" w14:textId="77777777" w:rsidR="002A160F" w:rsidRDefault="002A160F" w:rsidP="002A160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74D8300" w14:textId="77777777" w:rsidR="002A160F" w:rsidRDefault="002A160F" w:rsidP="002A160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3A77B07" w14:textId="77777777" w:rsidR="002A160F" w:rsidRPr="004E535C" w:rsidRDefault="002A160F" w:rsidP="002A160F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A160F" w:rsidRPr="004E535C" w14:paraId="0E1C8DF6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B27A830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B6C21D1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E5A0361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E405968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5B2DB54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994D266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D586554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3340BEC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EBA56B7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D9D9F98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3006064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07E8B76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1B8EB02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A160F" w14:paraId="48491EA5" w14:textId="77777777" w:rsidTr="00096385">
        <w:tc>
          <w:tcPr>
            <w:tcW w:w="879" w:type="dxa"/>
          </w:tcPr>
          <w:p w14:paraId="787ECEDC" w14:textId="77777777" w:rsidR="002A160F" w:rsidRDefault="002A160F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3D2CC7A" w14:textId="77777777" w:rsidR="002A160F" w:rsidRDefault="002A160F" w:rsidP="00096385">
            <w:r>
              <w:rPr>
                <w:sz w:val="16"/>
                <w:szCs w:val="16"/>
              </w:rPr>
              <w:t>2912</w:t>
            </w:r>
          </w:p>
        </w:tc>
        <w:tc>
          <w:tcPr>
            <w:tcW w:w="517" w:type="dxa"/>
          </w:tcPr>
          <w:p w14:paraId="38FB3638" w14:textId="77777777" w:rsidR="002A160F" w:rsidRDefault="002A160F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85BCA47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46BC7A8" w14:textId="77777777" w:rsidR="002A160F" w:rsidRDefault="002A160F" w:rsidP="00096385">
            <w:r>
              <w:rPr>
                <w:sz w:val="16"/>
                <w:szCs w:val="16"/>
              </w:rPr>
              <w:t>Updating PDCCH-ConfigCommon content</w:t>
            </w:r>
          </w:p>
        </w:tc>
        <w:tc>
          <w:tcPr>
            <w:tcW w:w="517" w:type="dxa"/>
          </w:tcPr>
          <w:p w14:paraId="05D744E9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7B600F" w14:textId="77777777" w:rsidR="002A160F" w:rsidRDefault="002A160F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E20E8E1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F92D9E0" w14:textId="77777777" w:rsidR="002A160F" w:rsidRDefault="002A160F" w:rsidP="00096385">
            <w:r>
              <w:rPr>
                <w:sz w:val="16"/>
                <w:szCs w:val="16"/>
              </w:rPr>
              <w:t>R5-235375</w:t>
            </w:r>
          </w:p>
        </w:tc>
        <w:tc>
          <w:tcPr>
            <w:tcW w:w="1597" w:type="dxa"/>
          </w:tcPr>
          <w:p w14:paraId="1FBD53EC" w14:textId="77777777" w:rsidR="002A160F" w:rsidRDefault="002A160F" w:rsidP="0009638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D494DA4" w14:textId="77777777" w:rsidR="002A160F" w:rsidRDefault="002A160F" w:rsidP="00096385">
            <w:r>
              <w:rPr>
                <w:sz w:val="16"/>
                <w:szCs w:val="16"/>
              </w:rPr>
              <w:t>NR_UE_pow_sav_enh_plus_CT-UEConTest</w:t>
            </w:r>
          </w:p>
        </w:tc>
        <w:tc>
          <w:tcPr>
            <w:tcW w:w="2323" w:type="dxa"/>
          </w:tcPr>
          <w:p w14:paraId="40345C4D" w14:textId="77777777" w:rsidR="002A160F" w:rsidRDefault="002A160F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C5DA01" w14:textId="77777777" w:rsidR="002A160F" w:rsidRDefault="002A160F" w:rsidP="00096385">
            <w:pPr>
              <w:rPr>
                <w:sz w:val="16"/>
                <w:szCs w:val="16"/>
              </w:rPr>
            </w:pPr>
          </w:p>
        </w:tc>
      </w:tr>
      <w:tr w:rsidR="002A160F" w14:paraId="5BC97FAD" w14:textId="77777777" w:rsidTr="00096385">
        <w:tc>
          <w:tcPr>
            <w:tcW w:w="879" w:type="dxa"/>
          </w:tcPr>
          <w:p w14:paraId="38298851" w14:textId="77777777" w:rsidR="002A160F" w:rsidRDefault="002A160F" w:rsidP="00096385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2C5F663E" w14:textId="77777777" w:rsidR="002A160F" w:rsidRDefault="002A160F" w:rsidP="00096385">
            <w:r>
              <w:rPr>
                <w:sz w:val="16"/>
                <w:szCs w:val="16"/>
              </w:rPr>
              <w:t>0526</w:t>
            </w:r>
          </w:p>
        </w:tc>
        <w:tc>
          <w:tcPr>
            <w:tcW w:w="517" w:type="dxa"/>
          </w:tcPr>
          <w:p w14:paraId="62E211B1" w14:textId="77777777" w:rsidR="002A160F" w:rsidRDefault="002A160F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5CDA3D9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D136891" w14:textId="77777777" w:rsidR="002A160F" w:rsidRDefault="002A160F" w:rsidP="00096385">
            <w:r>
              <w:rPr>
                <w:sz w:val="16"/>
                <w:szCs w:val="16"/>
              </w:rPr>
              <w:t>Introduction Rel-17 Relaxed measurements capabilities for power saving enhancement</w:t>
            </w:r>
          </w:p>
        </w:tc>
        <w:tc>
          <w:tcPr>
            <w:tcW w:w="517" w:type="dxa"/>
          </w:tcPr>
          <w:p w14:paraId="3C9F4703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740ABE" w14:textId="77777777" w:rsidR="002A160F" w:rsidRDefault="002A160F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FCCEDE6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3CF3FFC" w14:textId="77777777" w:rsidR="002A160F" w:rsidRDefault="002A160F" w:rsidP="00096385">
            <w:r>
              <w:rPr>
                <w:sz w:val="16"/>
                <w:szCs w:val="16"/>
              </w:rPr>
              <w:t>R5-235612</w:t>
            </w:r>
          </w:p>
        </w:tc>
        <w:tc>
          <w:tcPr>
            <w:tcW w:w="1597" w:type="dxa"/>
          </w:tcPr>
          <w:p w14:paraId="00D67F91" w14:textId="77777777" w:rsidR="002A160F" w:rsidRDefault="002A160F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3FE8890F" w14:textId="77777777" w:rsidR="002A160F" w:rsidRDefault="002A160F" w:rsidP="00096385">
            <w:r>
              <w:rPr>
                <w:sz w:val="16"/>
                <w:szCs w:val="16"/>
              </w:rPr>
              <w:t>NR_UE_pow_sav_enh_plus_CT-UEConTest</w:t>
            </w:r>
          </w:p>
        </w:tc>
        <w:tc>
          <w:tcPr>
            <w:tcW w:w="2323" w:type="dxa"/>
          </w:tcPr>
          <w:p w14:paraId="56DEE4CF" w14:textId="77777777" w:rsidR="002A160F" w:rsidRDefault="002A160F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FCAEC5" w14:textId="77777777" w:rsidR="002A160F" w:rsidRDefault="002A160F" w:rsidP="00096385">
            <w:pPr>
              <w:rPr>
                <w:sz w:val="16"/>
                <w:szCs w:val="16"/>
              </w:rPr>
            </w:pPr>
          </w:p>
        </w:tc>
      </w:tr>
      <w:tr w:rsidR="002A160F" w14:paraId="1D0160AD" w14:textId="77777777" w:rsidTr="00096385">
        <w:tc>
          <w:tcPr>
            <w:tcW w:w="879" w:type="dxa"/>
          </w:tcPr>
          <w:p w14:paraId="5C33EDF5" w14:textId="77777777" w:rsidR="002A160F" w:rsidRDefault="002A160F" w:rsidP="00096385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4F3CAF3D" w14:textId="77777777" w:rsidR="002A160F" w:rsidRDefault="002A160F" w:rsidP="00096385">
            <w:r>
              <w:rPr>
                <w:sz w:val="16"/>
                <w:szCs w:val="16"/>
              </w:rPr>
              <w:t>0313</w:t>
            </w:r>
          </w:p>
        </w:tc>
        <w:tc>
          <w:tcPr>
            <w:tcW w:w="517" w:type="dxa"/>
          </w:tcPr>
          <w:p w14:paraId="661B8BD4" w14:textId="77777777" w:rsidR="002A160F" w:rsidRDefault="002A160F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9D02798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18BDB6B" w14:textId="77777777" w:rsidR="002A160F" w:rsidRDefault="002A160F" w:rsidP="00096385">
            <w:r>
              <w:rPr>
                <w:sz w:val="16"/>
                <w:szCs w:val="16"/>
              </w:rPr>
              <w:t>Update to applicability for power savings tests</w:t>
            </w:r>
          </w:p>
        </w:tc>
        <w:tc>
          <w:tcPr>
            <w:tcW w:w="517" w:type="dxa"/>
          </w:tcPr>
          <w:p w14:paraId="7D6D729B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D2A33C" w14:textId="77777777" w:rsidR="002A160F" w:rsidRDefault="002A160F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DCD299D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2C22668" w14:textId="77777777" w:rsidR="002A160F" w:rsidRDefault="002A160F" w:rsidP="00096385">
            <w:r>
              <w:rPr>
                <w:sz w:val="16"/>
                <w:szCs w:val="16"/>
              </w:rPr>
              <w:t>R5-235800</w:t>
            </w:r>
          </w:p>
        </w:tc>
        <w:tc>
          <w:tcPr>
            <w:tcW w:w="1597" w:type="dxa"/>
          </w:tcPr>
          <w:p w14:paraId="5D482A5D" w14:textId="77777777" w:rsidR="002A160F" w:rsidRDefault="002A160F" w:rsidP="00096385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348E0FAC" w14:textId="77777777" w:rsidR="002A160F" w:rsidRDefault="002A160F" w:rsidP="00096385">
            <w:r>
              <w:rPr>
                <w:sz w:val="16"/>
                <w:szCs w:val="16"/>
              </w:rPr>
              <w:t>NR_UE_pow_sav_enh_plus_CT-UEConTest</w:t>
            </w:r>
          </w:p>
        </w:tc>
        <w:tc>
          <w:tcPr>
            <w:tcW w:w="2323" w:type="dxa"/>
          </w:tcPr>
          <w:p w14:paraId="48FC03D0" w14:textId="77777777" w:rsidR="002A160F" w:rsidRDefault="002A160F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72B2399" w14:textId="77777777" w:rsidR="002A160F" w:rsidRDefault="002A160F" w:rsidP="00096385">
            <w:pPr>
              <w:rPr>
                <w:sz w:val="16"/>
                <w:szCs w:val="16"/>
              </w:rPr>
            </w:pPr>
          </w:p>
        </w:tc>
      </w:tr>
      <w:tr w:rsidR="002A160F" w14:paraId="419DD111" w14:textId="77777777" w:rsidTr="00096385">
        <w:tc>
          <w:tcPr>
            <w:tcW w:w="879" w:type="dxa"/>
          </w:tcPr>
          <w:p w14:paraId="58E69A3F" w14:textId="77777777" w:rsidR="002A160F" w:rsidRDefault="002A160F" w:rsidP="00096385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21B85514" w14:textId="77777777" w:rsidR="002A160F" w:rsidRDefault="002A160F" w:rsidP="00096385">
            <w:r>
              <w:rPr>
                <w:sz w:val="16"/>
                <w:szCs w:val="16"/>
              </w:rPr>
              <w:t>0331</w:t>
            </w:r>
          </w:p>
        </w:tc>
        <w:tc>
          <w:tcPr>
            <w:tcW w:w="517" w:type="dxa"/>
          </w:tcPr>
          <w:p w14:paraId="37A4B336" w14:textId="77777777" w:rsidR="002A160F" w:rsidRDefault="002A160F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7BFB61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3678D21" w14:textId="77777777" w:rsidR="002A160F" w:rsidRDefault="002A160F" w:rsidP="00096385">
            <w:r>
              <w:rPr>
                <w:sz w:val="16"/>
                <w:szCs w:val="16"/>
              </w:rPr>
              <w:t>Addition applicability for Power saving Enh test cases 6.5.1.9 and 5.5.5.9</w:t>
            </w:r>
          </w:p>
        </w:tc>
        <w:tc>
          <w:tcPr>
            <w:tcW w:w="517" w:type="dxa"/>
          </w:tcPr>
          <w:p w14:paraId="169E237A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C3B5CB" w14:textId="77777777" w:rsidR="002A160F" w:rsidRDefault="002A160F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E22089C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AB116AC" w14:textId="77777777" w:rsidR="002A160F" w:rsidRDefault="002A160F" w:rsidP="00096385">
            <w:r>
              <w:rPr>
                <w:sz w:val="16"/>
                <w:szCs w:val="16"/>
              </w:rPr>
              <w:t>R5-235105</w:t>
            </w:r>
          </w:p>
        </w:tc>
        <w:tc>
          <w:tcPr>
            <w:tcW w:w="1597" w:type="dxa"/>
          </w:tcPr>
          <w:p w14:paraId="26BFA1B2" w14:textId="77777777" w:rsidR="002A160F" w:rsidRDefault="002A160F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20AB0202" w14:textId="77777777" w:rsidR="002A160F" w:rsidRDefault="002A160F" w:rsidP="00096385">
            <w:r>
              <w:rPr>
                <w:sz w:val="16"/>
                <w:szCs w:val="16"/>
              </w:rPr>
              <w:t>NR_UE_pow_sav_enh_plus_CT-UEConTest</w:t>
            </w:r>
          </w:p>
        </w:tc>
        <w:tc>
          <w:tcPr>
            <w:tcW w:w="2323" w:type="dxa"/>
          </w:tcPr>
          <w:p w14:paraId="5B78C01F" w14:textId="77777777" w:rsidR="002A160F" w:rsidRDefault="002A160F" w:rsidP="00096385">
            <w:r>
              <w:rPr>
                <w:sz w:val="16"/>
                <w:szCs w:val="16"/>
              </w:rPr>
              <w:t>Table 4.2-2, Table 4.2-3</w:t>
            </w:r>
          </w:p>
        </w:tc>
        <w:tc>
          <w:tcPr>
            <w:tcW w:w="998" w:type="dxa"/>
          </w:tcPr>
          <w:p w14:paraId="426F4459" w14:textId="77777777" w:rsidR="002A160F" w:rsidRDefault="002A160F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A160F" w14:paraId="495E7871" w14:textId="77777777" w:rsidTr="00096385">
        <w:tc>
          <w:tcPr>
            <w:tcW w:w="879" w:type="dxa"/>
          </w:tcPr>
          <w:p w14:paraId="5E6A3EA2" w14:textId="77777777" w:rsidR="002A160F" w:rsidRDefault="002A160F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2CF1B54E" w14:textId="77777777" w:rsidR="002A160F" w:rsidRDefault="002A160F" w:rsidP="00096385">
            <w:r>
              <w:rPr>
                <w:sz w:val="16"/>
                <w:szCs w:val="16"/>
              </w:rPr>
              <w:t>3151</w:t>
            </w:r>
          </w:p>
        </w:tc>
        <w:tc>
          <w:tcPr>
            <w:tcW w:w="517" w:type="dxa"/>
          </w:tcPr>
          <w:p w14:paraId="4FC52CC1" w14:textId="77777777" w:rsidR="002A160F" w:rsidRDefault="002A160F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52C386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423DC99" w14:textId="77777777" w:rsidR="002A160F" w:rsidRDefault="002A160F" w:rsidP="00096385">
            <w:r>
              <w:rPr>
                <w:sz w:val="16"/>
                <w:szCs w:val="16"/>
              </w:rPr>
              <w:t>UE power saving enhancements for NR: Addition of Test Model</w:t>
            </w:r>
          </w:p>
        </w:tc>
        <w:tc>
          <w:tcPr>
            <w:tcW w:w="517" w:type="dxa"/>
          </w:tcPr>
          <w:p w14:paraId="5ED2A928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B0399F" w14:textId="77777777" w:rsidR="002A160F" w:rsidRDefault="002A160F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D9F7DA6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AA430ED" w14:textId="77777777" w:rsidR="002A160F" w:rsidRDefault="002A160F" w:rsidP="00096385">
            <w:r>
              <w:rPr>
                <w:sz w:val="16"/>
                <w:szCs w:val="16"/>
              </w:rPr>
              <w:t>R5-233824</w:t>
            </w:r>
          </w:p>
        </w:tc>
        <w:tc>
          <w:tcPr>
            <w:tcW w:w="1597" w:type="dxa"/>
          </w:tcPr>
          <w:p w14:paraId="07F5FC52" w14:textId="77777777" w:rsidR="002A160F" w:rsidRDefault="002A160F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02DD91F6" w14:textId="77777777" w:rsidR="002A160F" w:rsidRDefault="002A160F" w:rsidP="00096385">
            <w:r>
              <w:rPr>
                <w:sz w:val="16"/>
                <w:szCs w:val="16"/>
              </w:rPr>
              <w:t>NR_UE_pow_sav_enh_plus_CT-UEConTest</w:t>
            </w:r>
          </w:p>
        </w:tc>
        <w:tc>
          <w:tcPr>
            <w:tcW w:w="2323" w:type="dxa"/>
          </w:tcPr>
          <w:p w14:paraId="09353860" w14:textId="77777777" w:rsidR="002A160F" w:rsidRDefault="002A160F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9C08295" w14:textId="77777777" w:rsidR="002A160F" w:rsidRDefault="002A160F" w:rsidP="00096385">
            <w:pPr>
              <w:rPr>
                <w:sz w:val="16"/>
                <w:szCs w:val="16"/>
              </w:rPr>
            </w:pPr>
          </w:p>
        </w:tc>
      </w:tr>
      <w:tr w:rsidR="002A160F" w14:paraId="0CB7B322" w14:textId="77777777" w:rsidTr="00096385">
        <w:tc>
          <w:tcPr>
            <w:tcW w:w="879" w:type="dxa"/>
          </w:tcPr>
          <w:p w14:paraId="483F6E4D" w14:textId="77777777" w:rsidR="002A160F" w:rsidRDefault="002A160F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477655A" w14:textId="77777777" w:rsidR="002A160F" w:rsidRDefault="002A160F" w:rsidP="00096385">
            <w:r>
              <w:rPr>
                <w:sz w:val="16"/>
                <w:szCs w:val="16"/>
              </w:rPr>
              <w:t>2550</w:t>
            </w:r>
          </w:p>
        </w:tc>
        <w:tc>
          <w:tcPr>
            <w:tcW w:w="517" w:type="dxa"/>
          </w:tcPr>
          <w:p w14:paraId="3377FE52" w14:textId="77777777" w:rsidR="002A160F" w:rsidRDefault="002A160F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64545A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D04BBE4" w14:textId="77777777" w:rsidR="002A160F" w:rsidRDefault="002A160F" w:rsidP="00096385">
            <w:r>
              <w:rPr>
                <w:sz w:val="16"/>
                <w:szCs w:val="16"/>
              </w:rPr>
              <w:t>Update for test case 4.5.1.9 including TT</w:t>
            </w:r>
          </w:p>
        </w:tc>
        <w:tc>
          <w:tcPr>
            <w:tcW w:w="517" w:type="dxa"/>
          </w:tcPr>
          <w:p w14:paraId="29A8E056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B31A29" w14:textId="77777777" w:rsidR="002A160F" w:rsidRDefault="002A160F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7FF6558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BDFC1A1" w14:textId="77777777" w:rsidR="002A160F" w:rsidRDefault="002A160F" w:rsidP="00096385">
            <w:r>
              <w:rPr>
                <w:sz w:val="16"/>
                <w:szCs w:val="16"/>
              </w:rPr>
              <w:t>R5-234650</w:t>
            </w:r>
          </w:p>
        </w:tc>
        <w:tc>
          <w:tcPr>
            <w:tcW w:w="1597" w:type="dxa"/>
          </w:tcPr>
          <w:p w14:paraId="4213FD1A" w14:textId="77777777" w:rsidR="002A160F" w:rsidRDefault="002A160F" w:rsidP="00096385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13E1B074" w14:textId="77777777" w:rsidR="002A160F" w:rsidRDefault="002A160F" w:rsidP="00096385">
            <w:r>
              <w:rPr>
                <w:sz w:val="16"/>
                <w:szCs w:val="16"/>
              </w:rPr>
              <w:t>NR_UE_pow_sav_enh_plus_CT-UEConTest</w:t>
            </w:r>
          </w:p>
        </w:tc>
        <w:tc>
          <w:tcPr>
            <w:tcW w:w="2323" w:type="dxa"/>
          </w:tcPr>
          <w:p w14:paraId="543B1C18" w14:textId="77777777" w:rsidR="002A160F" w:rsidRDefault="002A160F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AB1A945" w14:textId="77777777" w:rsidR="002A160F" w:rsidRDefault="002A160F" w:rsidP="00096385">
            <w:pPr>
              <w:rPr>
                <w:sz w:val="16"/>
                <w:szCs w:val="16"/>
              </w:rPr>
            </w:pPr>
          </w:p>
        </w:tc>
      </w:tr>
      <w:tr w:rsidR="002A160F" w14:paraId="0F3B53FD" w14:textId="77777777" w:rsidTr="00096385">
        <w:tc>
          <w:tcPr>
            <w:tcW w:w="879" w:type="dxa"/>
          </w:tcPr>
          <w:p w14:paraId="7E5FC496" w14:textId="77777777" w:rsidR="002A160F" w:rsidRDefault="002A160F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B05B943" w14:textId="77777777" w:rsidR="002A160F" w:rsidRDefault="002A160F" w:rsidP="00096385">
            <w:r>
              <w:rPr>
                <w:sz w:val="16"/>
                <w:szCs w:val="16"/>
              </w:rPr>
              <w:t>2551</w:t>
            </w:r>
          </w:p>
        </w:tc>
        <w:tc>
          <w:tcPr>
            <w:tcW w:w="517" w:type="dxa"/>
          </w:tcPr>
          <w:p w14:paraId="65A10219" w14:textId="77777777" w:rsidR="002A160F" w:rsidRDefault="002A160F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DA7336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382E1AB" w14:textId="77777777" w:rsidR="002A160F" w:rsidRDefault="002A160F" w:rsidP="00096385">
            <w:r>
              <w:rPr>
                <w:sz w:val="16"/>
                <w:szCs w:val="16"/>
              </w:rPr>
              <w:t>Update for test case 5.5.1.10 including TT</w:t>
            </w:r>
          </w:p>
        </w:tc>
        <w:tc>
          <w:tcPr>
            <w:tcW w:w="517" w:type="dxa"/>
          </w:tcPr>
          <w:p w14:paraId="1F182B20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3B2178" w14:textId="77777777" w:rsidR="002A160F" w:rsidRDefault="002A160F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07FF74C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83EFE72" w14:textId="77777777" w:rsidR="002A160F" w:rsidRDefault="002A160F" w:rsidP="00096385">
            <w:r>
              <w:rPr>
                <w:sz w:val="16"/>
                <w:szCs w:val="16"/>
              </w:rPr>
              <w:t>R5-234652</w:t>
            </w:r>
          </w:p>
        </w:tc>
        <w:tc>
          <w:tcPr>
            <w:tcW w:w="1597" w:type="dxa"/>
          </w:tcPr>
          <w:p w14:paraId="13B41B1B" w14:textId="77777777" w:rsidR="002A160F" w:rsidRDefault="002A160F" w:rsidP="00096385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7F809D6B" w14:textId="77777777" w:rsidR="002A160F" w:rsidRDefault="002A160F" w:rsidP="00096385">
            <w:r>
              <w:rPr>
                <w:sz w:val="16"/>
                <w:szCs w:val="16"/>
              </w:rPr>
              <w:t>NR_UE_pow_sav_enh_plus_CT-UEConTest</w:t>
            </w:r>
          </w:p>
        </w:tc>
        <w:tc>
          <w:tcPr>
            <w:tcW w:w="2323" w:type="dxa"/>
          </w:tcPr>
          <w:p w14:paraId="0423FE12" w14:textId="77777777" w:rsidR="002A160F" w:rsidRDefault="002A160F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D6B71A" w14:textId="77777777" w:rsidR="002A160F" w:rsidRDefault="002A160F" w:rsidP="00096385">
            <w:pPr>
              <w:rPr>
                <w:sz w:val="16"/>
                <w:szCs w:val="16"/>
              </w:rPr>
            </w:pPr>
          </w:p>
        </w:tc>
      </w:tr>
      <w:tr w:rsidR="002A160F" w14:paraId="4BCE4F7F" w14:textId="77777777" w:rsidTr="00096385">
        <w:tc>
          <w:tcPr>
            <w:tcW w:w="879" w:type="dxa"/>
          </w:tcPr>
          <w:p w14:paraId="7211C7FB" w14:textId="77777777" w:rsidR="002A160F" w:rsidRDefault="002A160F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F31D56E" w14:textId="77777777" w:rsidR="002A160F" w:rsidRDefault="002A160F" w:rsidP="00096385">
            <w:r>
              <w:rPr>
                <w:sz w:val="16"/>
                <w:szCs w:val="16"/>
              </w:rPr>
              <w:t>2649</w:t>
            </w:r>
          </w:p>
        </w:tc>
        <w:tc>
          <w:tcPr>
            <w:tcW w:w="517" w:type="dxa"/>
          </w:tcPr>
          <w:p w14:paraId="25D5B082" w14:textId="77777777" w:rsidR="002A160F" w:rsidRDefault="002A160F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1E13303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6EAE05" w14:textId="77777777" w:rsidR="002A160F" w:rsidRDefault="002A160F" w:rsidP="00096385">
            <w:r>
              <w:rPr>
                <w:sz w:val="16"/>
                <w:szCs w:val="16"/>
              </w:rPr>
              <w:t>Introduction of 5.5.5.9 power saving enhancement test case</w:t>
            </w:r>
          </w:p>
        </w:tc>
        <w:tc>
          <w:tcPr>
            <w:tcW w:w="517" w:type="dxa"/>
          </w:tcPr>
          <w:p w14:paraId="3C16A492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B45C11" w14:textId="77777777" w:rsidR="002A160F" w:rsidRDefault="002A160F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13CC8A6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3EA654A" w14:textId="77777777" w:rsidR="002A160F" w:rsidRDefault="002A160F" w:rsidP="00096385">
            <w:r>
              <w:rPr>
                <w:sz w:val="16"/>
                <w:szCs w:val="16"/>
              </w:rPr>
              <w:t>R5-235733</w:t>
            </w:r>
          </w:p>
        </w:tc>
        <w:tc>
          <w:tcPr>
            <w:tcW w:w="1597" w:type="dxa"/>
          </w:tcPr>
          <w:p w14:paraId="023CB1B0" w14:textId="77777777" w:rsidR="002A160F" w:rsidRDefault="002A160F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6D794C54" w14:textId="77777777" w:rsidR="002A160F" w:rsidRDefault="002A160F" w:rsidP="00096385">
            <w:r>
              <w:rPr>
                <w:sz w:val="16"/>
                <w:szCs w:val="16"/>
              </w:rPr>
              <w:t>NR_UE_pow_sav_enh_plus_CT-UEConTest</w:t>
            </w:r>
          </w:p>
        </w:tc>
        <w:tc>
          <w:tcPr>
            <w:tcW w:w="2323" w:type="dxa"/>
          </w:tcPr>
          <w:p w14:paraId="617236D7" w14:textId="77777777" w:rsidR="002A160F" w:rsidRDefault="002A160F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AEBE7A" w14:textId="77777777" w:rsidR="002A160F" w:rsidRDefault="002A160F" w:rsidP="00096385">
            <w:pPr>
              <w:rPr>
                <w:sz w:val="16"/>
                <w:szCs w:val="16"/>
              </w:rPr>
            </w:pPr>
          </w:p>
        </w:tc>
      </w:tr>
      <w:tr w:rsidR="002A160F" w14:paraId="1A8E86F7" w14:textId="77777777" w:rsidTr="00096385">
        <w:tc>
          <w:tcPr>
            <w:tcW w:w="879" w:type="dxa"/>
          </w:tcPr>
          <w:p w14:paraId="44CC9AAC" w14:textId="77777777" w:rsidR="002A160F" w:rsidRDefault="002A160F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85682A9" w14:textId="77777777" w:rsidR="002A160F" w:rsidRDefault="002A160F" w:rsidP="00096385">
            <w:r>
              <w:rPr>
                <w:sz w:val="16"/>
                <w:szCs w:val="16"/>
              </w:rPr>
              <w:t>2650</w:t>
            </w:r>
          </w:p>
        </w:tc>
        <w:tc>
          <w:tcPr>
            <w:tcW w:w="517" w:type="dxa"/>
          </w:tcPr>
          <w:p w14:paraId="29DF86DB" w14:textId="77777777" w:rsidR="002A160F" w:rsidRDefault="002A160F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F4543F7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F4D54B7" w14:textId="77777777" w:rsidR="002A160F" w:rsidRDefault="002A160F" w:rsidP="00096385">
            <w:r>
              <w:rPr>
                <w:sz w:val="16"/>
                <w:szCs w:val="16"/>
              </w:rPr>
              <w:t>Update on 6.5.1.9</w:t>
            </w:r>
          </w:p>
        </w:tc>
        <w:tc>
          <w:tcPr>
            <w:tcW w:w="517" w:type="dxa"/>
          </w:tcPr>
          <w:p w14:paraId="74B7BF3A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30109A" w14:textId="77777777" w:rsidR="002A160F" w:rsidRDefault="002A160F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6F9B996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551A0EF" w14:textId="77777777" w:rsidR="002A160F" w:rsidRDefault="002A160F" w:rsidP="00096385">
            <w:r>
              <w:rPr>
                <w:sz w:val="16"/>
                <w:szCs w:val="16"/>
              </w:rPr>
              <w:t>R5-235734</w:t>
            </w:r>
          </w:p>
        </w:tc>
        <w:tc>
          <w:tcPr>
            <w:tcW w:w="1597" w:type="dxa"/>
          </w:tcPr>
          <w:p w14:paraId="0797CAF7" w14:textId="77777777" w:rsidR="002A160F" w:rsidRDefault="002A160F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65522CE9" w14:textId="77777777" w:rsidR="002A160F" w:rsidRDefault="002A160F" w:rsidP="00096385">
            <w:r>
              <w:rPr>
                <w:sz w:val="16"/>
                <w:szCs w:val="16"/>
              </w:rPr>
              <w:t>NR_UE_pow_sav_enh_plus_CT-UEConTest</w:t>
            </w:r>
          </w:p>
        </w:tc>
        <w:tc>
          <w:tcPr>
            <w:tcW w:w="2323" w:type="dxa"/>
          </w:tcPr>
          <w:p w14:paraId="1C91D5EA" w14:textId="77777777" w:rsidR="002A160F" w:rsidRDefault="002A160F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C841BC" w14:textId="77777777" w:rsidR="002A160F" w:rsidRDefault="002A160F" w:rsidP="00096385">
            <w:pPr>
              <w:rPr>
                <w:sz w:val="16"/>
                <w:szCs w:val="16"/>
              </w:rPr>
            </w:pPr>
          </w:p>
        </w:tc>
      </w:tr>
      <w:tr w:rsidR="002A160F" w14:paraId="7B5087BE" w14:textId="77777777" w:rsidTr="00096385">
        <w:tc>
          <w:tcPr>
            <w:tcW w:w="879" w:type="dxa"/>
          </w:tcPr>
          <w:p w14:paraId="68DC7803" w14:textId="77777777" w:rsidR="002A160F" w:rsidRDefault="002A160F" w:rsidP="00096385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6CF4F376" w14:textId="77777777" w:rsidR="002A160F" w:rsidRDefault="002A160F" w:rsidP="00096385">
            <w:r>
              <w:rPr>
                <w:sz w:val="16"/>
                <w:szCs w:val="16"/>
              </w:rPr>
              <w:t>0567</w:t>
            </w:r>
          </w:p>
        </w:tc>
        <w:tc>
          <w:tcPr>
            <w:tcW w:w="517" w:type="dxa"/>
          </w:tcPr>
          <w:p w14:paraId="0C2CF70C" w14:textId="77777777" w:rsidR="002A160F" w:rsidRDefault="002A160F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0E4088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1CE6B96" w14:textId="77777777" w:rsidR="002A160F" w:rsidRDefault="002A160F" w:rsidP="00096385">
            <w:r>
              <w:rPr>
                <w:sz w:val="16"/>
                <w:szCs w:val="16"/>
              </w:rPr>
              <w:t>Addition of TT analysis for test case 5.5.1.10</w:t>
            </w:r>
          </w:p>
        </w:tc>
        <w:tc>
          <w:tcPr>
            <w:tcW w:w="517" w:type="dxa"/>
          </w:tcPr>
          <w:p w14:paraId="07022C97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756130" w14:textId="77777777" w:rsidR="002A160F" w:rsidRDefault="002A160F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271E6174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38D7216" w14:textId="77777777" w:rsidR="002A160F" w:rsidRDefault="002A160F" w:rsidP="00096385">
            <w:r>
              <w:rPr>
                <w:sz w:val="16"/>
                <w:szCs w:val="16"/>
              </w:rPr>
              <w:t>R5-234651</w:t>
            </w:r>
          </w:p>
        </w:tc>
        <w:tc>
          <w:tcPr>
            <w:tcW w:w="1597" w:type="dxa"/>
          </w:tcPr>
          <w:p w14:paraId="745E92C0" w14:textId="77777777" w:rsidR="002A160F" w:rsidRDefault="002A160F" w:rsidP="00096385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6B30CB01" w14:textId="77777777" w:rsidR="002A160F" w:rsidRDefault="002A160F" w:rsidP="00096385">
            <w:r>
              <w:rPr>
                <w:sz w:val="16"/>
                <w:szCs w:val="16"/>
              </w:rPr>
              <w:t>NR_UE_pow_sav_enh_plus_CT-UEConTest</w:t>
            </w:r>
          </w:p>
        </w:tc>
        <w:tc>
          <w:tcPr>
            <w:tcW w:w="2323" w:type="dxa"/>
          </w:tcPr>
          <w:p w14:paraId="49E8DDEC" w14:textId="77777777" w:rsidR="002A160F" w:rsidRDefault="002A160F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968A9E" w14:textId="77777777" w:rsidR="002A160F" w:rsidRDefault="002A160F" w:rsidP="00096385">
            <w:pPr>
              <w:rPr>
                <w:sz w:val="16"/>
                <w:szCs w:val="16"/>
              </w:rPr>
            </w:pPr>
          </w:p>
        </w:tc>
      </w:tr>
      <w:tr w:rsidR="002A160F" w14:paraId="12A7818E" w14:textId="77777777" w:rsidTr="00096385">
        <w:tc>
          <w:tcPr>
            <w:tcW w:w="879" w:type="dxa"/>
          </w:tcPr>
          <w:p w14:paraId="5B7474A4" w14:textId="77777777" w:rsidR="002A160F" w:rsidRDefault="002A160F" w:rsidP="00096385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1DAB91B8" w14:textId="77777777" w:rsidR="002A160F" w:rsidRDefault="002A160F" w:rsidP="00096385">
            <w:r>
              <w:rPr>
                <w:sz w:val="16"/>
                <w:szCs w:val="16"/>
              </w:rPr>
              <w:t>0587</w:t>
            </w:r>
          </w:p>
        </w:tc>
        <w:tc>
          <w:tcPr>
            <w:tcW w:w="517" w:type="dxa"/>
          </w:tcPr>
          <w:p w14:paraId="5A020706" w14:textId="77777777" w:rsidR="002A160F" w:rsidRDefault="002A160F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D46073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84EB80" w14:textId="77777777" w:rsidR="002A160F" w:rsidRDefault="002A160F" w:rsidP="00096385">
            <w:r>
              <w:rPr>
                <w:sz w:val="16"/>
                <w:szCs w:val="16"/>
              </w:rPr>
              <w:t>TT analysis for FR1 Power saving Enh test cases 4.5.1.9 and 6.5.1.9</w:t>
            </w:r>
          </w:p>
        </w:tc>
        <w:tc>
          <w:tcPr>
            <w:tcW w:w="517" w:type="dxa"/>
          </w:tcPr>
          <w:p w14:paraId="664B7187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4F34B0" w14:textId="77777777" w:rsidR="002A160F" w:rsidRDefault="002A160F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34A52C50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FA1D3F3" w14:textId="77777777" w:rsidR="002A160F" w:rsidRDefault="002A160F" w:rsidP="00096385">
            <w:r>
              <w:rPr>
                <w:sz w:val="16"/>
                <w:szCs w:val="16"/>
              </w:rPr>
              <w:t>R5-235103</w:t>
            </w:r>
          </w:p>
        </w:tc>
        <w:tc>
          <w:tcPr>
            <w:tcW w:w="1597" w:type="dxa"/>
          </w:tcPr>
          <w:p w14:paraId="3E4CF7C8" w14:textId="77777777" w:rsidR="002A160F" w:rsidRDefault="002A160F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29CA79B7" w14:textId="77777777" w:rsidR="002A160F" w:rsidRDefault="002A160F" w:rsidP="00096385">
            <w:r>
              <w:rPr>
                <w:sz w:val="16"/>
                <w:szCs w:val="16"/>
              </w:rPr>
              <w:t>NR_UE_pow_sav_enh_plus_CT-UEConTest</w:t>
            </w:r>
          </w:p>
        </w:tc>
        <w:tc>
          <w:tcPr>
            <w:tcW w:w="2323" w:type="dxa"/>
          </w:tcPr>
          <w:p w14:paraId="57AC34F3" w14:textId="77777777" w:rsidR="002A160F" w:rsidRDefault="002A160F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4783575" w14:textId="77777777" w:rsidR="002A160F" w:rsidRDefault="002A160F" w:rsidP="00096385">
            <w:pPr>
              <w:rPr>
                <w:sz w:val="16"/>
                <w:szCs w:val="16"/>
              </w:rPr>
            </w:pPr>
          </w:p>
        </w:tc>
      </w:tr>
      <w:tr w:rsidR="002A160F" w14:paraId="1FFC58E2" w14:textId="77777777" w:rsidTr="00096385">
        <w:tc>
          <w:tcPr>
            <w:tcW w:w="879" w:type="dxa"/>
          </w:tcPr>
          <w:p w14:paraId="3F21D2F8" w14:textId="77777777" w:rsidR="002A160F" w:rsidRDefault="002A160F" w:rsidP="00096385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0FA73848" w14:textId="77777777" w:rsidR="002A160F" w:rsidRDefault="002A160F" w:rsidP="00096385">
            <w:r>
              <w:rPr>
                <w:sz w:val="16"/>
                <w:szCs w:val="16"/>
              </w:rPr>
              <w:t>0588</w:t>
            </w:r>
          </w:p>
        </w:tc>
        <w:tc>
          <w:tcPr>
            <w:tcW w:w="517" w:type="dxa"/>
          </w:tcPr>
          <w:p w14:paraId="1D26E0E0" w14:textId="77777777" w:rsidR="002A160F" w:rsidRDefault="002A160F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8DA61F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02AEEAC" w14:textId="77777777" w:rsidR="002A160F" w:rsidRDefault="002A160F" w:rsidP="00096385">
            <w:r>
              <w:rPr>
                <w:sz w:val="16"/>
                <w:szCs w:val="16"/>
              </w:rPr>
              <w:t>TT analysis for FR2 Power saving Enh test case 5.5.5.9</w:t>
            </w:r>
          </w:p>
        </w:tc>
        <w:tc>
          <w:tcPr>
            <w:tcW w:w="517" w:type="dxa"/>
          </w:tcPr>
          <w:p w14:paraId="5A12F641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7DF72D" w14:textId="77777777" w:rsidR="002A160F" w:rsidRDefault="002A160F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F8051D7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8D06C70" w14:textId="77777777" w:rsidR="002A160F" w:rsidRDefault="002A160F" w:rsidP="00096385">
            <w:r>
              <w:rPr>
                <w:sz w:val="16"/>
                <w:szCs w:val="16"/>
              </w:rPr>
              <w:t>R5-235104</w:t>
            </w:r>
          </w:p>
        </w:tc>
        <w:tc>
          <w:tcPr>
            <w:tcW w:w="1597" w:type="dxa"/>
          </w:tcPr>
          <w:p w14:paraId="7EDCDB87" w14:textId="77777777" w:rsidR="002A160F" w:rsidRDefault="002A160F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79DEB7E2" w14:textId="77777777" w:rsidR="002A160F" w:rsidRDefault="002A160F" w:rsidP="00096385">
            <w:r>
              <w:rPr>
                <w:sz w:val="16"/>
                <w:szCs w:val="16"/>
              </w:rPr>
              <w:t>NR_UE_pow_sav_enh_plus_CT-UEConTest</w:t>
            </w:r>
          </w:p>
        </w:tc>
        <w:tc>
          <w:tcPr>
            <w:tcW w:w="2323" w:type="dxa"/>
          </w:tcPr>
          <w:p w14:paraId="70416464" w14:textId="77777777" w:rsidR="002A160F" w:rsidRDefault="002A160F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7B543F2" w14:textId="77777777" w:rsidR="002A160F" w:rsidRDefault="002A160F" w:rsidP="00096385">
            <w:pPr>
              <w:rPr>
                <w:sz w:val="16"/>
                <w:szCs w:val="16"/>
              </w:rPr>
            </w:pPr>
          </w:p>
        </w:tc>
      </w:tr>
    </w:tbl>
    <w:p w14:paraId="2EEA91E5" w14:textId="77777777" w:rsidR="002A160F" w:rsidRDefault="002A160F" w:rsidP="002A160F"/>
    <w:p w14:paraId="77EBD614" w14:textId="77777777" w:rsidR="002A160F" w:rsidRDefault="002A160F" w:rsidP="002A160F"/>
    <w:p w14:paraId="32E75B57" w14:textId="77777777" w:rsidR="002A160F" w:rsidRPr="00917427" w:rsidRDefault="002A160F" w:rsidP="002A160F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RP-231672</w:t>
      </w:r>
      <w:r>
        <w:rPr>
          <w:b/>
          <w:i/>
          <w:noProof/>
          <w:sz w:val="28"/>
        </w:rPr>
        <w:fldChar w:fldCharType="end"/>
      </w:r>
    </w:p>
    <w:p w14:paraId="70A7E2B5" w14:textId="77777777" w:rsidR="002A160F" w:rsidRPr="00784730" w:rsidRDefault="002A160F" w:rsidP="002A160F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73B12C3E" w14:textId="77777777" w:rsidR="002A160F" w:rsidRPr="00050554" w:rsidRDefault="002A160F" w:rsidP="002A160F">
      <w:pPr>
        <w:rPr>
          <w:rFonts w:ascii="Arial" w:hAnsi="Arial" w:cs="Arial"/>
          <w:b/>
          <w:bCs/>
          <w:lang w:val="en-US"/>
        </w:rPr>
      </w:pPr>
    </w:p>
    <w:p w14:paraId="6EFB3557" w14:textId="77777777" w:rsidR="002A160F" w:rsidRDefault="002A160F" w:rsidP="002A160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363A3D52" w14:textId="77777777" w:rsidR="002A160F" w:rsidRPr="00E145B1" w:rsidRDefault="002A160F" w:rsidP="002A160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NR QoE management and optimizations for diverse services (NR_QoE-UEConTest)</w:t>
      </w:r>
      <w:r>
        <w:rPr>
          <w:rFonts w:ascii="Arial" w:hAnsi="Arial" w:cs="Arial"/>
          <w:b/>
          <w:bCs/>
        </w:rPr>
        <w:fldChar w:fldCharType="end"/>
      </w:r>
    </w:p>
    <w:p w14:paraId="734F5039" w14:textId="77777777" w:rsidR="002A160F" w:rsidRDefault="002A160F" w:rsidP="002A160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13.3.30</w:t>
      </w:r>
      <w:r>
        <w:rPr>
          <w:rFonts w:ascii="Arial" w:hAnsi="Arial" w:cs="Arial"/>
          <w:b/>
          <w:bCs/>
        </w:rPr>
        <w:fldChar w:fldCharType="end"/>
      </w:r>
    </w:p>
    <w:p w14:paraId="44C587F4" w14:textId="77777777" w:rsidR="002A160F" w:rsidRDefault="002A160F" w:rsidP="002A160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8FD6F2F" w14:textId="77777777" w:rsidR="002A160F" w:rsidRDefault="002A160F" w:rsidP="002A160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D9F4C38" w14:textId="77777777" w:rsidR="002A160F" w:rsidRPr="004E535C" w:rsidRDefault="002A160F" w:rsidP="002A160F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A160F" w:rsidRPr="004E535C" w14:paraId="7C02D6E2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33BDAA2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A3F4DF8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99F0A1F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55417BD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61F6449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D5707F4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ED907C4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70BA1E0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44DE6A4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B95FA5E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3B2CB5A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D30286B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B8B59DB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A160F" w14:paraId="592A355F" w14:textId="77777777" w:rsidTr="00096385">
        <w:tc>
          <w:tcPr>
            <w:tcW w:w="879" w:type="dxa"/>
          </w:tcPr>
          <w:p w14:paraId="13FAA260" w14:textId="77777777" w:rsidR="002A160F" w:rsidRDefault="002A160F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11340389" w14:textId="77777777" w:rsidR="002A160F" w:rsidRDefault="002A160F" w:rsidP="00096385">
            <w:r>
              <w:rPr>
                <w:sz w:val="16"/>
                <w:szCs w:val="16"/>
              </w:rPr>
              <w:t>2838</w:t>
            </w:r>
          </w:p>
        </w:tc>
        <w:tc>
          <w:tcPr>
            <w:tcW w:w="517" w:type="dxa"/>
          </w:tcPr>
          <w:p w14:paraId="13785D43" w14:textId="77777777" w:rsidR="002A160F" w:rsidRDefault="002A160F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9E998D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757144" w14:textId="77777777" w:rsidR="002A160F" w:rsidRDefault="002A160F" w:rsidP="00096385">
            <w:r>
              <w:rPr>
                <w:sz w:val="16"/>
                <w:szCs w:val="16"/>
              </w:rPr>
              <w:t>Update IE LogicalChannelConfig</w:t>
            </w:r>
          </w:p>
        </w:tc>
        <w:tc>
          <w:tcPr>
            <w:tcW w:w="517" w:type="dxa"/>
          </w:tcPr>
          <w:p w14:paraId="5A871CA3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627861" w14:textId="77777777" w:rsidR="002A160F" w:rsidRDefault="002A160F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8B0C894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10B971A" w14:textId="77777777" w:rsidR="002A160F" w:rsidRDefault="002A160F" w:rsidP="00096385">
            <w:r>
              <w:rPr>
                <w:sz w:val="16"/>
                <w:szCs w:val="16"/>
              </w:rPr>
              <w:t>R5-234303</w:t>
            </w:r>
          </w:p>
        </w:tc>
        <w:tc>
          <w:tcPr>
            <w:tcW w:w="1597" w:type="dxa"/>
          </w:tcPr>
          <w:p w14:paraId="64B0A945" w14:textId="77777777" w:rsidR="002A160F" w:rsidRDefault="002A160F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85A9A66" w14:textId="77777777" w:rsidR="002A160F" w:rsidRDefault="002A160F" w:rsidP="00096385">
            <w:r>
              <w:rPr>
                <w:sz w:val="16"/>
                <w:szCs w:val="16"/>
              </w:rPr>
              <w:t>NR_QoE-UEConTest</w:t>
            </w:r>
          </w:p>
        </w:tc>
        <w:tc>
          <w:tcPr>
            <w:tcW w:w="2323" w:type="dxa"/>
          </w:tcPr>
          <w:p w14:paraId="76E22F31" w14:textId="77777777" w:rsidR="002A160F" w:rsidRDefault="002A160F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E395978" w14:textId="77777777" w:rsidR="002A160F" w:rsidRDefault="002A160F" w:rsidP="00096385">
            <w:pPr>
              <w:rPr>
                <w:sz w:val="16"/>
                <w:szCs w:val="16"/>
              </w:rPr>
            </w:pPr>
          </w:p>
        </w:tc>
      </w:tr>
      <w:tr w:rsidR="002A160F" w14:paraId="070771E3" w14:textId="77777777" w:rsidTr="00096385">
        <w:tc>
          <w:tcPr>
            <w:tcW w:w="879" w:type="dxa"/>
          </w:tcPr>
          <w:p w14:paraId="434E631D" w14:textId="77777777" w:rsidR="002A160F" w:rsidRDefault="002A160F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13D3510" w14:textId="77777777" w:rsidR="002A160F" w:rsidRDefault="002A160F" w:rsidP="00096385">
            <w:r>
              <w:rPr>
                <w:sz w:val="16"/>
                <w:szCs w:val="16"/>
              </w:rPr>
              <w:t>2839</w:t>
            </w:r>
          </w:p>
        </w:tc>
        <w:tc>
          <w:tcPr>
            <w:tcW w:w="517" w:type="dxa"/>
          </w:tcPr>
          <w:p w14:paraId="14298560" w14:textId="77777777" w:rsidR="002A160F" w:rsidRDefault="002A160F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7EE7032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52EA1C" w14:textId="77777777" w:rsidR="002A160F" w:rsidRDefault="002A160F" w:rsidP="00096385">
            <w:r>
              <w:rPr>
                <w:sz w:val="16"/>
                <w:szCs w:val="16"/>
              </w:rPr>
              <w:t>Update IE LogicalChannelIdentity</w:t>
            </w:r>
          </w:p>
        </w:tc>
        <w:tc>
          <w:tcPr>
            <w:tcW w:w="517" w:type="dxa"/>
          </w:tcPr>
          <w:p w14:paraId="54EBF3A3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EE8848" w14:textId="77777777" w:rsidR="002A160F" w:rsidRDefault="002A160F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BEF2AB8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146925D" w14:textId="77777777" w:rsidR="002A160F" w:rsidRDefault="002A160F" w:rsidP="00096385">
            <w:r>
              <w:rPr>
                <w:sz w:val="16"/>
                <w:szCs w:val="16"/>
              </w:rPr>
              <w:t>R5-235376</w:t>
            </w:r>
          </w:p>
        </w:tc>
        <w:tc>
          <w:tcPr>
            <w:tcW w:w="1597" w:type="dxa"/>
          </w:tcPr>
          <w:p w14:paraId="5B69B221" w14:textId="77777777" w:rsidR="002A160F" w:rsidRDefault="002A160F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0E38C9C" w14:textId="77777777" w:rsidR="002A160F" w:rsidRDefault="002A160F" w:rsidP="00096385">
            <w:r>
              <w:rPr>
                <w:sz w:val="16"/>
                <w:szCs w:val="16"/>
              </w:rPr>
              <w:t>NR_QoE-UEConTest</w:t>
            </w:r>
          </w:p>
        </w:tc>
        <w:tc>
          <w:tcPr>
            <w:tcW w:w="2323" w:type="dxa"/>
          </w:tcPr>
          <w:p w14:paraId="3495F060" w14:textId="77777777" w:rsidR="002A160F" w:rsidRDefault="002A160F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335316" w14:textId="77777777" w:rsidR="002A160F" w:rsidRDefault="002A160F" w:rsidP="00096385">
            <w:pPr>
              <w:rPr>
                <w:sz w:val="16"/>
                <w:szCs w:val="16"/>
              </w:rPr>
            </w:pPr>
          </w:p>
        </w:tc>
      </w:tr>
      <w:tr w:rsidR="002A160F" w14:paraId="5D24E925" w14:textId="77777777" w:rsidTr="00096385">
        <w:tc>
          <w:tcPr>
            <w:tcW w:w="879" w:type="dxa"/>
          </w:tcPr>
          <w:p w14:paraId="43A8C923" w14:textId="77777777" w:rsidR="002A160F" w:rsidRDefault="002A160F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D391BFB" w14:textId="77777777" w:rsidR="002A160F" w:rsidRDefault="002A160F" w:rsidP="00096385">
            <w:r>
              <w:rPr>
                <w:sz w:val="16"/>
                <w:szCs w:val="16"/>
              </w:rPr>
              <w:t>2840</w:t>
            </w:r>
          </w:p>
        </w:tc>
        <w:tc>
          <w:tcPr>
            <w:tcW w:w="517" w:type="dxa"/>
          </w:tcPr>
          <w:p w14:paraId="52F344F9" w14:textId="77777777" w:rsidR="002A160F" w:rsidRDefault="002A160F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A9E7A9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292B1D" w14:textId="77777777" w:rsidR="002A160F" w:rsidRDefault="002A160F" w:rsidP="00096385">
            <w:r>
              <w:rPr>
                <w:sz w:val="16"/>
                <w:szCs w:val="16"/>
              </w:rPr>
              <w:t>Update IE RadioBearerConfig</w:t>
            </w:r>
          </w:p>
        </w:tc>
        <w:tc>
          <w:tcPr>
            <w:tcW w:w="517" w:type="dxa"/>
          </w:tcPr>
          <w:p w14:paraId="5467E6E1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111C6E" w14:textId="77777777" w:rsidR="002A160F" w:rsidRDefault="002A160F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87C87DE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C753CAB" w14:textId="77777777" w:rsidR="002A160F" w:rsidRDefault="002A160F" w:rsidP="00096385">
            <w:r>
              <w:rPr>
                <w:sz w:val="16"/>
                <w:szCs w:val="16"/>
              </w:rPr>
              <w:t>R5-234305</w:t>
            </w:r>
          </w:p>
        </w:tc>
        <w:tc>
          <w:tcPr>
            <w:tcW w:w="1597" w:type="dxa"/>
          </w:tcPr>
          <w:p w14:paraId="18A5510D" w14:textId="77777777" w:rsidR="002A160F" w:rsidRDefault="002A160F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9232CE7" w14:textId="77777777" w:rsidR="002A160F" w:rsidRDefault="002A160F" w:rsidP="00096385">
            <w:r>
              <w:rPr>
                <w:sz w:val="16"/>
                <w:szCs w:val="16"/>
              </w:rPr>
              <w:t>NR_QoE-UEConTest</w:t>
            </w:r>
          </w:p>
        </w:tc>
        <w:tc>
          <w:tcPr>
            <w:tcW w:w="2323" w:type="dxa"/>
          </w:tcPr>
          <w:p w14:paraId="757E50D6" w14:textId="77777777" w:rsidR="002A160F" w:rsidRDefault="002A160F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F0276B" w14:textId="77777777" w:rsidR="002A160F" w:rsidRDefault="002A160F" w:rsidP="00096385">
            <w:pPr>
              <w:rPr>
                <w:sz w:val="16"/>
                <w:szCs w:val="16"/>
              </w:rPr>
            </w:pPr>
          </w:p>
        </w:tc>
      </w:tr>
      <w:tr w:rsidR="002A160F" w14:paraId="6FFDA023" w14:textId="77777777" w:rsidTr="00096385">
        <w:tc>
          <w:tcPr>
            <w:tcW w:w="879" w:type="dxa"/>
          </w:tcPr>
          <w:p w14:paraId="6C110FE6" w14:textId="77777777" w:rsidR="002A160F" w:rsidRDefault="002A160F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659BD420" w14:textId="77777777" w:rsidR="002A160F" w:rsidRDefault="002A160F" w:rsidP="00096385">
            <w:r>
              <w:rPr>
                <w:sz w:val="16"/>
                <w:szCs w:val="16"/>
              </w:rPr>
              <w:t>2841</w:t>
            </w:r>
          </w:p>
        </w:tc>
        <w:tc>
          <w:tcPr>
            <w:tcW w:w="517" w:type="dxa"/>
          </w:tcPr>
          <w:p w14:paraId="2625CD48" w14:textId="77777777" w:rsidR="002A160F" w:rsidRDefault="002A160F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410E16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1C62E0B" w14:textId="77777777" w:rsidR="002A160F" w:rsidRDefault="002A160F" w:rsidP="00096385">
            <w:r>
              <w:rPr>
                <w:sz w:val="16"/>
                <w:szCs w:val="16"/>
              </w:rPr>
              <w:t>Update IE RLC-BearerConfig</w:t>
            </w:r>
          </w:p>
        </w:tc>
        <w:tc>
          <w:tcPr>
            <w:tcW w:w="517" w:type="dxa"/>
          </w:tcPr>
          <w:p w14:paraId="6AE143D8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F4AC3B" w14:textId="77777777" w:rsidR="002A160F" w:rsidRDefault="002A160F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B802986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EC5EE92" w14:textId="77777777" w:rsidR="002A160F" w:rsidRDefault="002A160F" w:rsidP="00096385">
            <w:r>
              <w:rPr>
                <w:sz w:val="16"/>
                <w:szCs w:val="16"/>
              </w:rPr>
              <w:t>R5-234306</w:t>
            </w:r>
          </w:p>
        </w:tc>
        <w:tc>
          <w:tcPr>
            <w:tcW w:w="1597" w:type="dxa"/>
          </w:tcPr>
          <w:p w14:paraId="7A5E184C" w14:textId="77777777" w:rsidR="002A160F" w:rsidRDefault="002A160F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6D723D5" w14:textId="77777777" w:rsidR="002A160F" w:rsidRDefault="002A160F" w:rsidP="00096385">
            <w:r>
              <w:rPr>
                <w:sz w:val="16"/>
                <w:szCs w:val="16"/>
              </w:rPr>
              <w:t>NR_QoE-UEConTest</w:t>
            </w:r>
          </w:p>
        </w:tc>
        <w:tc>
          <w:tcPr>
            <w:tcW w:w="2323" w:type="dxa"/>
          </w:tcPr>
          <w:p w14:paraId="06865E8D" w14:textId="77777777" w:rsidR="002A160F" w:rsidRDefault="002A160F" w:rsidP="00096385"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 w14:paraId="6BE5F53A" w14:textId="77777777" w:rsidR="002A160F" w:rsidRDefault="002A160F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A160F" w14:paraId="5F5A185A" w14:textId="77777777" w:rsidTr="00096385">
        <w:tc>
          <w:tcPr>
            <w:tcW w:w="879" w:type="dxa"/>
          </w:tcPr>
          <w:p w14:paraId="6FF55879" w14:textId="77777777" w:rsidR="002A160F" w:rsidRDefault="002A160F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24FFA3E" w14:textId="77777777" w:rsidR="002A160F" w:rsidRDefault="002A160F" w:rsidP="00096385">
            <w:r>
              <w:rPr>
                <w:sz w:val="16"/>
                <w:szCs w:val="16"/>
              </w:rPr>
              <w:t>2842</w:t>
            </w:r>
          </w:p>
        </w:tc>
        <w:tc>
          <w:tcPr>
            <w:tcW w:w="517" w:type="dxa"/>
          </w:tcPr>
          <w:p w14:paraId="413FDFBC" w14:textId="77777777" w:rsidR="002A160F" w:rsidRDefault="002A160F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770683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341B9EA" w14:textId="77777777" w:rsidR="002A160F" w:rsidRDefault="002A160F" w:rsidP="00096385">
            <w:r>
              <w:rPr>
                <w:sz w:val="16"/>
                <w:szCs w:val="16"/>
              </w:rPr>
              <w:t>Update IE RLC-Config</w:t>
            </w:r>
          </w:p>
        </w:tc>
        <w:tc>
          <w:tcPr>
            <w:tcW w:w="517" w:type="dxa"/>
          </w:tcPr>
          <w:p w14:paraId="1B86162F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0DCA31" w14:textId="77777777" w:rsidR="002A160F" w:rsidRDefault="002A160F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612675B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B13F8AE" w14:textId="77777777" w:rsidR="002A160F" w:rsidRDefault="002A160F" w:rsidP="00096385">
            <w:r>
              <w:rPr>
                <w:sz w:val="16"/>
                <w:szCs w:val="16"/>
              </w:rPr>
              <w:t>R5-234307</w:t>
            </w:r>
          </w:p>
        </w:tc>
        <w:tc>
          <w:tcPr>
            <w:tcW w:w="1597" w:type="dxa"/>
          </w:tcPr>
          <w:p w14:paraId="78382E42" w14:textId="77777777" w:rsidR="002A160F" w:rsidRDefault="002A160F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E538E58" w14:textId="77777777" w:rsidR="002A160F" w:rsidRDefault="002A160F" w:rsidP="00096385">
            <w:r>
              <w:rPr>
                <w:sz w:val="16"/>
                <w:szCs w:val="16"/>
              </w:rPr>
              <w:t>NR_QoE-UEConTest</w:t>
            </w:r>
          </w:p>
        </w:tc>
        <w:tc>
          <w:tcPr>
            <w:tcW w:w="2323" w:type="dxa"/>
          </w:tcPr>
          <w:p w14:paraId="06887CE5" w14:textId="77777777" w:rsidR="002A160F" w:rsidRDefault="002A160F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2C1623" w14:textId="77777777" w:rsidR="002A160F" w:rsidRDefault="002A160F" w:rsidP="00096385">
            <w:pPr>
              <w:rPr>
                <w:sz w:val="16"/>
                <w:szCs w:val="16"/>
              </w:rPr>
            </w:pPr>
          </w:p>
        </w:tc>
      </w:tr>
      <w:tr w:rsidR="002A160F" w14:paraId="5C1A681C" w14:textId="77777777" w:rsidTr="00096385">
        <w:tc>
          <w:tcPr>
            <w:tcW w:w="879" w:type="dxa"/>
          </w:tcPr>
          <w:p w14:paraId="1E651428" w14:textId="77777777" w:rsidR="002A160F" w:rsidRDefault="002A160F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6C305BE" w14:textId="77777777" w:rsidR="002A160F" w:rsidRDefault="002A160F" w:rsidP="00096385">
            <w:r>
              <w:rPr>
                <w:sz w:val="16"/>
                <w:szCs w:val="16"/>
              </w:rPr>
              <w:t>2843</w:t>
            </w:r>
          </w:p>
        </w:tc>
        <w:tc>
          <w:tcPr>
            <w:tcW w:w="517" w:type="dxa"/>
          </w:tcPr>
          <w:p w14:paraId="22C0213E" w14:textId="77777777" w:rsidR="002A160F" w:rsidRDefault="002A160F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C80B7C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86D6438" w14:textId="77777777" w:rsidR="002A160F" w:rsidRDefault="002A160F" w:rsidP="00096385">
            <w:r>
              <w:rPr>
                <w:sz w:val="16"/>
                <w:szCs w:val="16"/>
              </w:rPr>
              <w:t>Update IE SRB-Identity</w:t>
            </w:r>
          </w:p>
        </w:tc>
        <w:tc>
          <w:tcPr>
            <w:tcW w:w="517" w:type="dxa"/>
          </w:tcPr>
          <w:p w14:paraId="17AA9FD3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C20F4A" w14:textId="77777777" w:rsidR="002A160F" w:rsidRDefault="002A160F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AD12EC0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5FB3D51" w14:textId="77777777" w:rsidR="002A160F" w:rsidRDefault="002A160F" w:rsidP="00096385">
            <w:r>
              <w:rPr>
                <w:sz w:val="16"/>
                <w:szCs w:val="16"/>
              </w:rPr>
              <w:t>R5-234308</w:t>
            </w:r>
          </w:p>
        </w:tc>
        <w:tc>
          <w:tcPr>
            <w:tcW w:w="1597" w:type="dxa"/>
          </w:tcPr>
          <w:p w14:paraId="126BFD6F" w14:textId="77777777" w:rsidR="002A160F" w:rsidRDefault="002A160F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3E636DB" w14:textId="77777777" w:rsidR="002A160F" w:rsidRDefault="002A160F" w:rsidP="00096385">
            <w:r>
              <w:rPr>
                <w:sz w:val="16"/>
                <w:szCs w:val="16"/>
              </w:rPr>
              <w:t>NR_QoE-UEConTest</w:t>
            </w:r>
          </w:p>
        </w:tc>
        <w:tc>
          <w:tcPr>
            <w:tcW w:w="2323" w:type="dxa"/>
          </w:tcPr>
          <w:p w14:paraId="41D35DDA" w14:textId="77777777" w:rsidR="002A160F" w:rsidRDefault="002A160F" w:rsidP="00096385"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 w14:paraId="64C45C6B" w14:textId="77777777" w:rsidR="002A160F" w:rsidRDefault="002A160F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A160F" w14:paraId="197CE2CC" w14:textId="77777777" w:rsidTr="00096385">
        <w:tc>
          <w:tcPr>
            <w:tcW w:w="879" w:type="dxa"/>
          </w:tcPr>
          <w:p w14:paraId="7C18E1F2" w14:textId="77777777" w:rsidR="002A160F" w:rsidRDefault="002A160F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61A0F0B5" w14:textId="77777777" w:rsidR="002A160F" w:rsidRDefault="002A160F" w:rsidP="00096385">
            <w:r>
              <w:rPr>
                <w:sz w:val="16"/>
                <w:szCs w:val="16"/>
              </w:rPr>
              <w:t>2844</w:t>
            </w:r>
          </w:p>
        </w:tc>
        <w:tc>
          <w:tcPr>
            <w:tcW w:w="517" w:type="dxa"/>
          </w:tcPr>
          <w:p w14:paraId="763F29E4" w14:textId="77777777" w:rsidR="002A160F" w:rsidRDefault="002A160F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36FD5F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8A314EF" w14:textId="77777777" w:rsidR="002A160F" w:rsidRDefault="002A160F" w:rsidP="00096385">
            <w:r>
              <w:rPr>
                <w:sz w:val="16"/>
                <w:szCs w:val="16"/>
              </w:rPr>
              <w:t>Add radio configuration for RRCReconfiguration and SRB4</w:t>
            </w:r>
          </w:p>
        </w:tc>
        <w:tc>
          <w:tcPr>
            <w:tcW w:w="517" w:type="dxa"/>
          </w:tcPr>
          <w:p w14:paraId="7366CC32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B47CEB" w14:textId="77777777" w:rsidR="002A160F" w:rsidRDefault="002A160F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C292CCC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2A85764" w14:textId="77777777" w:rsidR="002A160F" w:rsidRDefault="002A160F" w:rsidP="00096385">
            <w:r>
              <w:rPr>
                <w:sz w:val="16"/>
                <w:szCs w:val="16"/>
              </w:rPr>
              <w:t>R5-234310</w:t>
            </w:r>
          </w:p>
        </w:tc>
        <w:tc>
          <w:tcPr>
            <w:tcW w:w="1597" w:type="dxa"/>
          </w:tcPr>
          <w:p w14:paraId="4F2D6388" w14:textId="77777777" w:rsidR="002A160F" w:rsidRDefault="002A160F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B5027D5" w14:textId="77777777" w:rsidR="002A160F" w:rsidRDefault="002A160F" w:rsidP="00096385">
            <w:r>
              <w:rPr>
                <w:sz w:val="16"/>
                <w:szCs w:val="16"/>
              </w:rPr>
              <w:t>NR_QoE-UEConTest</w:t>
            </w:r>
          </w:p>
        </w:tc>
        <w:tc>
          <w:tcPr>
            <w:tcW w:w="2323" w:type="dxa"/>
          </w:tcPr>
          <w:p w14:paraId="6D14DE88" w14:textId="77777777" w:rsidR="002A160F" w:rsidRDefault="002A160F" w:rsidP="00096385">
            <w:r>
              <w:rPr>
                <w:sz w:val="16"/>
                <w:szCs w:val="16"/>
              </w:rPr>
              <w:t>4.8.1</w:t>
            </w:r>
          </w:p>
        </w:tc>
        <w:tc>
          <w:tcPr>
            <w:tcW w:w="998" w:type="dxa"/>
          </w:tcPr>
          <w:p w14:paraId="54AA0489" w14:textId="77777777" w:rsidR="002A160F" w:rsidRDefault="002A160F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A160F" w14:paraId="3BD5C1FE" w14:textId="77777777" w:rsidTr="00096385">
        <w:tc>
          <w:tcPr>
            <w:tcW w:w="879" w:type="dxa"/>
          </w:tcPr>
          <w:p w14:paraId="67157C95" w14:textId="77777777" w:rsidR="002A160F" w:rsidRDefault="002A160F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E593D1E" w14:textId="77777777" w:rsidR="002A160F" w:rsidRDefault="002A160F" w:rsidP="00096385">
            <w:r>
              <w:rPr>
                <w:sz w:val="16"/>
                <w:szCs w:val="16"/>
              </w:rPr>
              <w:t>2845</w:t>
            </w:r>
          </w:p>
        </w:tc>
        <w:tc>
          <w:tcPr>
            <w:tcW w:w="517" w:type="dxa"/>
          </w:tcPr>
          <w:p w14:paraId="008A6B57" w14:textId="77777777" w:rsidR="002A160F" w:rsidRDefault="002A160F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9448800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2245F6" w14:textId="77777777" w:rsidR="002A160F" w:rsidRDefault="002A160F" w:rsidP="00096385">
            <w:r>
              <w:rPr>
                <w:sz w:val="16"/>
                <w:szCs w:val="16"/>
              </w:rPr>
              <w:t>Add radio configuration for RadioBearerConfig and SRB4</w:t>
            </w:r>
          </w:p>
        </w:tc>
        <w:tc>
          <w:tcPr>
            <w:tcW w:w="517" w:type="dxa"/>
          </w:tcPr>
          <w:p w14:paraId="7EE2CB20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9785E1" w14:textId="77777777" w:rsidR="002A160F" w:rsidRDefault="002A160F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8F8014D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D56A469" w14:textId="77777777" w:rsidR="002A160F" w:rsidRDefault="002A160F" w:rsidP="00096385">
            <w:r>
              <w:rPr>
                <w:sz w:val="16"/>
                <w:szCs w:val="16"/>
              </w:rPr>
              <w:t>R5-235377</w:t>
            </w:r>
          </w:p>
        </w:tc>
        <w:tc>
          <w:tcPr>
            <w:tcW w:w="1597" w:type="dxa"/>
          </w:tcPr>
          <w:p w14:paraId="7FEE4E3F" w14:textId="77777777" w:rsidR="002A160F" w:rsidRDefault="002A160F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43CBBB2" w14:textId="77777777" w:rsidR="002A160F" w:rsidRDefault="002A160F" w:rsidP="00096385">
            <w:r>
              <w:rPr>
                <w:sz w:val="16"/>
                <w:szCs w:val="16"/>
              </w:rPr>
              <w:t>NR_QoE-UEConTest</w:t>
            </w:r>
          </w:p>
        </w:tc>
        <w:tc>
          <w:tcPr>
            <w:tcW w:w="2323" w:type="dxa"/>
          </w:tcPr>
          <w:p w14:paraId="58F9A2C2" w14:textId="77777777" w:rsidR="002A160F" w:rsidRDefault="002A160F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E5D97E" w14:textId="77777777" w:rsidR="002A160F" w:rsidRDefault="002A160F" w:rsidP="00096385">
            <w:pPr>
              <w:rPr>
                <w:sz w:val="16"/>
                <w:szCs w:val="16"/>
              </w:rPr>
            </w:pPr>
          </w:p>
        </w:tc>
      </w:tr>
      <w:tr w:rsidR="002A160F" w14:paraId="7DFD1B1E" w14:textId="77777777" w:rsidTr="00096385">
        <w:tc>
          <w:tcPr>
            <w:tcW w:w="879" w:type="dxa"/>
          </w:tcPr>
          <w:p w14:paraId="127FF3A2" w14:textId="77777777" w:rsidR="002A160F" w:rsidRDefault="002A160F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51B256D5" w14:textId="77777777" w:rsidR="002A160F" w:rsidRDefault="002A160F" w:rsidP="00096385">
            <w:r>
              <w:rPr>
                <w:sz w:val="16"/>
                <w:szCs w:val="16"/>
              </w:rPr>
              <w:t>2846</w:t>
            </w:r>
          </w:p>
        </w:tc>
        <w:tc>
          <w:tcPr>
            <w:tcW w:w="517" w:type="dxa"/>
          </w:tcPr>
          <w:p w14:paraId="41BA0012" w14:textId="77777777" w:rsidR="002A160F" w:rsidRDefault="002A160F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7A19273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7C0C70" w14:textId="77777777" w:rsidR="002A160F" w:rsidRDefault="002A160F" w:rsidP="00096385">
            <w:r>
              <w:rPr>
                <w:sz w:val="16"/>
                <w:szCs w:val="16"/>
              </w:rPr>
              <w:t>Add radio configuration for CellGroupConfig and SRB4</w:t>
            </w:r>
          </w:p>
        </w:tc>
        <w:tc>
          <w:tcPr>
            <w:tcW w:w="517" w:type="dxa"/>
          </w:tcPr>
          <w:p w14:paraId="2DF5E32E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1921EB" w14:textId="77777777" w:rsidR="002A160F" w:rsidRDefault="002A160F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83715C7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44B523A" w14:textId="77777777" w:rsidR="002A160F" w:rsidRDefault="002A160F" w:rsidP="00096385">
            <w:r>
              <w:rPr>
                <w:sz w:val="16"/>
                <w:szCs w:val="16"/>
              </w:rPr>
              <w:t>R5-235378</w:t>
            </w:r>
          </w:p>
        </w:tc>
        <w:tc>
          <w:tcPr>
            <w:tcW w:w="1597" w:type="dxa"/>
          </w:tcPr>
          <w:p w14:paraId="689E5A3A" w14:textId="77777777" w:rsidR="002A160F" w:rsidRDefault="002A160F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DF85723" w14:textId="77777777" w:rsidR="002A160F" w:rsidRDefault="002A160F" w:rsidP="00096385">
            <w:r>
              <w:rPr>
                <w:sz w:val="16"/>
                <w:szCs w:val="16"/>
              </w:rPr>
              <w:t>NR_QoE-UEConTest</w:t>
            </w:r>
          </w:p>
        </w:tc>
        <w:tc>
          <w:tcPr>
            <w:tcW w:w="2323" w:type="dxa"/>
          </w:tcPr>
          <w:p w14:paraId="5B339B0D" w14:textId="77777777" w:rsidR="002A160F" w:rsidRDefault="002A160F" w:rsidP="00096385">
            <w:r>
              <w:rPr>
                <w:sz w:val="16"/>
                <w:szCs w:val="16"/>
              </w:rPr>
              <w:t>4.8.1</w:t>
            </w:r>
          </w:p>
        </w:tc>
        <w:tc>
          <w:tcPr>
            <w:tcW w:w="998" w:type="dxa"/>
          </w:tcPr>
          <w:p w14:paraId="65D02A8C" w14:textId="77777777" w:rsidR="002A160F" w:rsidRDefault="002A160F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72063B11" w14:textId="77777777" w:rsidR="002A160F" w:rsidRDefault="002A160F" w:rsidP="002A160F"/>
    <w:p w14:paraId="7414EE0A" w14:textId="77777777" w:rsidR="002A160F" w:rsidRDefault="002A160F" w:rsidP="002A160F"/>
    <w:p w14:paraId="1CA477FC" w14:textId="77777777" w:rsidR="0082614D" w:rsidRPr="00917427" w:rsidRDefault="0082614D" w:rsidP="0082614D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RP-231673</w:t>
      </w:r>
      <w:r>
        <w:rPr>
          <w:b/>
          <w:i/>
          <w:noProof/>
          <w:sz w:val="28"/>
        </w:rPr>
        <w:fldChar w:fldCharType="end"/>
      </w:r>
    </w:p>
    <w:p w14:paraId="6C9BAF53" w14:textId="77777777" w:rsidR="0082614D" w:rsidRPr="00784730" w:rsidRDefault="0082614D" w:rsidP="0082614D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2BA1E682" w14:textId="77777777" w:rsidR="0082614D" w:rsidRPr="00050554" w:rsidRDefault="0082614D" w:rsidP="0082614D">
      <w:pPr>
        <w:rPr>
          <w:rFonts w:ascii="Arial" w:hAnsi="Arial" w:cs="Arial"/>
          <w:b/>
          <w:bCs/>
          <w:lang w:val="en-US"/>
        </w:rPr>
      </w:pPr>
    </w:p>
    <w:p w14:paraId="7D14DDAB" w14:textId="77777777" w:rsidR="0082614D" w:rsidRDefault="0082614D" w:rsidP="0082614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2488DE29" w14:textId="77777777" w:rsidR="0082614D" w:rsidRPr="00E145B1" w:rsidRDefault="0082614D" w:rsidP="008261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UE Conformance - User Plane Integrity Protection support for EPC connected architectures (incl. CT/SA aspects) (UPIP_SEC_LTE-RAN-UEConTest)</w:t>
      </w:r>
      <w:r>
        <w:rPr>
          <w:rFonts w:ascii="Arial" w:hAnsi="Arial" w:cs="Arial"/>
          <w:b/>
          <w:bCs/>
        </w:rPr>
        <w:fldChar w:fldCharType="end"/>
      </w:r>
    </w:p>
    <w:p w14:paraId="31BF9A3F" w14:textId="77777777" w:rsidR="0082614D" w:rsidRDefault="0082614D" w:rsidP="0082614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13.3.31</w:t>
      </w:r>
      <w:r>
        <w:rPr>
          <w:rFonts w:ascii="Arial" w:hAnsi="Arial" w:cs="Arial"/>
          <w:b/>
          <w:bCs/>
        </w:rPr>
        <w:fldChar w:fldCharType="end"/>
      </w:r>
    </w:p>
    <w:p w14:paraId="1E8D2414" w14:textId="77777777" w:rsidR="0082614D" w:rsidRDefault="0082614D" w:rsidP="0082614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7ADC7CB" w14:textId="77777777" w:rsidR="0082614D" w:rsidRDefault="0082614D" w:rsidP="0082614D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0D676E2" w14:textId="77777777" w:rsidR="0082614D" w:rsidRPr="004E535C" w:rsidRDefault="0082614D" w:rsidP="0082614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2614D" w:rsidRPr="004E535C" w14:paraId="637E1473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E9BA886" w14:textId="77777777" w:rsidR="0082614D" w:rsidRPr="00BF1EB6" w:rsidRDefault="0082614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49CF026" w14:textId="77777777" w:rsidR="0082614D" w:rsidRPr="00BF1EB6" w:rsidRDefault="0082614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3B5C8FB" w14:textId="77777777" w:rsidR="0082614D" w:rsidRPr="00BF1EB6" w:rsidRDefault="0082614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FEC2397" w14:textId="77777777" w:rsidR="0082614D" w:rsidRPr="00BF1EB6" w:rsidRDefault="0082614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11E52F7" w14:textId="77777777" w:rsidR="0082614D" w:rsidRPr="00BF1EB6" w:rsidRDefault="0082614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36191FE" w14:textId="77777777" w:rsidR="0082614D" w:rsidRPr="00BF1EB6" w:rsidRDefault="0082614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12A82F4" w14:textId="77777777" w:rsidR="0082614D" w:rsidRPr="00BF1EB6" w:rsidRDefault="0082614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6EEC800" w14:textId="77777777" w:rsidR="0082614D" w:rsidRPr="00BF1EB6" w:rsidRDefault="0082614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17B5722" w14:textId="77777777" w:rsidR="0082614D" w:rsidRPr="00BF1EB6" w:rsidRDefault="0082614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3CA707E" w14:textId="77777777" w:rsidR="0082614D" w:rsidRPr="00BF1EB6" w:rsidRDefault="0082614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84A7401" w14:textId="77777777" w:rsidR="0082614D" w:rsidRPr="00BF1EB6" w:rsidRDefault="0082614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B512938" w14:textId="77777777" w:rsidR="0082614D" w:rsidRPr="00BF1EB6" w:rsidRDefault="0082614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3A747E6" w14:textId="77777777" w:rsidR="0082614D" w:rsidRPr="00BF1EB6" w:rsidRDefault="0082614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2614D" w14:paraId="6E936A21" w14:textId="77777777" w:rsidTr="00096385">
        <w:tc>
          <w:tcPr>
            <w:tcW w:w="879" w:type="dxa"/>
          </w:tcPr>
          <w:p w14:paraId="76E36E12" w14:textId="77777777" w:rsidR="0082614D" w:rsidRDefault="0082614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E0290C5" w14:textId="77777777" w:rsidR="0082614D" w:rsidRDefault="0082614D" w:rsidP="00096385">
            <w:r>
              <w:rPr>
                <w:sz w:val="16"/>
                <w:szCs w:val="16"/>
              </w:rPr>
              <w:t>3861</w:t>
            </w:r>
          </w:p>
        </w:tc>
        <w:tc>
          <w:tcPr>
            <w:tcW w:w="517" w:type="dxa"/>
          </w:tcPr>
          <w:p w14:paraId="13787C28" w14:textId="77777777" w:rsidR="0082614D" w:rsidRDefault="0082614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03FD2EA" w14:textId="77777777" w:rsidR="0082614D" w:rsidRDefault="0082614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B8B2050" w14:textId="77777777" w:rsidR="0082614D" w:rsidRDefault="0082614D" w:rsidP="00096385">
            <w:r>
              <w:rPr>
                <w:sz w:val="16"/>
                <w:szCs w:val="16"/>
              </w:rPr>
              <w:t>Addition of UPIP TC 8.2.6.4.1-RRC establishment</w:t>
            </w:r>
          </w:p>
        </w:tc>
        <w:tc>
          <w:tcPr>
            <w:tcW w:w="517" w:type="dxa"/>
          </w:tcPr>
          <w:p w14:paraId="23639DF1" w14:textId="77777777" w:rsidR="0082614D" w:rsidRDefault="0082614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AEEA36" w14:textId="77777777" w:rsidR="0082614D" w:rsidRDefault="0082614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345BF448" w14:textId="77777777" w:rsidR="0082614D" w:rsidRDefault="0082614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6B73FC1" w14:textId="77777777" w:rsidR="0082614D" w:rsidRDefault="0082614D" w:rsidP="00096385">
            <w:r>
              <w:rPr>
                <w:sz w:val="16"/>
                <w:szCs w:val="16"/>
              </w:rPr>
              <w:t>R5-235379</w:t>
            </w:r>
          </w:p>
        </w:tc>
        <w:tc>
          <w:tcPr>
            <w:tcW w:w="1597" w:type="dxa"/>
          </w:tcPr>
          <w:p w14:paraId="7F15A188" w14:textId="77777777" w:rsidR="0082614D" w:rsidRDefault="0082614D" w:rsidP="00096385">
            <w:r>
              <w:rPr>
                <w:sz w:val="16"/>
                <w:szCs w:val="16"/>
              </w:rPr>
              <w:t>Vodafone GmbH</w:t>
            </w:r>
          </w:p>
        </w:tc>
        <w:tc>
          <w:tcPr>
            <w:tcW w:w="1122" w:type="dxa"/>
          </w:tcPr>
          <w:p w14:paraId="7BE2D71D" w14:textId="77777777" w:rsidR="0082614D" w:rsidRDefault="0082614D" w:rsidP="00096385">
            <w:r>
              <w:rPr>
                <w:sz w:val="16"/>
                <w:szCs w:val="16"/>
              </w:rPr>
              <w:t>UPIP_SEC_LTE-RAN-UEConTest</w:t>
            </w:r>
          </w:p>
        </w:tc>
        <w:tc>
          <w:tcPr>
            <w:tcW w:w="2323" w:type="dxa"/>
          </w:tcPr>
          <w:p w14:paraId="4863655A" w14:textId="77777777" w:rsidR="0082614D" w:rsidRDefault="0082614D" w:rsidP="00096385">
            <w:r>
              <w:rPr>
                <w:sz w:val="16"/>
                <w:szCs w:val="16"/>
              </w:rPr>
              <w:t>8.2.6.4.1 (new)</w:t>
            </w:r>
          </w:p>
        </w:tc>
        <w:tc>
          <w:tcPr>
            <w:tcW w:w="998" w:type="dxa"/>
          </w:tcPr>
          <w:p w14:paraId="2834043D" w14:textId="77777777" w:rsidR="0082614D" w:rsidRDefault="0082614D" w:rsidP="00096385">
            <w:r>
              <w:rPr>
                <w:sz w:val="16"/>
                <w:szCs w:val="16"/>
              </w:rPr>
              <w:t xml:space="preserve">TS/TR ... CR ... ; TS/TR 38.523-2 CR 0367; TS/TR ... CR ... </w:t>
            </w:r>
          </w:p>
        </w:tc>
      </w:tr>
      <w:tr w:rsidR="0082614D" w14:paraId="233BA855" w14:textId="77777777" w:rsidTr="00096385">
        <w:tc>
          <w:tcPr>
            <w:tcW w:w="879" w:type="dxa"/>
          </w:tcPr>
          <w:p w14:paraId="285B6941" w14:textId="77777777" w:rsidR="0082614D" w:rsidRDefault="0082614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5E1A06E" w14:textId="77777777" w:rsidR="0082614D" w:rsidRDefault="0082614D" w:rsidP="00096385">
            <w:r>
              <w:rPr>
                <w:sz w:val="16"/>
                <w:szCs w:val="16"/>
              </w:rPr>
              <w:t>3932</w:t>
            </w:r>
          </w:p>
        </w:tc>
        <w:tc>
          <w:tcPr>
            <w:tcW w:w="517" w:type="dxa"/>
          </w:tcPr>
          <w:p w14:paraId="4BD4702E" w14:textId="77777777" w:rsidR="0082614D" w:rsidRDefault="0082614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E074D8" w14:textId="77777777" w:rsidR="0082614D" w:rsidRDefault="0082614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0EF5E08" w14:textId="77777777" w:rsidR="0082614D" w:rsidRDefault="0082614D" w:rsidP="00096385">
            <w:r>
              <w:rPr>
                <w:sz w:val="16"/>
                <w:szCs w:val="16"/>
              </w:rPr>
              <w:t>Correction of UPIP TC 8.2.6.4.3-HO</w:t>
            </w:r>
          </w:p>
        </w:tc>
        <w:tc>
          <w:tcPr>
            <w:tcW w:w="517" w:type="dxa"/>
          </w:tcPr>
          <w:p w14:paraId="09F73166" w14:textId="77777777" w:rsidR="0082614D" w:rsidRDefault="0082614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2EDD62" w14:textId="77777777" w:rsidR="0082614D" w:rsidRDefault="0082614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7FEFF5CE" w14:textId="77777777" w:rsidR="0082614D" w:rsidRDefault="0082614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3B5CDC2" w14:textId="77777777" w:rsidR="0082614D" w:rsidRDefault="0082614D" w:rsidP="00096385">
            <w:r>
              <w:rPr>
                <w:sz w:val="16"/>
                <w:szCs w:val="16"/>
              </w:rPr>
              <w:t>R5-234474</w:t>
            </w:r>
          </w:p>
        </w:tc>
        <w:tc>
          <w:tcPr>
            <w:tcW w:w="1597" w:type="dxa"/>
          </w:tcPr>
          <w:p w14:paraId="60A350EF" w14:textId="77777777" w:rsidR="0082614D" w:rsidRDefault="0082614D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464C945" w14:textId="77777777" w:rsidR="0082614D" w:rsidRDefault="0082614D" w:rsidP="00096385">
            <w:r>
              <w:rPr>
                <w:sz w:val="16"/>
                <w:szCs w:val="16"/>
              </w:rPr>
              <w:t>UPIP_SEC_LTE-RAN-UEConTest</w:t>
            </w:r>
          </w:p>
        </w:tc>
        <w:tc>
          <w:tcPr>
            <w:tcW w:w="2323" w:type="dxa"/>
          </w:tcPr>
          <w:p w14:paraId="598A6436" w14:textId="77777777" w:rsidR="0082614D" w:rsidRDefault="0082614D" w:rsidP="00096385">
            <w:r>
              <w:rPr>
                <w:sz w:val="16"/>
                <w:szCs w:val="16"/>
              </w:rPr>
              <w:t>8.2.6.4.3</w:t>
            </w:r>
          </w:p>
        </w:tc>
        <w:tc>
          <w:tcPr>
            <w:tcW w:w="998" w:type="dxa"/>
          </w:tcPr>
          <w:p w14:paraId="2D33471B" w14:textId="77777777" w:rsidR="0082614D" w:rsidRDefault="0082614D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82614D" w14:paraId="52B116E3" w14:textId="77777777" w:rsidTr="00096385">
        <w:tc>
          <w:tcPr>
            <w:tcW w:w="879" w:type="dxa"/>
          </w:tcPr>
          <w:p w14:paraId="42B59055" w14:textId="77777777" w:rsidR="0082614D" w:rsidRDefault="0082614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A6EE359" w14:textId="77777777" w:rsidR="0082614D" w:rsidRDefault="0082614D" w:rsidP="00096385">
            <w:r>
              <w:rPr>
                <w:sz w:val="16"/>
                <w:szCs w:val="16"/>
              </w:rPr>
              <w:t>3965</w:t>
            </w:r>
          </w:p>
        </w:tc>
        <w:tc>
          <w:tcPr>
            <w:tcW w:w="517" w:type="dxa"/>
          </w:tcPr>
          <w:p w14:paraId="1B149856" w14:textId="77777777" w:rsidR="0082614D" w:rsidRDefault="0082614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024EE44" w14:textId="77777777" w:rsidR="0082614D" w:rsidRDefault="0082614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3D56412" w14:textId="77777777" w:rsidR="0082614D" w:rsidRDefault="0082614D" w:rsidP="00096385">
            <w:r>
              <w:rPr>
                <w:sz w:val="16"/>
                <w:szCs w:val="16"/>
              </w:rPr>
              <w:t>New UPIP test case 7.1.3.2.6</w:t>
            </w:r>
          </w:p>
        </w:tc>
        <w:tc>
          <w:tcPr>
            <w:tcW w:w="517" w:type="dxa"/>
          </w:tcPr>
          <w:p w14:paraId="4C6CD750" w14:textId="77777777" w:rsidR="0082614D" w:rsidRDefault="0082614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8CF8F3" w14:textId="77777777" w:rsidR="0082614D" w:rsidRDefault="0082614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6937306E" w14:textId="77777777" w:rsidR="0082614D" w:rsidRDefault="0082614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549E7F9" w14:textId="77777777" w:rsidR="0082614D" w:rsidRDefault="0082614D" w:rsidP="00096385">
            <w:r>
              <w:rPr>
                <w:sz w:val="16"/>
                <w:szCs w:val="16"/>
              </w:rPr>
              <w:t>R5-235380</w:t>
            </w:r>
          </w:p>
        </w:tc>
        <w:tc>
          <w:tcPr>
            <w:tcW w:w="1597" w:type="dxa"/>
          </w:tcPr>
          <w:p w14:paraId="7F54E02B" w14:textId="77777777" w:rsidR="0082614D" w:rsidRDefault="0082614D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628D1F8" w14:textId="77777777" w:rsidR="0082614D" w:rsidRDefault="0082614D" w:rsidP="00096385">
            <w:r>
              <w:rPr>
                <w:sz w:val="16"/>
                <w:szCs w:val="16"/>
              </w:rPr>
              <w:t>UPIP_SEC_LTE-RAN-UEConTest</w:t>
            </w:r>
          </w:p>
        </w:tc>
        <w:tc>
          <w:tcPr>
            <w:tcW w:w="2323" w:type="dxa"/>
          </w:tcPr>
          <w:p w14:paraId="170C1D25" w14:textId="77777777" w:rsidR="0082614D" w:rsidRDefault="0082614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C6C645" w14:textId="77777777" w:rsidR="0082614D" w:rsidRDefault="0082614D" w:rsidP="00096385">
            <w:pPr>
              <w:rPr>
                <w:sz w:val="16"/>
                <w:szCs w:val="16"/>
              </w:rPr>
            </w:pPr>
          </w:p>
        </w:tc>
      </w:tr>
      <w:tr w:rsidR="0082614D" w14:paraId="765CEE84" w14:textId="77777777" w:rsidTr="00096385">
        <w:tc>
          <w:tcPr>
            <w:tcW w:w="879" w:type="dxa"/>
          </w:tcPr>
          <w:p w14:paraId="6EC7E9CA" w14:textId="77777777" w:rsidR="0082614D" w:rsidRDefault="0082614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660D6BC" w14:textId="77777777" w:rsidR="0082614D" w:rsidRDefault="0082614D" w:rsidP="00096385">
            <w:r>
              <w:rPr>
                <w:sz w:val="16"/>
                <w:szCs w:val="16"/>
              </w:rPr>
              <w:t>3988</w:t>
            </w:r>
          </w:p>
        </w:tc>
        <w:tc>
          <w:tcPr>
            <w:tcW w:w="517" w:type="dxa"/>
          </w:tcPr>
          <w:p w14:paraId="4C1A9096" w14:textId="77777777" w:rsidR="0082614D" w:rsidRDefault="0082614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2299D5D" w14:textId="77777777" w:rsidR="0082614D" w:rsidRDefault="0082614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186CE95" w14:textId="77777777" w:rsidR="0082614D" w:rsidRDefault="0082614D" w:rsidP="00096385">
            <w:r>
              <w:rPr>
                <w:sz w:val="16"/>
                <w:szCs w:val="16"/>
              </w:rPr>
              <w:t>Addition of UPIP TC 8.2.6.4.4-Inter-RAT mobility</w:t>
            </w:r>
          </w:p>
        </w:tc>
        <w:tc>
          <w:tcPr>
            <w:tcW w:w="517" w:type="dxa"/>
          </w:tcPr>
          <w:p w14:paraId="2BAFDCC8" w14:textId="77777777" w:rsidR="0082614D" w:rsidRDefault="0082614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B5B668" w14:textId="77777777" w:rsidR="0082614D" w:rsidRDefault="0082614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1A237948" w14:textId="77777777" w:rsidR="0082614D" w:rsidRDefault="0082614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DF0718B" w14:textId="77777777" w:rsidR="0082614D" w:rsidRDefault="0082614D" w:rsidP="00096385">
            <w:r>
              <w:rPr>
                <w:sz w:val="16"/>
                <w:szCs w:val="16"/>
              </w:rPr>
              <w:t>R5-235381</w:t>
            </w:r>
          </w:p>
        </w:tc>
        <w:tc>
          <w:tcPr>
            <w:tcW w:w="1597" w:type="dxa"/>
          </w:tcPr>
          <w:p w14:paraId="6C40D465" w14:textId="77777777" w:rsidR="0082614D" w:rsidRDefault="0082614D" w:rsidP="00096385">
            <w:r>
              <w:rPr>
                <w:sz w:val="16"/>
                <w:szCs w:val="16"/>
              </w:rPr>
              <w:t>Vodafone GmbH</w:t>
            </w:r>
          </w:p>
        </w:tc>
        <w:tc>
          <w:tcPr>
            <w:tcW w:w="1122" w:type="dxa"/>
          </w:tcPr>
          <w:p w14:paraId="0E21289F" w14:textId="77777777" w:rsidR="0082614D" w:rsidRDefault="0082614D" w:rsidP="00096385">
            <w:r>
              <w:rPr>
                <w:sz w:val="16"/>
                <w:szCs w:val="16"/>
              </w:rPr>
              <w:t>UPIP_SEC_LTE-RAN-UEConTest</w:t>
            </w:r>
          </w:p>
        </w:tc>
        <w:tc>
          <w:tcPr>
            <w:tcW w:w="2323" w:type="dxa"/>
          </w:tcPr>
          <w:p w14:paraId="29200E0A" w14:textId="77777777" w:rsidR="0082614D" w:rsidRDefault="0082614D" w:rsidP="00096385">
            <w:r>
              <w:rPr>
                <w:sz w:val="16"/>
                <w:szCs w:val="16"/>
              </w:rPr>
              <w:t>8.2.6.4.4 (new)</w:t>
            </w:r>
          </w:p>
        </w:tc>
        <w:tc>
          <w:tcPr>
            <w:tcW w:w="998" w:type="dxa"/>
          </w:tcPr>
          <w:p w14:paraId="4DC76AE7" w14:textId="77777777" w:rsidR="0082614D" w:rsidRDefault="0082614D" w:rsidP="00096385">
            <w:r>
              <w:rPr>
                <w:sz w:val="16"/>
                <w:szCs w:val="16"/>
              </w:rPr>
              <w:t xml:space="preserve">TS/TR ... CR ... ; TS/TR 38.523-2 CR 0357; TS/TR ... CR ... </w:t>
            </w:r>
          </w:p>
        </w:tc>
      </w:tr>
      <w:tr w:rsidR="0082614D" w14:paraId="4C9D6A7D" w14:textId="77777777" w:rsidTr="00096385">
        <w:tc>
          <w:tcPr>
            <w:tcW w:w="879" w:type="dxa"/>
          </w:tcPr>
          <w:p w14:paraId="66372C8C" w14:textId="77777777" w:rsidR="0082614D" w:rsidRDefault="0082614D" w:rsidP="00096385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6DB4D498" w14:textId="77777777" w:rsidR="0082614D" w:rsidRDefault="0082614D" w:rsidP="00096385">
            <w:r>
              <w:rPr>
                <w:sz w:val="16"/>
                <w:szCs w:val="16"/>
              </w:rPr>
              <w:t>0367</w:t>
            </w:r>
          </w:p>
        </w:tc>
        <w:tc>
          <w:tcPr>
            <w:tcW w:w="517" w:type="dxa"/>
          </w:tcPr>
          <w:p w14:paraId="4D4CADF9" w14:textId="77777777" w:rsidR="0082614D" w:rsidRDefault="0082614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1BB12E2" w14:textId="77777777" w:rsidR="0082614D" w:rsidRDefault="0082614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0D03161" w14:textId="77777777" w:rsidR="0082614D" w:rsidRDefault="0082614D" w:rsidP="00096385">
            <w:r>
              <w:rPr>
                <w:sz w:val="16"/>
                <w:szCs w:val="16"/>
              </w:rPr>
              <w:t>Add test applicability for EPS UPIP TC</w:t>
            </w:r>
          </w:p>
        </w:tc>
        <w:tc>
          <w:tcPr>
            <w:tcW w:w="517" w:type="dxa"/>
          </w:tcPr>
          <w:p w14:paraId="5E0348CD" w14:textId="77777777" w:rsidR="0082614D" w:rsidRDefault="0082614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0CD643" w14:textId="77777777" w:rsidR="0082614D" w:rsidRDefault="0082614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6A84907E" w14:textId="77777777" w:rsidR="0082614D" w:rsidRDefault="0082614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AA82EE7" w14:textId="77777777" w:rsidR="0082614D" w:rsidRDefault="0082614D" w:rsidP="00096385">
            <w:r>
              <w:rPr>
                <w:sz w:val="16"/>
                <w:szCs w:val="16"/>
              </w:rPr>
              <w:t>R5-235382</w:t>
            </w:r>
          </w:p>
        </w:tc>
        <w:tc>
          <w:tcPr>
            <w:tcW w:w="1597" w:type="dxa"/>
          </w:tcPr>
          <w:p w14:paraId="211C3ACC" w14:textId="77777777" w:rsidR="0082614D" w:rsidRDefault="0082614D" w:rsidP="00096385">
            <w:r>
              <w:rPr>
                <w:sz w:val="16"/>
                <w:szCs w:val="16"/>
              </w:rPr>
              <w:t>Vodafone GmbH</w:t>
            </w:r>
          </w:p>
        </w:tc>
        <w:tc>
          <w:tcPr>
            <w:tcW w:w="1122" w:type="dxa"/>
          </w:tcPr>
          <w:p w14:paraId="530866B8" w14:textId="77777777" w:rsidR="0082614D" w:rsidRDefault="0082614D" w:rsidP="00096385">
            <w:r>
              <w:rPr>
                <w:sz w:val="16"/>
                <w:szCs w:val="16"/>
              </w:rPr>
              <w:t>UPIP_SEC_LTE-RAN-UEConTest</w:t>
            </w:r>
          </w:p>
        </w:tc>
        <w:tc>
          <w:tcPr>
            <w:tcW w:w="2323" w:type="dxa"/>
          </w:tcPr>
          <w:p w14:paraId="04598D0B" w14:textId="77777777" w:rsidR="0082614D" w:rsidRDefault="0082614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A849D8F" w14:textId="77777777" w:rsidR="0082614D" w:rsidRDefault="0082614D" w:rsidP="00096385">
            <w:pPr>
              <w:rPr>
                <w:sz w:val="16"/>
                <w:szCs w:val="16"/>
              </w:rPr>
            </w:pPr>
          </w:p>
        </w:tc>
      </w:tr>
      <w:tr w:rsidR="0082614D" w14:paraId="0A238EFF" w14:textId="77777777" w:rsidTr="00096385">
        <w:tc>
          <w:tcPr>
            <w:tcW w:w="879" w:type="dxa"/>
          </w:tcPr>
          <w:p w14:paraId="4E0B1AD8" w14:textId="77777777" w:rsidR="0082614D" w:rsidRDefault="0082614D" w:rsidP="00096385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1B11BDB7" w14:textId="77777777" w:rsidR="0082614D" w:rsidRDefault="0082614D" w:rsidP="00096385">
            <w:r>
              <w:rPr>
                <w:sz w:val="16"/>
                <w:szCs w:val="16"/>
              </w:rPr>
              <w:t>0388</w:t>
            </w:r>
          </w:p>
        </w:tc>
        <w:tc>
          <w:tcPr>
            <w:tcW w:w="517" w:type="dxa"/>
          </w:tcPr>
          <w:p w14:paraId="12A7E8E1" w14:textId="77777777" w:rsidR="0082614D" w:rsidRDefault="0082614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E9DB995" w14:textId="77777777" w:rsidR="0082614D" w:rsidRDefault="0082614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3E56BAA" w14:textId="77777777" w:rsidR="0082614D" w:rsidRDefault="0082614D" w:rsidP="00096385">
            <w:r>
              <w:rPr>
                <w:sz w:val="16"/>
                <w:szCs w:val="16"/>
              </w:rPr>
              <w:t>Correction of test appicability for UPIP TC</w:t>
            </w:r>
          </w:p>
        </w:tc>
        <w:tc>
          <w:tcPr>
            <w:tcW w:w="517" w:type="dxa"/>
          </w:tcPr>
          <w:p w14:paraId="636006C3" w14:textId="77777777" w:rsidR="0082614D" w:rsidRDefault="0082614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F054E8" w14:textId="77777777" w:rsidR="0082614D" w:rsidRDefault="0082614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1FF641F8" w14:textId="77777777" w:rsidR="0082614D" w:rsidRDefault="0082614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54D79F8" w14:textId="77777777" w:rsidR="0082614D" w:rsidRDefault="0082614D" w:rsidP="00096385">
            <w:r>
              <w:rPr>
                <w:sz w:val="16"/>
                <w:szCs w:val="16"/>
              </w:rPr>
              <w:t>R5-235383</w:t>
            </w:r>
          </w:p>
        </w:tc>
        <w:tc>
          <w:tcPr>
            <w:tcW w:w="1597" w:type="dxa"/>
          </w:tcPr>
          <w:p w14:paraId="484D05BF" w14:textId="77777777" w:rsidR="0082614D" w:rsidRDefault="0082614D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DE24461" w14:textId="77777777" w:rsidR="0082614D" w:rsidRDefault="0082614D" w:rsidP="00096385">
            <w:r>
              <w:rPr>
                <w:sz w:val="16"/>
                <w:szCs w:val="16"/>
              </w:rPr>
              <w:t>UPIP_SEC_LTE-RAN-UEConTest</w:t>
            </w:r>
          </w:p>
        </w:tc>
        <w:tc>
          <w:tcPr>
            <w:tcW w:w="2323" w:type="dxa"/>
          </w:tcPr>
          <w:p w14:paraId="7C662ED4" w14:textId="77777777" w:rsidR="0082614D" w:rsidRDefault="0082614D" w:rsidP="00096385">
            <w:r>
              <w:rPr>
                <w:sz w:val="16"/>
                <w:szCs w:val="16"/>
              </w:rPr>
              <w:t>4.1</w:t>
            </w:r>
          </w:p>
        </w:tc>
        <w:tc>
          <w:tcPr>
            <w:tcW w:w="998" w:type="dxa"/>
          </w:tcPr>
          <w:p w14:paraId="771F62F0" w14:textId="77777777" w:rsidR="0082614D" w:rsidRDefault="0082614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2614D" w14:paraId="68B32483" w14:textId="77777777" w:rsidTr="00096385">
        <w:tc>
          <w:tcPr>
            <w:tcW w:w="879" w:type="dxa"/>
          </w:tcPr>
          <w:p w14:paraId="11317F37" w14:textId="77777777" w:rsidR="0082614D" w:rsidRDefault="0082614D" w:rsidP="00096385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32EA2BC3" w14:textId="77777777" w:rsidR="0082614D" w:rsidRDefault="0082614D" w:rsidP="00096385">
            <w:r>
              <w:rPr>
                <w:sz w:val="16"/>
                <w:szCs w:val="16"/>
              </w:rPr>
              <w:t>0397</w:t>
            </w:r>
          </w:p>
        </w:tc>
        <w:tc>
          <w:tcPr>
            <w:tcW w:w="517" w:type="dxa"/>
          </w:tcPr>
          <w:p w14:paraId="5C9D95F4" w14:textId="77777777" w:rsidR="0082614D" w:rsidRDefault="0082614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8EA1BC" w14:textId="77777777" w:rsidR="0082614D" w:rsidRDefault="0082614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EDF78F3" w14:textId="77777777" w:rsidR="0082614D" w:rsidRDefault="0082614D" w:rsidP="00096385">
            <w:r>
              <w:rPr>
                <w:sz w:val="16"/>
                <w:szCs w:val="16"/>
              </w:rPr>
              <w:t>Addition of applicability for new UPIP test case 7.1.3.2.6</w:t>
            </w:r>
          </w:p>
        </w:tc>
        <w:tc>
          <w:tcPr>
            <w:tcW w:w="517" w:type="dxa"/>
          </w:tcPr>
          <w:p w14:paraId="2E2FB8FA" w14:textId="77777777" w:rsidR="0082614D" w:rsidRDefault="0082614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D81939" w14:textId="77777777" w:rsidR="0082614D" w:rsidRDefault="0082614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384C87B5" w14:textId="77777777" w:rsidR="0082614D" w:rsidRDefault="0082614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AFF0916" w14:textId="77777777" w:rsidR="0082614D" w:rsidRDefault="0082614D" w:rsidP="00096385">
            <w:r>
              <w:rPr>
                <w:sz w:val="16"/>
                <w:szCs w:val="16"/>
              </w:rPr>
              <w:t>R5-235384</w:t>
            </w:r>
          </w:p>
        </w:tc>
        <w:tc>
          <w:tcPr>
            <w:tcW w:w="1597" w:type="dxa"/>
          </w:tcPr>
          <w:p w14:paraId="550C8521" w14:textId="77777777" w:rsidR="0082614D" w:rsidRDefault="0082614D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C5C31CE" w14:textId="77777777" w:rsidR="0082614D" w:rsidRDefault="0082614D" w:rsidP="00096385">
            <w:r>
              <w:rPr>
                <w:sz w:val="16"/>
                <w:szCs w:val="16"/>
              </w:rPr>
              <w:t>UPIP_SEC_LTE-RAN-UEConTest</w:t>
            </w:r>
          </w:p>
        </w:tc>
        <w:tc>
          <w:tcPr>
            <w:tcW w:w="2323" w:type="dxa"/>
          </w:tcPr>
          <w:p w14:paraId="57EF9E7A" w14:textId="77777777" w:rsidR="0082614D" w:rsidRDefault="0082614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9F84B7" w14:textId="77777777" w:rsidR="0082614D" w:rsidRDefault="0082614D" w:rsidP="00096385">
            <w:pPr>
              <w:rPr>
                <w:sz w:val="16"/>
                <w:szCs w:val="16"/>
              </w:rPr>
            </w:pPr>
          </w:p>
        </w:tc>
      </w:tr>
      <w:tr w:rsidR="0082614D" w14:paraId="4E2732DC" w14:textId="77777777" w:rsidTr="00096385">
        <w:tc>
          <w:tcPr>
            <w:tcW w:w="879" w:type="dxa"/>
          </w:tcPr>
          <w:p w14:paraId="3B8CB318" w14:textId="77777777" w:rsidR="0082614D" w:rsidRDefault="0082614D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FBF8313" w14:textId="77777777" w:rsidR="0082614D" w:rsidRDefault="0082614D" w:rsidP="00096385">
            <w:r>
              <w:rPr>
                <w:sz w:val="16"/>
                <w:szCs w:val="16"/>
              </w:rPr>
              <w:t>3152</w:t>
            </w:r>
          </w:p>
        </w:tc>
        <w:tc>
          <w:tcPr>
            <w:tcW w:w="517" w:type="dxa"/>
          </w:tcPr>
          <w:p w14:paraId="11144433" w14:textId="77777777" w:rsidR="0082614D" w:rsidRDefault="0082614D" w:rsidP="00096385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1891944" w14:textId="77777777" w:rsidR="0082614D" w:rsidRDefault="0082614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39B1D26" w14:textId="77777777" w:rsidR="0082614D" w:rsidRDefault="0082614D" w:rsidP="00096385">
            <w:r>
              <w:rPr>
                <w:sz w:val="16"/>
                <w:szCs w:val="16"/>
              </w:rPr>
              <w:t>UPIP: EN-DC L3 Test Model updates</w:t>
            </w:r>
          </w:p>
        </w:tc>
        <w:tc>
          <w:tcPr>
            <w:tcW w:w="517" w:type="dxa"/>
          </w:tcPr>
          <w:p w14:paraId="40B9ED4F" w14:textId="77777777" w:rsidR="0082614D" w:rsidRDefault="0082614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D1B383" w14:textId="77777777" w:rsidR="0082614D" w:rsidRDefault="0082614D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2E06AD5" w14:textId="77777777" w:rsidR="0082614D" w:rsidRDefault="0082614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66F105E" w14:textId="77777777" w:rsidR="0082614D" w:rsidRDefault="0082614D" w:rsidP="00096385">
            <w:r>
              <w:rPr>
                <w:sz w:val="16"/>
                <w:szCs w:val="16"/>
              </w:rPr>
              <w:t>R5-235451</w:t>
            </w:r>
          </w:p>
        </w:tc>
        <w:tc>
          <w:tcPr>
            <w:tcW w:w="1597" w:type="dxa"/>
          </w:tcPr>
          <w:p w14:paraId="1DD3DFB0" w14:textId="77777777" w:rsidR="0082614D" w:rsidRDefault="0082614D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64391EF4" w14:textId="77777777" w:rsidR="0082614D" w:rsidRDefault="0082614D" w:rsidP="00096385">
            <w:r>
              <w:rPr>
                <w:sz w:val="16"/>
                <w:szCs w:val="16"/>
              </w:rPr>
              <w:t>UPIP_SEC_LTE-RAN-UEConTest</w:t>
            </w:r>
          </w:p>
        </w:tc>
        <w:tc>
          <w:tcPr>
            <w:tcW w:w="2323" w:type="dxa"/>
          </w:tcPr>
          <w:p w14:paraId="7E65636F" w14:textId="77777777" w:rsidR="0082614D" w:rsidRDefault="0082614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A48FA4" w14:textId="77777777" w:rsidR="0082614D" w:rsidRDefault="0082614D" w:rsidP="00096385">
            <w:pPr>
              <w:rPr>
                <w:sz w:val="16"/>
                <w:szCs w:val="16"/>
              </w:rPr>
            </w:pPr>
          </w:p>
        </w:tc>
      </w:tr>
    </w:tbl>
    <w:p w14:paraId="50D7092C" w14:textId="77777777" w:rsidR="0082614D" w:rsidRDefault="0082614D" w:rsidP="0082614D"/>
    <w:p w14:paraId="6487C25C" w14:textId="77777777" w:rsidR="0082614D" w:rsidRDefault="0082614D" w:rsidP="0082614D"/>
    <w:p w14:paraId="7436E515" w14:textId="77777777" w:rsidR="002A160F" w:rsidRPr="00917427" w:rsidRDefault="002A160F" w:rsidP="002A160F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RP-231674</w:t>
      </w:r>
      <w:r>
        <w:rPr>
          <w:b/>
          <w:i/>
          <w:noProof/>
          <w:sz w:val="28"/>
        </w:rPr>
        <w:fldChar w:fldCharType="end"/>
      </w:r>
    </w:p>
    <w:p w14:paraId="78FF3C74" w14:textId="77777777" w:rsidR="002A160F" w:rsidRPr="00784730" w:rsidRDefault="002A160F" w:rsidP="002A160F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72BF28A5" w14:textId="77777777" w:rsidR="002A160F" w:rsidRPr="00050554" w:rsidRDefault="002A160F" w:rsidP="002A160F">
      <w:pPr>
        <w:rPr>
          <w:rFonts w:ascii="Arial" w:hAnsi="Arial" w:cs="Arial"/>
          <w:b/>
          <w:bCs/>
          <w:lang w:val="en-US"/>
        </w:rPr>
      </w:pPr>
    </w:p>
    <w:p w14:paraId="2A87418C" w14:textId="77777777" w:rsidR="002A160F" w:rsidRDefault="002A160F" w:rsidP="002A160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21EA583A" w14:textId="77777777" w:rsidR="002A160F" w:rsidRPr="00E145B1" w:rsidRDefault="002A160F" w:rsidP="002A160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 - NR Positioning Enhancements (NR_pos_enh-UEConTest)</w:t>
      </w:r>
      <w:r>
        <w:rPr>
          <w:rFonts w:ascii="Arial" w:hAnsi="Arial" w:cs="Arial"/>
          <w:b/>
          <w:bCs/>
        </w:rPr>
        <w:fldChar w:fldCharType="end"/>
      </w:r>
    </w:p>
    <w:p w14:paraId="36475DAC" w14:textId="77777777" w:rsidR="002A160F" w:rsidRDefault="002A160F" w:rsidP="002A160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13.3.32</w:t>
      </w:r>
      <w:r>
        <w:rPr>
          <w:rFonts w:ascii="Arial" w:hAnsi="Arial" w:cs="Arial"/>
          <w:b/>
          <w:bCs/>
        </w:rPr>
        <w:fldChar w:fldCharType="end"/>
      </w:r>
    </w:p>
    <w:p w14:paraId="6AE15697" w14:textId="77777777" w:rsidR="002A160F" w:rsidRDefault="002A160F" w:rsidP="002A160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1C3C727" w14:textId="77777777" w:rsidR="002A160F" w:rsidRDefault="002A160F" w:rsidP="002A160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EBC1D61" w14:textId="77777777" w:rsidR="002A160F" w:rsidRPr="004E535C" w:rsidRDefault="002A160F" w:rsidP="002A160F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A160F" w:rsidRPr="004E535C" w14:paraId="2787D04E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1BFCF89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6895E36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EF0143C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B4531BD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89207BC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53F9CAC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46A6979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15D0B85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98FA883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7407018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E194600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A9F3C74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9DEE86F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A160F" w14:paraId="3775192B" w14:textId="77777777" w:rsidTr="00096385">
        <w:tc>
          <w:tcPr>
            <w:tcW w:w="879" w:type="dxa"/>
          </w:tcPr>
          <w:p w14:paraId="204EFBFB" w14:textId="77777777" w:rsidR="002A160F" w:rsidRDefault="002A160F" w:rsidP="00096385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11259624" w14:textId="77777777" w:rsidR="002A160F" w:rsidRDefault="002A160F" w:rsidP="00096385">
            <w:r>
              <w:rPr>
                <w:sz w:val="16"/>
                <w:szCs w:val="16"/>
              </w:rPr>
              <w:t>0418</w:t>
            </w:r>
          </w:p>
        </w:tc>
        <w:tc>
          <w:tcPr>
            <w:tcW w:w="517" w:type="dxa"/>
          </w:tcPr>
          <w:p w14:paraId="69FDA144" w14:textId="77777777" w:rsidR="002A160F" w:rsidRDefault="002A160F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20A4C4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95DBEBA" w14:textId="77777777" w:rsidR="002A160F" w:rsidRDefault="002A160F" w:rsidP="00096385">
            <w:r>
              <w:rPr>
                <w:sz w:val="16"/>
                <w:szCs w:val="16"/>
              </w:rPr>
              <w:t>Addition of new NR RSTD reporting delay test case 14.2.8</w:t>
            </w:r>
          </w:p>
        </w:tc>
        <w:tc>
          <w:tcPr>
            <w:tcW w:w="517" w:type="dxa"/>
          </w:tcPr>
          <w:p w14:paraId="1C6AE95F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87A878" w14:textId="77777777" w:rsidR="002A160F" w:rsidRDefault="002A160F" w:rsidP="0009638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0B56DDF6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E8DDC18" w14:textId="77777777" w:rsidR="002A160F" w:rsidRDefault="002A160F" w:rsidP="00096385">
            <w:r>
              <w:rPr>
                <w:sz w:val="16"/>
                <w:szCs w:val="16"/>
              </w:rPr>
              <w:t>R5-234205</w:t>
            </w:r>
          </w:p>
        </w:tc>
        <w:tc>
          <w:tcPr>
            <w:tcW w:w="1597" w:type="dxa"/>
          </w:tcPr>
          <w:p w14:paraId="43414143" w14:textId="77777777" w:rsidR="002A160F" w:rsidRDefault="002A160F" w:rsidP="0009638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9717830" w14:textId="77777777" w:rsidR="002A160F" w:rsidRDefault="002A160F" w:rsidP="00096385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511CA2E7" w14:textId="77777777" w:rsidR="002A160F" w:rsidRDefault="002A160F" w:rsidP="00096385">
            <w:r>
              <w:rPr>
                <w:sz w:val="16"/>
                <w:szCs w:val="16"/>
              </w:rPr>
              <w:t>14.2.8 (new)</w:t>
            </w:r>
          </w:p>
        </w:tc>
        <w:tc>
          <w:tcPr>
            <w:tcW w:w="998" w:type="dxa"/>
          </w:tcPr>
          <w:p w14:paraId="52A24D1C" w14:textId="77777777" w:rsidR="002A160F" w:rsidRDefault="002A160F" w:rsidP="00096385">
            <w:r>
              <w:rPr>
                <w:sz w:val="16"/>
                <w:szCs w:val="16"/>
              </w:rPr>
              <w:t xml:space="preserve">TS/TR ... CR ... ; TS 37.571-3 CR 0163; TS/TR ... CR ... </w:t>
            </w:r>
          </w:p>
        </w:tc>
      </w:tr>
      <w:tr w:rsidR="002A160F" w14:paraId="63F16D87" w14:textId="77777777" w:rsidTr="00096385">
        <w:tc>
          <w:tcPr>
            <w:tcW w:w="879" w:type="dxa"/>
          </w:tcPr>
          <w:p w14:paraId="225352FA" w14:textId="77777777" w:rsidR="002A160F" w:rsidRDefault="002A160F" w:rsidP="00096385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71A2F7D1" w14:textId="77777777" w:rsidR="002A160F" w:rsidRDefault="002A160F" w:rsidP="00096385">
            <w:r>
              <w:rPr>
                <w:sz w:val="16"/>
                <w:szCs w:val="16"/>
              </w:rPr>
              <w:t>0419</w:t>
            </w:r>
          </w:p>
        </w:tc>
        <w:tc>
          <w:tcPr>
            <w:tcW w:w="517" w:type="dxa"/>
          </w:tcPr>
          <w:p w14:paraId="1409F335" w14:textId="77777777" w:rsidR="002A160F" w:rsidRDefault="002A160F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C3E97B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2E0FA7C" w14:textId="77777777" w:rsidR="002A160F" w:rsidRDefault="002A160F" w:rsidP="00096385">
            <w:r>
              <w:rPr>
                <w:sz w:val="16"/>
                <w:szCs w:val="16"/>
              </w:rPr>
              <w:t>Addition of new NR RSTD reporting delay test case 14.2.9</w:t>
            </w:r>
          </w:p>
        </w:tc>
        <w:tc>
          <w:tcPr>
            <w:tcW w:w="517" w:type="dxa"/>
          </w:tcPr>
          <w:p w14:paraId="6BF648FA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5A882B" w14:textId="77777777" w:rsidR="002A160F" w:rsidRDefault="002A160F" w:rsidP="0009638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626C272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7FE6DAC" w14:textId="77777777" w:rsidR="002A160F" w:rsidRDefault="002A160F" w:rsidP="00096385">
            <w:r>
              <w:rPr>
                <w:sz w:val="16"/>
                <w:szCs w:val="16"/>
              </w:rPr>
              <w:t>R5-234206</w:t>
            </w:r>
          </w:p>
        </w:tc>
        <w:tc>
          <w:tcPr>
            <w:tcW w:w="1597" w:type="dxa"/>
          </w:tcPr>
          <w:p w14:paraId="56C24CA7" w14:textId="77777777" w:rsidR="002A160F" w:rsidRDefault="002A160F" w:rsidP="0009638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7039574" w14:textId="77777777" w:rsidR="002A160F" w:rsidRDefault="002A160F" w:rsidP="00096385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5F898DD5" w14:textId="77777777" w:rsidR="002A160F" w:rsidRDefault="002A160F" w:rsidP="00096385">
            <w:r>
              <w:rPr>
                <w:sz w:val="16"/>
                <w:szCs w:val="16"/>
              </w:rPr>
              <w:t>14.2.9 (new)</w:t>
            </w:r>
          </w:p>
        </w:tc>
        <w:tc>
          <w:tcPr>
            <w:tcW w:w="998" w:type="dxa"/>
          </w:tcPr>
          <w:p w14:paraId="3B13069C" w14:textId="77777777" w:rsidR="002A160F" w:rsidRDefault="002A160F" w:rsidP="00096385">
            <w:r>
              <w:rPr>
                <w:sz w:val="16"/>
                <w:szCs w:val="16"/>
              </w:rPr>
              <w:t xml:space="preserve">TS/TR ... CR ... ; TS 37.571-3 CR 0163; TS/TR ... CR ... </w:t>
            </w:r>
          </w:p>
        </w:tc>
      </w:tr>
      <w:tr w:rsidR="002A160F" w14:paraId="17F6663A" w14:textId="77777777" w:rsidTr="00096385">
        <w:tc>
          <w:tcPr>
            <w:tcW w:w="879" w:type="dxa"/>
          </w:tcPr>
          <w:p w14:paraId="4003D299" w14:textId="77777777" w:rsidR="002A160F" w:rsidRDefault="002A160F" w:rsidP="00096385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6DB30967" w14:textId="77777777" w:rsidR="002A160F" w:rsidRDefault="002A160F" w:rsidP="00096385">
            <w:r>
              <w:rPr>
                <w:sz w:val="16"/>
                <w:szCs w:val="16"/>
              </w:rPr>
              <w:t>0420</w:t>
            </w:r>
          </w:p>
        </w:tc>
        <w:tc>
          <w:tcPr>
            <w:tcW w:w="517" w:type="dxa"/>
          </w:tcPr>
          <w:p w14:paraId="087C9BBF" w14:textId="77777777" w:rsidR="002A160F" w:rsidRDefault="002A160F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6FB472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B6A4CE2" w14:textId="77777777" w:rsidR="002A160F" w:rsidRDefault="002A160F" w:rsidP="00096385">
            <w:r>
              <w:rPr>
                <w:sz w:val="16"/>
                <w:szCs w:val="16"/>
              </w:rPr>
              <w:t>Addition of new NR RSTD reporting delay test case 14.2.10</w:t>
            </w:r>
          </w:p>
        </w:tc>
        <w:tc>
          <w:tcPr>
            <w:tcW w:w="517" w:type="dxa"/>
          </w:tcPr>
          <w:p w14:paraId="68146147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E4BF46" w14:textId="77777777" w:rsidR="002A160F" w:rsidRDefault="002A160F" w:rsidP="0009638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128AE282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520554A" w14:textId="77777777" w:rsidR="002A160F" w:rsidRDefault="002A160F" w:rsidP="00096385">
            <w:r>
              <w:rPr>
                <w:sz w:val="16"/>
                <w:szCs w:val="16"/>
              </w:rPr>
              <w:t>R5-234207</w:t>
            </w:r>
          </w:p>
        </w:tc>
        <w:tc>
          <w:tcPr>
            <w:tcW w:w="1597" w:type="dxa"/>
          </w:tcPr>
          <w:p w14:paraId="7474DD55" w14:textId="77777777" w:rsidR="002A160F" w:rsidRDefault="002A160F" w:rsidP="0009638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425C03FC" w14:textId="77777777" w:rsidR="002A160F" w:rsidRDefault="002A160F" w:rsidP="00096385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5F11A8FF" w14:textId="77777777" w:rsidR="002A160F" w:rsidRDefault="002A160F" w:rsidP="00096385">
            <w:r>
              <w:rPr>
                <w:sz w:val="16"/>
                <w:szCs w:val="16"/>
              </w:rPr>
              <w:t>14.2.10 (new)</w:t>
            </w:r>
          </w:p>
        </w:tc>
        <w:tc>
          <w:tcPr>
            <w:tcW w:w="998" w:type="dxa"/>
          </w:tcPr>
          <w:p w14:paraId="438D1F4B" w14:textId="77777777" w:rsidR="002A160F" w:rsidRDefault="002A160F" w:rsidP="00096385">
            <w:r>
              <w:rPr>
                <w:sz w:val="16"/>
                <w:szCs w:val="16"/>
              </w:rPr>
              <w:t xml:space="preserve">TS/TR ... CR ... ; TS 37.571-3 CR 0163; TS/TR ... CR ... </w:t>
            </w:r>
          </w:p>
        </w:tc>
      </w:tr>
      <w:tr w:rsidR="002A160F" w14:paraId="3F3F6CB6" w14:textId="77777777" w:rsidTr="00096385">
        <w:tc>
          <w:tcPr>
            <w:tcW w:w="879" w:type="dxa"/>
          </w:tcPr>
          <w:p w14:paraId="62BC7AB6" w14:textId="77777777" w:rsidR="002A160F" w:rsidRDefault="002A160F" w:rsidP="00096385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73BC886F" w14:textId="77777777" w:rsidR="002A160F" w:rsidRDefault="002A160F" w:rsidP="00096385">
            <w:r>
              <w:rPr>
                <w:sz w:val="16"/>
                <w:szCs w:val="16"/>
              </w:rPr>
              <w:t>0421</w:t>
            </w:r>
          </w:p>
        </w:tc>
        <w:tc>
          <w:tcPr>
            <w:tcW w:w="517" w:type="dxa"/>
          </w:tcPr>
          <w:p w14:paraId="22CAEEE1" w14:textId="77777777" w:rsidR="002A160F" w:rsidRDefault="002A160F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3AFE96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84599F6" w14:textId="77777777" w:rsidR="002A160F" w:rsidRDefault="002A160F" w:rsidP="00096385">
            <w:r>
              <w:rPr>
                <w:sz w:val="16"/>
                <w:szCs w:val="16"/>
              </w:rPr>
              <w:t>Addition of new NR RSTD measurement accuracy test case 14.3.7</w:t>
            </w:r>
          </w:p>
        </w:tc>
        <w:tc>
          <w:tcPr>
            <w:tcW w:w="517" w:type="dxa"/>
          </w:tcPr>
          <w:p w14:paraId="41302133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766928" w14:textId="77777777" w:rsidR="002A160F" w:rsidRDefault="002A160F" w:rsidP="0009638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FAD163F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E3B4C53" w14:textId="77777777" w:rsidR="002A160F" w:rsidRDefault="002A160F" w:rsidP="00096385">
            <w:r>
              <w:rPr>
                <w:sz w:val="16"/>
                <w:szCs w:val="16"/>
              </w:rPr>
              <w:t>R5-234208</w:t>
            </w:r>
          </w:p>
        </w:tc>
        <w:tc>
          <w:tcPr>
            <w:tcW w:w="1597" w:type="dxa"/>
          </w:tcPr>
          <w:p w14:paraId="03EBD30A" w14:textId="77777777" w:rsidR="002A160F" w:rsidRDefault="002A160F" w:rsidP="0009638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090BD3AB" w14:textId="77777777" w:rsidR="002A160F" w:rsidRDefault="002A160F" w:rsidP="00096385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25C400F8" w14:textId="77777777" w:rsidR="002A160F" w:rsidRDefault="002A160F" w:rsidP="00096385">
            <w:r>
              <w:rPr>
                <w:sz w:val="16"/>
                <w:szCs w:val="16"/>
              </w:rPr>
              <w:t>14.3.7 (new)</w:t>
            </w:r>
          </w:p>
        </w:tc>
        <w:tc>
          <w:tcPr>
            <w:tcW w:w="998" w:type="dxa"/>
          </w:tcPr>
          <w:p w14:paraId="6B65E642" w14:textId="77777777" w:rsidR="002A160F" w:rsidRDefault="002A160F" w:rsidP="00096385">
            <w:r>
              <w:rPr>
                <w:sz w:val="16"/>
                <w:szCs w:val="16"/>
              </w:rPr>
              <w:t xml:space="preserve">TS/TR ... CR ... ; TS 37.571-3 CR 0163; TS/TR ... CR ... </w:t>
            </w:r>
          </w:p>
        </w:tc>
      </w:tr>
      <w:tr w:rsidR="002A160F" w14:paraId="0161C98F" w14:textId="77777777" w:rsidTr="00096385">
        <w:tc>
          <w:tcPr>
            <w:tcW w:w="879" w:type="dxa"/>
          </w:tcPr>
          <w:p w14:paraId="7F3A49F8" w14:textId="77777777" w:rsidR="002A160F" w:rsidRDefault="002A160F" w:rsidP="00096385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7A34B6B6" w14:textId="77777777" w:rsidR="002A160F" w:rsidRDefault="002A160F" w:rsidP="00096385">
            <w:r>
              <w:rPr>
                <w:sz w:val="16"/>
                <w:szCs w:val="16"/>
              </w:rPr>
              <w:t>0422</w:t>
            </w:r>
          </w:p>
        </w:tc>
        <w:tc>
          <w:tcPr>
            <w:tcW w:w="517" w:type="dxa"/>
          </w:tcPr>
          <w:p w14:paraId="53525BA1" w14:textId="77777777" w:rsidR="002A160F" w:rsidRDefault="002A160F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91FE8A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0DEBFD0" w14:textId="77777777" w:rsidR="002A160F" w:rsidRDefault="002A160F" w:rsidP="00096385">
            <w:r>
              <w:rPr>
                <w:sz w:val="16"/>
                <w:szCs w:val="16"/>
              </w:rPr>
              <w:t>Addition of new NR RSTD measurement accuracy test case 14.3.8</w:t>
            </w:r>
          </w:p>
        </w:tc>
        <w:tc>
          <w:tcPr>
            <w:tcW w:w="517" w:type="dxa"/>
          </w:tcPr>
          <w:p w14:paraId="4C715392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9FED0B" w14:textId="77777777" w:rsidR="002A160F" w:rsidRDefault="002A160F" w:rsidP="0009638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C559324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9FAA53E" w14:textId="77777777" w:rsidR="002A160F" w:rsidRDefault="002A160F" w:rsidP="00096385">
            <w:r>
              <w:rPr>
                <w:sz w:val="16"/>
                <w:szCs w:val="16"/>
              </w:rPr>
              <w:t>R5-234209</w:t>
            </w:r>
          </w:p>
        </w:tc>
        <w:tc>
          <w:tcPr>
            <w:tcW w:w="1597" w:type="dxa"/>
          </w:tcPr>
          <w:p w14:paraId="5FA21B35" w14:textId="77777777" w:rsidR="002A160F" w:rsidRDefault="002A160F" w:rsidP="0009638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8FA985E" w14:textId="77777777" w:rsidR="002A160F" w:rsidRDefault="002A160F" w:rsidP="00096385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70B43F5D" w14:textId="77777777" w:rsidR="002A160F" w:rsidRDefault="002A160F" w:rsidP="00096385">
            <w:r>
              <w:rPr>
                <w:sz w:val="16"/>
                <w:szCs w:val="16"/>
              </w:rPr>
              <w:t>14.3.8 (new)</w:t>
            </w:r>
          </w:p>
        </w:tc>
        <w:tc>
          <w:tcPr>
            <w:tcW w:w="998" w:type="dxa"/>
          </w:tcPr>
          <w:p w14:paraId="4DEFBE3B" w14:textId="77777777" w:rsidR="002A160F" w:rsidRDefault="002A160F" w:rsidP="00096385">
            <w:r>
              <w:rPr>
                <w:sz w:val="16"/>
                <w:szCs w:val="16"/>
              </w:rPr>
              <w:t xml:space="preserve">TS/TR ... CR ... ; TS 37.571-3 CR 0163; TS/TR ... CR ... </w:t>
            </w:r>
          </w:p>
        </w:tc>
      </w:tr>
      <w:tr w:rsidR="002A160F" w14:paraId="2C4BF906" w14:textId="77777777" w:rsidTr="00096385">
        <w:tc>
          <w:tcPr>
            <w:tcW w:w="879" w:type="dxa"/>
          </w:tcPr>
          <w:p w14:paraId="1F7E2A8C" w14:textId="77777777" w:rsidR="002A160F" w:rsidRDefault="002A160F" w:rsidP="00096385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46330E28" w14:textId="77777777" w:rsidR="002A160F" w:rsidRDefault="002A160F" w:rsidP="00096385">
            <w:r>
              <w:rPr>
                <w:sz w:val="16"/>
                <w:szCs w:val="16"/>
              </w:rPr>
              <w:t>0423</w:t>
            </w:r>
          </w:p>
        </w:tc>
        <w:tc>
          <w:tcPr>
            <w:tcW w:w="517" w:type="dxa"/>
          </w:tcPr>
          <w:p w14:paraId="2FB2FCF2" w14:textId="77777777" w:rsidR="002A160F" w:rsidRDefault="002A160F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9E9AFF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ACDC43" w14:textId="77777777" w:rsidR="002A160F" w:rsidRDefault="002A160F" w:rsidP="00096385">
            <w:r>
              <w:rPr>
                <w:sz w:val="16"/>
                <w:szCs w:val="16"/>
              </w:rPr>
              <w:t>Addition of new NR UE Rx-Tx time difference reporting delay test case 15.2.8</w:t>
            </w:r>
          </w:p>
        </w:tc>
        <w:tc>
          <w:tcPr>
            <w:tcW w:w="517" w:type="dxa"/>
          </w:tcPr>
          <w:p w14:paraId="058AD5F4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3EA7E4" w14:textId="77777777" w:rsidR="002A160F" w:rsidRDefault="002A160F" w:rsidP="0009638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10BB9CCA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87AA563" w14:textId="77777777" w:rsidR="002A160F" w:rsidRDefault="002A160F" w:rsidP="00096385">
            <w:r>
              <w:rPr>
                <w:sz w:val="16"/>
                <w:szCs w:val="16"/>
              </w:rPr>
              <w:t>R5-234210</w:t>
            </w:r>
          </w:p>
        </w:tc>
        <w:tc>
          <w:tcPr>
            <w:tcW w:w="1597" w:type="dxa"/>
          </w:tcPr>
          <w:p w14:paraId="64277CB0" w14:textId="77777777" w:rsidR="002A160F" w:rsidRDefault="002A160F" w:rsidP="0009638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59E74ED7" w14:textId="77777777" w:rsidR="002A160F" w:rsidRDefault="002A160F" w:rsidP="00096385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19C88552" w14:textId="77777777" w:rsidR="002A160F" w:rsidRDefault="002A160F" w:rsidP="00096385">
            <w:r>
              <w:rPr>
                <w:sz w:val="16"/>
                <w:szCs w:val="16"/>
              </w:rPr>
              <w:t>15.2.8 (new)</w:t>
            </w:r>
          </w:p>
        </w:tc>
        <w:tc>
          <w:tcPr>
            <w:tcW w:w="998" w:type="dxa"/>
          </w:tcPr>
          <w:p w14:paraId="3CAF4DE4" w14:textId="77777777" w:rsidR="002A160F" w:rsidRDefault="002A160F" w:rsidP="00096385">
            <w:r>
              <w:rPr>
                <w:sz w:val="16"/>
                <w:szCs w:val="16"/>
              </w:rPr>
              <w:t xml:space="preserve">TS/TR ... CR ... ; TS 37.571-3 CR 0163; TS/TR ... CR ... </w:t>
            </w:r>
          </w:p>
        </w:tc>
      </w:tr>
      <w:tr w:rsidR="002A160F" w14:paraId="0E70AB8C" w14:textId="77777777" w:rsidTr="00096385">
        <w:tc>
          <w:tcPr>
            <w:tcW w:w="879" w:type="dxa"/>
          </w:tcPr>
          <w:p w14:paraId="799D22CF" w14:textId="77777777" w:rsidR="002A160F" w:rsidRDefault="002A160F" w:rsidP="00096385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1C4D51EB" w14:textId="77777777" w:rsidR="002A160F" w:rsidRDefault="002A160F" w:rsidP="00096385">
            <w:r>
              <w:rPr>
                <w:sz w:val="16"/>
                <w:szCs w:val="16"/>
              </w:rPr>
              <w:t>0424</w:t>
            </w:r>
          </w:p>
        </w:tc>
        <w:tc>
          <w:tcPr>
            <w:tcW w:w="517" w:type="dxa"/>
          </w:tcPr>
          <w:p w14:paraId="5D4C5B71" w14:textId="77777777" w:rsidR="002A160F" w:rsidRDefault="002A160F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5CEB4C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8BB9601" w14:textId="77777777" w:rsidR="002A160F" w:rsidRDefault="002A160F" w:rsidP="00096385">
            <w:r>
              <w:rPr>
                <w:sz w:val="16"/>
                <w:szCs w:val="16"/>
              </w:rPr>
              <w:t>Addition of new NR UE Rx-Tx time difference reporting delay test case 15.2.9</w:t>
            </w:r>
          </w:p>
        </w:tc>
        <w:tc>
          <w:tcPr>
            <w:tcW w:w="517" w:type="dxa"/>
          </w:tcPr>
          <w:p w14:paraId="7F768491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C8B793" w14:textId="77777777" w:rsidR="002A160F" w:rsidRDefault="002A160F" w:rsidP="0009638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2F37307C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34BD3B8" w14:textId="77777777" w:rsidR="002A160F" w:rsidRDefault="002A160F" w:rsidP="00096385">
            <w:r>
              <w:rPr>
                <w:sz w:val="16"/>
                <w:szCs w:val="16"/>
              </w:rPr>
              <w:t>R5-234211</w:t>
            </w:r>
          </w:p>
        </w:tc>
        <w:tc>
          <w:tcPr>
            <w:tcW w:w="1597" w:type="dxa"/>
          </w:tcPr>
          <w:p w14:paraId="3F063AE8" w14:textId="77777777" w:rsidR="002A160F" w:rsidRDefault="002A160F" w:rsidP="0009638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D0EBEA7" w14:textId="77777777" w:rsidR="002A160F" w:rsidRDefault="002A160F" w:rsidP="00096385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69B50DD8" w14:textId="77777777" w:rsidR="002A160F" w:rsidRDefault="002A160F" w:rsidP="00096385">
            <w:r>
              <w:rPr>
                <w:sz w:val="16"/>
                <w:szCs w:val="16"/>
              </w:rPr>
              <w:t>15.2.9 (new)</w:t>
            </w:r>
          </w:p>
        </w:tc>
        <w:tc>
          <w:tcPr>
            <w:tcW w:w="998" w:type="dxa"/>
          </w:tcPr>
          <w:p w14:paraId="61E0F700" w14:textId="77777777" w:rsidR="002A160F" w:rsidRDefault="002A160F" w:rsidP="00096385">
            <w:r>
              <w:rPr>
                <w:sz w:val="16"/>
                <w:szCs w:val="16"/>
              </w:rPr>
              <w:t xml:space="preserve">TS/TR ... CR ... ; TS 37.571-3 CR 0163; TS/TR ... CR ... </w:t>
            </w:r>
          </w:p>
        </w:tc>
      </w:tr>
      <w:tr w:rsidR="002A160F" w14:paraId="5BF3F614" w14:textId="77777777" w:rsidTr="00096385">
        <w:tc>
          <w:tcPr>
            <w:tcW w:w="879" w:type="dxa"/>
          </w:tcPr>
          <w:p w14:paraId="1371C698" w14:textId="77777777" w:rsidR="002A160F" w:rsidRDefault="002A160F" w:rsidP="00096385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0EDC798F" w14:textId="77777777" w:rsidR="002A160F" w:rsidRDefault="002A160F" w:rsidP="00096385">
            <w:r>
              <w:rPr>
                <w:sz w:val="16"/>
                <w:szCs w:val="16"/>
              </w:rPr>
              <w:t>0425</w:t>
            </w:r>
          </w:p>
        </w:tc>
        <w:tc>
          <w:tcPr>
            <w:tcW w:w="517" w:type="dxa"/>
          </w:tcPr>
          <w:p w14:paraId="3B30093D" w14:textId="77777777" w:rsidR="002A160F" w:rsidRDefault="002A160F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DF3C08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B0ED4B3" w14:textId="77777777" w:rsidR="002A160F" w:rsidRDefault="002A160F" w:rsidP="00096385">
            <w:r>
              <w:rPr>
                <w:sz w:val="16"/>
                <w:szCs w:val="16"/>
              </w:rPr>
              <w:t>Addition of new NR UE Rx-Tx time difference reporting delay test case 15.2.10</w:t>
            </w:r>
          </w:p>
        </w:tc>
        <w:tc>
          <w:tcPr>
            <w:tcW w:w="517" w:type="dxa"/>
          </w:tcPr>
          <w:p w14:paraId="6302B00A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2867BD" w14:textId="77777777" w:rsidR="002A160F" w:rsidRDefault="002A160F" w:rsidP="0009638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1E20C462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A1AADDA" w14:textId="77777777" w:rsidR="002A160F" w:rsidRDefault="002A160F" w:rsidP="00096385">
            <w:r>
              <w:rPr>
                <w:sz w:val="16"/>
                <w:szCs w:val="16"/>
              </w:rPr>
              <w:t>R5-234212</w:t>
            </w:r>
          </w:p>
        </w:tc>
        <w:tc>
          <w:tcPr>
            <w:tcW w:w="1597" w:type="dxa"/>
          </w:tcPr>
          <w:p w14:paraId="1C8C84A0" w14:textId="77777777" w:rsidR="002A160F" w:rsidRDefault="002A160F" w:rsidP="0009638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55C8AE56" w14:textId="77777777" w:rsidR="002A160F" w:rsidRDefault="002A160F" w:rsidP="00096385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0ED50CA3" w14:textId="77777777" w:rsidR="002A160F" w:rsidRDefault="002A160F" w:rsidP="00096385">
            <w:r>
              <w:rPr>
                <w:sz w:val="16"/>
                <w:szCs w:val="16"/>
              </w:rPr>
              <w:t>15.2.10 (new)</w:t>
            </w:r>
          </w:p>
        </w:tc>
        <w:tc>
          <w:tcPr>
            <w:tcW w:w="998" w:type="dxa"/>
          </w:tcPr>
          <w:p w14:paraId="1E527234" w14:textId="77777777" w:rsidR="002A160F" w:rsidRDefault="002A160F" w:rsidP="00096385">
            <w:r>
              <w:rPr>
                <w:sz w:val="16"/>
                <w:szCs w:val="16"/>
              </w:rPr>
              <w:t xml:space="preserve">TS/TR ... CR ... ; TS 37.571-3 CR 0163; TS/TR ... CR ... </w:t>
            </w:r>
          </w:p>
        </w:tc>
      </w:tr>
      <w:tr w:rsidR="002A160F" w14:paraId="5D822E57" w14:textId="77777777" w:rsidTr="00096385">
        <w:tc>
          <w:tcPr>
            <w:tcW w:w="879" w:type="dxa"/>
          </w:tcPr>
          <w:p w14:paraId="39343828" w14:textId="77777777" w:rsidR="002A160F" w:rsidRDefault="002A160F" w:rsidP="00096385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235B16AC" w14:textId="77777777" w:rsidR="002A160F" w:rsidRDefault="002A160F" w:rsidP="00096385">
            <w:r>
              <w:rPr>
                <w:sz w:val="16"/>
                <w:szCs w:val="16"/>
              </w:rPr>
              <w:t>0426</w:t>
            </w:r>
          </w:p>
        </w:tc>
        <w:tc>
          <w:tcPr>
            <w:tcW w:w="517" w:type="dxa"/>
          </w:tcPr>
          <w:p w14:paraId="78818A8A" w14:textId="77777777" w:rsidR="002A160F" w:rsidRDefault="002A160F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ACC9F8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BCCF00F" w14:textId="77777777" w:rsidR="002A160F" w:rsidRDefault="002A160F" w:rsidP="00096385">
            <w:r>
              <w:rPr>
                <w:sz w:val="16"/>
                <w:szCs w:val="16"/>
              </w:rPr>
              <w:t>Addition of new NR UE Rx-Tx time difference measurement accuracy test case 15.3.5</w:t>
            </w:r>
          </w:p>
        </w:tc>
        <w:tc>
          <w:tcPr>
            <w:tcW w:w="517" w:type="dxa"/>
          </w:tcPr>
          <w:p w14:paraId="7022356E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68AFD3" w14:textId="77777777" w:rsidR="002A160F" w:rsidRDefault="002A160F" w:rsidP="0009638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2A2E1D07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61C5442" w14:textId="77777777" w:rsidR="002A160F" w:rsidRDefault="002A160F" w:rsidP="00096385">
            <w:r>
              <w:rPr>
                <w:sz w:val="16"/>
                <w:szCs w:val="16"/>
              </w:rPr>
              <w:t>R5-234213</w:t>
            </w:r>
          </w:p>
        </w:tc>
        <w:tc>
          <w:tcPr>
            <w:tcW w:w="1597" w:type="dxa"/>
          </w:tcPr>
          <w:p w14:paraId="47D94317" w14:textId="77777777" w:rsidR="002A160F" w:rsidRDefault="002A160F" w:rsidP="0009638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4EF9E65" w14:textId="77777777" w:rsidR="002A160F" w:rsidRDefault="002A160F" w:rsidP="00096385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279C8F1D" w14:textId="77777777" w:rsidR="002A160F" w:rsidRDefault="002A160F" w:rsidP="00096385">
            <w:r>
              <w:rPr>
                <w:sz w:val="16"/>
                <w:szCs w:val="16"/>
              </w:rPr>
              <w:t>15.3.5 (new)</w:t>
            </w:r>
          </w:p>
        </w:tc>
        <w:tc>
          <w:tcPr>
            <w:tcW w:w="998" w:type="dxa"/>
          </w:tcPr>
          <w:p w14:paraId="3C2B2048" w14:textId="77777777" w:rsidR="002A160F" w:rsidRDefault="002A160F" w:rsidP="00096385">
            <w:r>
              <w:rPr>
                <w:sz w:val="16"/>
                <w:szCs w:val="16"/>
              </w:rPr>
              <w:t xml:space="preserve">TS/TR ... CR ... ; TS 37.571-3 CR 0163; TS/TR ... CR ... </w:t>
            </w:r>
          </w:p>
        </w:tc>
      </w:tr>
      <w:tr w:rsidR="002A160F" w14:paraId="0D5955E3" w14:textId="77777777" w:rsidTr="00096385">
        <w:tc>
          <w:tcPr>
            <w:tcW w:w="879" w:type="dxa"/>
          </w:tcPr>
          <w:p w14:paraId="6638A4AF" w14:textId="77777777" w:rsidR="002A160F" w:rsidRDefault="002A160F" w:rsidP="00096385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2612A8B0" w14:textId="77777777" w:rsidR="002A160F" w:rsidRDefault="002A160F" w:rsidP="00096385">
            <w:r>
              <w:rPr>
                <w:sz w:val="16"/>
                <w:szCs w:val="16"/>
              </w:rPr>
              <w:t>0427</w:t>
            </w:r>
          </w:p>
        </w:tc>
        <w:tc>
          <w:tcPr>
            <w:tcW w:w="517" w:type="dxa"/>
          </w:tcPr>
          <w:p w14:paraId="34DE3CFB" w14:textId="77777777" w:rsidR="002A160F" w:rsidRDefault="002A160F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D6493E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3C4A41E" w14:textId="77777777" w:rsidR="002A160F" w:rsidRDefault="002A160F" w:rsidP="00096385">
            <w:r>
              <w:rPr>
                <w:sz w:val="16"/>
                <w:szCs w:val="16"/>
              </w:rPr>
              <w:t>Addition of new NR UE Rx-Tx time difference measurement accuracy test case 15.3.6</w:t>
            </w:r>
          </w:p>
        </w:tc>
        <w:tc>
          <w:tcPr>
            <w:tcW w:w="517" w:type="dxa"/>
          </w:tcPr>
          <w:p w14:paraId="39D8EF83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693B8C" w14:textId="77777777" w:rsidR="002A160F" w:rsidRDefault="002A160F" w:rsidP="0009638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2A1E4439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62C1ACB" w14:textId="77777777" w:rsidR="002A160F" w:rsidRDefault="002A160F" w:rsidP="00096385">
            <w:r>
              <w:rPr>
                <w:sz w:val="16"/>
                <w:szCs w:val="16"/>
              </w:rPr>
              <w:t>R5-234214</w:t>
            </w:r>
          </w:p>
        </w:tc>
        <w:tc>
          <w:tcPr>
            <w:tcW w:w="1597" w:type="dxa"/>
          </w:tcPr>
          <w:p w14:paraId="450CC0A7" w14:textId="77777777" w:rsidR="002A160F" w:rsidRDefault="002A160F" w:rsidP="0009638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5479785" w14:textId="77777777" w:rsidR="002A160F" w:rsidRDefault="002A160F" w:rsidP="00096385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768C7C6A" w14:textId="77777777" w:rsidR="002A160F" w:rsidRDefault="002A160F" w:rsidP="00096385">
            <w:r>
              <w:rPr>
                <w:sz w:val="16"/>
                <w:szCs w:val="16"/>
              </w:rPr>
              <w:t>15.3.6 (new)</w:t>
            </w:r>
          </w:p>
        </w:tc>
        <w:tc>
          <w:tcPr>
            <w:tcW w:w="998" w:type="dxa"/>
          </w:tcPr>
          <w:p w14:paraId="068DEA12" w14:textId="77777777" w:rsidR="002A160F" w:rsidRDefault="002A160F" w:rsidP="00096385">
            <w:r>
              <w:rPr>
                <w:sz w:val="16"/>
                <w:szCs w:val="16"/>
              </w:rPr>
              <w:t xml:space="preserve">TS/TR ... CR ... ; TS 37.571-3 CR 0163; TS/TR ... CR ... </w:t>
            </w:r>
          </w:p>
        </w:tc>
      </w:tr>
      <w:tr w:rsidR="002A160F" w14:paraId="7BB41F65" w14:textId="77777777" w:rsidTr="00096385">
        <w:tc>
          <w:tcPr>
            <w:tcW w:w="879" w:type="dxa"/>
          </w:tcPr>
          <w:p w14:paraId="3740926C" w14:textId="77777777" w:rsidR="002A160F" w:rsidRDefault="002A160F" w:rsidP="00096385">
            <w:r>
              <w:rPr>
                <w:sz w:val="16"/>
                <w:szCs w:val="16"/>
              </w:rPr>
              <w:t>37.571-2</w:t>
            </w:r>
          </w:p>
        </w:tc>
        <w:tc>
          <w:tcPr>
            <w:tcW w:w="637" w:type="dxa"/>
          </w:tcPr>
          <w:p w14:paraId="433E1279" w14:textId="77777777" w:rsidR="002A160F" w:rsidRDefault="002A160F" w:rsidP="00096385">
            <w:r>
              <w:rPr>
                <w:sz w:val="16"/>
                <w:szCs w:val="16"/>
              </w:rPr>
              <w:t>0178</w:t>
            </w:r>
          </w:p>
        </w:tc>
        <w:tc>
          <w:tcPr>
            <w:tcW w:w="517" w:type="dxa"/>
          </w:tcPr>
          <w:p w14:paraId="3F57929C" w14:textId="77777777" w:rsidR="002A160F" w:rsidRDefault="002A160F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DA03EAB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90F15A" w14:textId="77777777" w:rsidR="002A160F" w:rsidRDefault="002A160F" w:rsidP="00096385">
            <w:r>
              <w:rPr>
                <w:sz w:val="16"/>
                <w:szCs w:val="16"/>
              </w:rPr>
              <w:t>Addition of Rel-17 missing IEs to LPP position capability transfer test case</w:t>
            </w:r>
          </w:p>
        </w:tc>
        <w:tc>
          <w:tcPr>
            <w:tcW w:w="517" w:type="dxa"/>
          </w:tcPr>
          <w:p w14:paraId="7E87CB41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8D7A58" w14:textId="77777777" w:rsidR="002A160F" w:rsidRDefault="002A160F" w:rsidP="0009638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609B5403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1F2F352" w14:textId="77777777" w:rsidR="002A160F" w:rsidRDefault="002A160F" w:rsidP="00096385">
            <w:r>
              <w:rPr>
                <w:sz w:val="16"/>
                <w:szCs w:val="16"/>
              </w:rPr>
              <w:t>R5-235341</w:t>
            </w:r>
          </w:p>
        </w:tc>
        <w:tc>
          <w:tcPr>
            <w:tcW w:w="1597" w:type="dxa"/>
          </w:tcPr>
          <w:p w14:paraId="206D70C6" w14:textId="77777777" w:rsidR="002A160F" w:rsidRDefault="002A160F" w:rsidP="0009638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18C298F" w14:textId="77777777" w:rsidR="002A160F" w:rsidRDefault="002A160F" w:rsidP="00096385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19230D52" w14:textId="77777777" w:rsidR="002A160F" w:rsidRDefault="002A160F" w:rsidP="00096385">
            <w:r>
              <w:rPr>
                <w:sz w:val="16"/>
                <w:szCs w:val="16"/>
              </w:rPr>
              <w:t>9.3.1.1</w:t>
            </w:r>
          </w:p>
        </w:tc>
        <w:tc>
          <w:tcPr>
            <w:tcW w:w="998" w:type="dxa"/>
          </w:tcPr>
          <w:p w14:paraId="70C2C95E" w14:textId="77777777" w:rsidR="002A160F" w:rsidRDefault="002A160F" w:rsidP="00096385">
            <w:r>
              <w:rPr>
                <w:sz w:val="16"/>
                <w:szCs w:val="16"/>
              </w:rPr>
              <w:t xml:space="preserve">TS/TR ... CR ... ; TS 37.571-3 CR 0164; TS/TR ... CR ... </w:t>
            </w:r>
          </w:p>
        </w:tc>
      </w:tr>
      <w:tr w:rsidR="002A160F" w14:paraId="1D4830E5" w14:textId="77777777" w:rsidTr="00096385">
        <w:tc>
          <w:tcPr>
            <w:tcW w:w="879" w:type="dxa"/>
          </w:tcPr>
          <w:p w14:paraId="48255675" w14:textId="77777777" w:rsidR="002A160F" w:rsidRDefault="002A160F" w:rsidP="00096385">
            <w:r>
              <w:rPr>
                <w:sz w:val="16"/>
                <w:szCs w:val="16"/>
              </w:rPr>
              <w:t>37.571-2</w:t>
            </w:r>
          </w:p>
        </w:tc>
        <w:tc>
          <w:tcPr>
            <w:tcW w:w="637" w:type="dxa"/>
          </w:tcPr>
          <w:p w14:paraId="5B72AE94" w14:textId="77777777" w:rsidR="002A160F" w:rsidRDefault="002A160F" w:rsidP="00096385">
            <w:r>
              <w:rPr>
                <w:sz w:val="16"/>
                <w:szCs w:val="16"/>
              </w:rPr>
              <w:t>0179</w:t>
            </w:r>
          </w:p>
        </w:tc>
        <w:tc>
          <w:tcPr>
            <w:tcW w:w="517" w:type="dxa"/>
          </w:tcPr>
          <w:p w14:paraId="59A04911" w14:textId="77777777" w:rsidR="002A160F" w:rsidRDefault="002A160F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200131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7DAA3D8" w14:textId="77777777" w:rsidR="002A160F" w:rsidRDefault="002A160F" w:rsidP="00096385">
            <w:r>
              <w:rPr>
                <w:sz w:val="16"/>
                <w:szCs w:val="16"/>
              </w:rPr>
              <w:t>Correction of test case 9.4.6 UE Positioning Assistance Information</w:t>
            </w:r>
          </w:p>
        </w:tc>
        <w:tc>
          <w:tcPr>
            <w:tcW w:w="517" w:type="dxa"/>
          </w:tcPr>
          <w:p w14:paraId="49CC76CD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F66E70" w14:textId="77777777" w:rsidR="002A160F" w:rsidRDefault="002A160F" w:rsidP="0009638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5FF7A1F7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A0D746C" w14:textId="77777777" w:rsidR="002A160F" w:rsidRDefault="002A160F" w:rsidP="00096385">
            <w:r>
              <w:rPr>
                <w:sz w:val="16"/>
                <w:szCs w:val="16"/>
              </w:rPr>
              <w:t>R5-234217</w:t>
            </w:r>
          </w:p>
        </w:tc>
        <w:tc>
          <w:tcPr>
            <w:tcW w:w="1597" w:type="dxa"/>
          </w:tcPr>
          <w:p w14:paraId="31381818" w14:textId="77777777" w:rsidR="002A160F" w:rsidRDefault="002A160F" w:rsidP="0009638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500127C9" w14:textId="77777777" w:rsidR="002A160F" w:rsidRDefault="002A160F" w:rsidP="00096385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57602668" w14:textId="77777777" w:rsidR="002A160F" w:rsidRDefault="002A160F" w:rsidP="00096385">
            <w:r>
              <w:rPr>
                <w:sz w:val="16"/>
                <w:szCs w:val="16"/>
              </w:rPr>
              <w:t>9.4.6</w:t>
            </w:r>
          </w:p>
        </w:tc>
        <w:tc>
          <w:tcPr>
            <w:tcW w:w="998" w:type="dxa"/>
          </w:tcPr>
          <w:p w14:paraId="1EAE3C33" w14:textId="77777777" w:rsidR="002A160F" w:rsidRDefault="002A160F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A160F" w14:paraId="1E8BD257" w14:textId="77777777" w:rsidTr="00096385">
        <w:tc>
          <w:tcPr>
            <w:tcW w:w="879" w:type="dxa"/>
          </w:tcPr>
          <w:p w14:paraId="758875CA" w14:textId="77777777" w:rsidR="002A160F" w:rsidRDefault="002A160F" w:rsidP="00096385">
            <w:r>
              <w:rPr>
                <w:sz w:val="16"/>
                <w:szCs w:val="16"/>
              </w:rPr>
              <w:t>37.571-2</w:t>
            </w:r>
          </w:p>
        </w:tc>
        <w:tc>
          <w:tcPr>
            <w:tcW w:w="637" w:type="dxa"/>
          </w:tcPr>
          <w:p w14:paraId="0F1BB3DB" w14:textId="77777777" w:rsidR="002A160F" w:rsidRDefault="002A160F" w:rsidP="00096385">
            <w:r>
              <w:rPr>
                <w:sz w:val="16"/>
                <w:szCs w:val="16"/>
              </w:rPr>
              <w:t>0180</w:t>
            </w:r>
          </w:p>
        </w:tc>
        <w:tc>
          <w:tcPr>
            <w:tcW w:w="517" w:type="dxa"/>
          </w:tcPr>
          <w:p w14:paraId="34CF9A92" w14:textId="77777777" w:rsidR="002A160F" w:rsidRDefault="002A160F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69ADDB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3F63BB" w14:textId="77777777" w:rsidR="002A160F" w:rsidRDefault="002A160F" w:rsidP="00096385">
            <w:r>
              <w:rPr>
                <w:sz w:val="16"/>
                <w:szCs w:val="16"/>
              </w:rPr>
              <w:t>Correction of test case 9.4.5 Pre-configured PRS processing window procedures</w:t>
            </w:r>
          </w:p>
        </w:tc>
        <w:tc>
          <w:tcPr>
            <w:tcW w:w="517" w:type="dxa"/>
          </w:tcPr>
          <w:p w14:paraId="5AE1C71C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A076A2" w14:textId="77777777" w:rsidR="002A160F" w:rsidRDefault="002A160F" w:rsidP="0009638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00F3E931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845A317" w14:textId="77777777" w:rsidR="002A160F" w:rsidRDefault="002A160F" w:rsidP="00096385">
            <w:r>
              <w:rPr>
                <w:sz w:val="16"/>
                <w:szCs w:val="16"/>
              </w:rPr>
              <w:t>R5-234218</w:t>
            </w:r>
          </w:p>
        </w:tc>
        <w:tc>
          <w:tcPr>
            <w:tcW w:w="1597" w:type="dxa"/>
          </w:tcPr>
          <w:p w14:paraId="128E7C3B" w14:textId="77777777" w:rsidR="002A160F" w:rsidRDefault="002A160F" w:rsidP="0009638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F409E5C" w14:textId="77777777" w:rsidR="002A160F" w:rsidRDefault="002A160F" w:rsidP="00096385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6D083D72" w14:textId="77777777" w:rsidR="002A160F" w:rsidRDefault="002A160F" w:rsidP="00096385">
            <w:r>
              <w:rPr>
                <w:sz w:val="16"/>
                <w:szCs w:val="16"/>
              </w:rPr>
              <w:t>9.4.5</w:t>
            </w:r>
          </w:p>
        </w:tc>
        <w:tc>
          <w:tcPr>
            <w:tcW w:w="998" w:type="dxa"/>
          </w:tcPr>
          <w:p w14:paraId="702A36F9" w14:textId="77777777" w:rsidR="002A160F" w:rsidRDefault="002A160F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A160F" w14:paraId="197F47C4" w14:textId="77777777" w:rsidTr="00096385">
        <w:tc>
          <w:tcPr>
            <w:tcW w:w="879" w:type="dxa"/>
          </w:tcPr>
          <w:p w14:paraId="75110C06" w14:textId="77777777" w:rsidR="002A160F" w:rsidRDefault="002A160F" w:rsidP="00096385">
            <w:r>
              <w:rPr>
                <w:sz w:val="16"/>
                <w:szCs w:val="16"/>
              </w:rPr>
              <w:t>37.571-2</w:t>
            </w:r>
          </w:p>
        </w:tc>
        <w:tc>
          <w:tcPr>
            <w:tcW w:w="637" w:type="dxa"/>
          </w:tcPr>
          <w:p w14:paraId="2A0739C4" w14:textId="77777777" w:rsidR="002A160F" w:rsidRDefault="002A160F" w:rsidP="00096385">
            <w:r>
              <w:rPr>
                <w:sz w:val="16"/>
                <w:szCs w:val="16"/>
              </w:rPr>
              <w:t>0181</w:t>
            </w:r>
          </w:p>
        </w:tc>
        <w:tc>
          <w:tcPr>
            <w:tcW w:w="517" w:type="dxa"/>
          </w:tcPr>
          <w:p w14:paraId="723FEA25" w14:textId="77777777" w:rsidR="002A160F" w:rsidRDefault="002A160F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067465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AC1059" w14:textId="77777777" w:rsidR="002A160F" w:rsidRDefault="002A160F" w:rsidP="00096385">
            <w:r>
              <w:rPr>
                <w:sz w:val="16"/>
                <w:szCs w:val="16"/>
              </w:rPr>
              <w:t>Correction of test case 9.4.4 Pre-configured Measurement Gap Procedures</w:t>
            </w:r>
          </w:p>
        </w:tc>
        <w:tc>
          <w:tcPr>
            <w:tcW w:w="517" w:type="dxa"/>
          </w:tcPr>
          <w:p w14:paraId="0EFBEF04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0D2745" w14:textId="77777777" w:rsidR="002A160F" w:rsidRDefault="002A160F" w:rsidP="0009638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7DA87275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23BDE07" w14:textId="77777777" w:rsidR="002A160F" w:rsidRDefault="002A160F" w:rsidP="00096385">
            <w:r>
              <w:rPr>
                <w:sz w:val="16"/>
                <w:szCs w:val="16"/>
              </w:rPr>
              <w:t>R5-234219</w:t>
            </w:r>
          </w:p>
        </w:tc>
        <w:tc>
          <w:tcPr>
            <w:tcW w:w="1597" w:type="dxa"/>
          </w:tcPr>
          <w:p w14:paraId="0DC17F33" w14:textId="77777777" w:rsidR="002A160F" w:rsidRDefault="002A160F" w:rsidP="0009638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53397409" w14:textId="77777777" w:rsidR="002A160F" w:rsidRDefault="002A160F" w:rsidP="00096385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5E255310" w14:textId="77777777" w:rsidR="002A160F" w:rsidRDefault="002A160F" w:rsidP="00096385">
            <w:r>
              <w:rPr>
                <w:sz w:val="16"/>
                <w:szCs w:val="16"/>
              </w:rPr>
              <w:t>9.4.4</w:t>
            </w:r>
          </w:p>
        </w:tc>
        <w:tc>
          <w:tcPr>
            <w:tcW w:w="998" w:type="dxa"/>
          </w:tcPr>
          <w:p w14:paraId="58F065D3" w14:textId="77777777" w:rsidR="002A160F" w:rsidRDefault="002A160F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A160F" w14:paraId="08A5AD5A" w14:textId="77777777" w:rsidTr="00096385">
        <w:tc>
          <w:tcPr>
            <w:tcW w:w="879" w:type="dxa"/>
          </w:tcPr>
          <w:p w14:paraId="42F0E433" w14:textId="77777777" w:rsidR="002A160F" w:rsidRDefault="002A160F" w:rsidP="00096385">
            <w:r>
              <w:rPr>
                <w:sz w:val="16"/>
                <w:szCs w:val="16"/>
              </w:rPr>
              <w:t>37.571-3</w:t>
            </w:r>
          </w:p>
        </w:tc>
        <w:tc>
          <w:tcPr>
            <w:tcW w:w="637" w:type="dxa"/>
          </w:tcPr>
          <w:p w14:paraId="2E6F42A2" w14:textId="77777777" w:rsidR="002A160F" w:rsidRDefault="002A160F" w:rsidP="00096385">
            <w:r>
              <w:rPr>
                <w:sz w:val="16"/>
                <w:szCs w:val="16"/>
              </w:rPr>
              <w:t>0163</w:t>
            </w:r>
          </w:p>
        </w:tc>
        <w:tc>
          <w:tcPr>
            <w:tcW w:w="517" w:type="dxa"/>
          </w:tcPr>
          <w:p w14:paraId="7D5C0CFA" w14:textId="77777777" w:rsidR="002A160F" w:rsidRDefault="002A160F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6AC1A3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937CEE" w14:textId="77777777" w:rsidR="002A160F" w:rsidRDefault="002A160F" w:rsidP="00096385">
            <w:r>
              <w:rPr>
                <w:sz w:val="16"/>
                <w:szCs w:val="16"/>
              </w:rPr>
              <w:t>Addition of test applicabilities for Release-17 NR RSTD and UE Rx-Tx time difference positioning test cases</w:t>
            </w:r>
          </w:p>
        </w:tc>
        <w:tc>
          <w:tcPr>
            <w:tcW w:w="517" w:type="dxa"/>
          </w:tcPr>
          <w:p w14:paraId="2E2C93D3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2FC590" w14:textId="77777777" w:rsidR="002A160F" w:rsidRDefault="002A160F" w:rsidP="0009638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66BB2331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441EEA3" w14:textId="77777777" w:rsidR="002A160F" w:rsidRDefault="002A160F" w:rsidP="00096385">
            <w:r>
              <w:rPr>
                <w:sz w:val="16"/>
                <w:szCs w:val="16"/>
              </w:rPr>
              <w:t>R5-234215</w:t>
            </w:r>
          </w:p>
        </w:tc>
        <w:tc>
          <w:tcPr>
            <w:tcW w:w="1597" w:type="dxa"/>
          </w:tcPr>
          <w:p w14:paraId="606CA2E7" w14:textId="77777777" w:rsidR="002A160F" w:rsidRDefault="002A160F" w:rsidP="0009638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42B260E5" w14:textId="77777777" w:rsidR="002A160F" w:rsidRDefault="002A160F" w:rsidP="00096385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503BF706" w14:textId="77777777" w:rsidR="002A160F" w:rsidRDefault="002A160F" w:rsidP="00096385">
            <w:r>
              <w:rPr>
                <w:sz w:val="16"/>
                <w:szCs w:val="16"/>
              </w:rPr>
              <w:t>Table 4-11, Table 4-12</w:t>
            </w:r>
          </w:p>
        </w:tc>
        <w:tc>
          <w:tcPr>
            <w:tcW w:w="998" w:type="dxa"/>
          </w:tcPr>
          <w:p w14:paraId="2780861C" w14:textId="77777777" w:rsidR="002A160F" w:rsidRDefault="002A160F" w:rsidP="00096385">
            <w:r>
              <w:rPr>
                <w:sz w:val="16"/>
                <w:szCs w:val="16"/>
              </w:rPr>
              <w:t xml:space="preserve">TS/TR ... CR ... ; TS 37.571-1 CR 0418TS 37.571-1 CR 0419TS 37.571-1 CR 0420TS 37.571-1 CR 0421TS 37.571-1 CR 0422TS 37.571-1 CR 0423TS 37.571-1 CR 0424TS 37.571-1 CR 0425TS 37.571-1 CR 0426TS 37.571-1 CR 0427; TS/TR ... CR ... </w:t>
            </w:r>
          </w:p>
        </w:tc>
      </w:tr>
      <w:tr w:rsidR="002A160F" w14:paraId="5B7A55F5" w14:textId="77777777" w:rsidTr="00096385">
        <w:tc>
          <w:tcPr>
            <w:tcW w:w="879" w:type="dxa"/>
          </w:tcPr>
          <w:p w14:paraId="56F80C9E" w14:textId="77777777" w:rsidR="002A160F" w:rsidRDefault="002A160F" w:rsidP="00096385">
            <w:r>
              <w:rPr>
                <w:sz w:val="16"/>
                <w:szCs w:val="16"/>
              </w:rPr>
              <w:t>37.571-3</w:t>
            </w:r>
          </w:p>
        </w:tc>
        <w:tc>
          <w:tcPr>
            <w:tcW w:w="637" w:type="dxa"/>
          </w:tcPr>
          <w:p w14:paraId="0508E8B6" w14:textId="77777777" w:rsidR="002A160F" w:rsidRDefault="002A160F" w:rsidP="00096385">
            <w:r>
              <w:rPr>
                <w:sz w:val="16"/>
                <w:szCs w:val="16"/>
              </w:rPr>
              <w:t>0164</w:t>
            </w:r>
          </w:p>
        </w:tc>
        <w:tc>
          <w:tcPr>
            <w:tcW w:w="517" w:type="dxa"/>
          </w:tcPr>
          <w:p w14:paraId="41D44364" w14:textId="77777777" w:rsidR="002A160F" w:rsidRDefault="002A160F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72A32CA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8EB3297" w14:textId="77777777" w:rsidR="002A160F" w:rsidRDefault="002A160F" w:rsidP="00096385">
            <w:r>
              <w:rPr>
                <w:sz w:val="16"/>
                <w:szCs w:val="16"/>
              </w:rPr>
              <w:t>Updates and additions of PICS for release 17 positioning capabilities</w:t>
            </w:r>
          </w:p>
        </w:tc>
        <w:tc>
          <w:tcPr>
            <w:tcW w:w="517" w:type="dxa"/>
          </w:tcPr>
          <w:p w14:paraId="7200C86F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1634A6" w14:textId="77777777" w:rsidR="002A160F" w:rsidRDefault="002A160F" w:rsidP="0009638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25EE948E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CC5D3AB" w14:textId="77777777" w:rsidR="002A160F" w:rsidRDefault="002A160F" w:rsidP="00096385">
            <w:r>
              <w:rPr>
                <w:sz w:val="16"/>
                <w:szCs w:val="16"/>
              </w:rPr>
              <w:t>R5-235342</w:t>
            </w:r>
          </w:p>
        </w:tc>
        <w:tc>
          <w:tcPr>
            <w:tcW w:w="1597" w:type="dxa"/>
          </w:tcPr>
          <w:p w14:paraId="5C5616EB" w14:textId="77777777" w:rsidR="002A160F" w:rsidRDefault="002A160F" w:rsidP="0009638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DBA205E" w14:textId="77777777" w:rsidR="002A160F" w:rsidRDefault="002A160F" w:rsidP="00096385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18789EAD" w14:textId="77777777" w:rsidR="002A160F" w:rsidRDefault="002A160F" w:rsidP="00096385">
            <w:r>
              <w:rPr>
                <w:sz w:val="16"/>
                <w:szCs w:val="16"/>
              </w:rPr>
              <w:t>4</w:t>
            </w:r>
          </w:p>
        </w:tc>
        <w:tc>
          <w:tcPr>
            <w:tcW w:w="998" w:type="dxa"/>
          </w:tcPr>
          <w:p w14:paraId="666C154F" w14:textId="77777777" w:rsidR="002A160F" w:rsidRDefault="002A160F" w:rsidP="00096385">
            <w:r>
              <w:rPr>
                <w:sz w:val="16"/>
                <w:szCs w:val="16"/>
              </w:rPr>
              <w:t xml:space="preserve">TS/TR ... CR ... ; TS 37.571-2 CR 0178; TS/TR ... CR ... </w:t>
            </w:r>
          </w:p>
        </w:tc>
      </w:tr>
    </w:tbl>
    <w:p w14:paraId="7F40852C" w14:textId="77777777" w:rsidR="002A160F" w:rsidRDefault="002A160F" w:rsidP="002A160F"/>
    <w:p w14:paraId="6941DBC6" w14:textId="77777777" w:rsidR="002A160F" w:rsidRDefault="002A160F" w:rsidP="002A160F"/>
    <w:p w14:paraId="7494DC6C" w14:textId="77777777" w:rsidR="002A160F" w:rsidRPr="00917427" w:rsidRDefault="002A160F" w:rsidP="002A160F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RP-231675</w:t>
      </w:r>
      <w:r>
        <w:rPr>
          <w:b/>
          <w:i/>
          <w:noProof/>
          <w:sz w:val="28"/>
        </w:rPr>
        <w:fldChar w:fldCharType="end"/>
      </w:r>
    </w:p>
    <w:p w14:paraId="0DD90B41" w14:textId="77777777" w:rsidR="002A160F" w:rsidRPr="00784730" w:rsidRDefault="002A160F" w:rsidP="002A160F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5A91855E" w14:textId="77777777" w:rsidR="002A160F" w:rsidRPr="00050554" w:rsidRDefault="002A160F" w:rsidP="002A160F">
      <w:pPr>
        <w:rPr>
          <w:rFonts w:ascii="Arial" w:hAnsi="Arial" w:cs="Arial"/>
          <w:b/>
          <w:bCs/>
          <w:lang w:val="en-US"/>
        </w:rPr>
      </w:pPr>
    </w:p>
    <w:p w14:paraId="1BB64F4D" w14:textId="77777777" w:rsidR="002A160F" w:rsidRDefault="002A160F" w:rsidP="002A160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3C0D02E2" w14:textId="77777777" w:rsidR="002A160F" w:rsidRPr="00E145B1" w:rsidRDefault="002A160F" w:rsidP="002A160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NR and MR-DC measurement gap enhancements (NR_MG_enh-UEConTest)</w:t>
      </w:r>
      <w:r>
        <w:rPr>
          <w:rFonts w:ascii="Arial" w:hAnsi="Arial" w:cs="Arial"/>
          <w:b/>
          <w:bCs/>
        </w:rPr>
        <w:fldChar w:fldCharType="end"/>
      </w:r>
    </w:p>
    <w:p w14:paraId="5A345DA2" w14:textId="77777777" w:rsidR="002A160F" w:rsidRDefault="002A160F" w:rsidP="002A160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13.3.34</w:t>
      </w:r>
      <w:r>
        <w:rPr>
          <w:rFonts w:ascii="Arial" w:hAnsi="Arial" w:cs="Arial"/>
          <w:b/>
          <w:bCs/>
        </w:rPr>
        <w:fldChar w:fldCharType="end"/>
      </w:r>
    </w:p>
    <w:p w14:paraId="25F8FF46" w14:textId="77777777" w:rsidR="002A160F" w:rsidRDefault="002A160F" w:rsidP="002A160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C65D7BA" w14:textId="77777777" w:rsidR="002A160F" w:rsidRDefault="002A160F" w:rsidP="002A160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A11D65B" w14:textId="77777777" w:rsidR="002A160F" w:rsidRPr="004E535C" w:rsidRDefault="002A160F" w:rsidP="002A160F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A160F" w:rsidRPr="004E535C" w14:paraId="32CF7437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9594E75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239979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AC38EED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B4ED705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A9B81C7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ACE9A83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30A9106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76A495B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38CE80C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FAEF2D8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5A7242E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823DF23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334272A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A160F" w14:paraId="386CE450" w14:textId="77777777" w:rsidTr="00096385">
        <w:tc>
          <w:tcPr>
            <w:tcW w:w="879" w:type="dxa"/>
          </w:tcPr>
          <w:p w14:paraId="5BAA227E" w14:textId="77777777" w:rsidR="002A160F" w:rsidRDefault="002A160F" w:rsidP="00096385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28FA24AD" w14:textId="77777777" w:rsidR="002A160F" w:rsidRDefault="002A160F" w:rsidP="00096385">
            <w:r>
              <w:rPr>
                <w:sz w:val="16"/>
                <w:szCs w:val="16"/>
              </w:rPr>
              <w:t>0312</w:t>
            </w:r>
          </w:p>
        </w:tc>
        <w:tc>
          <w:tcPr>
            <w:tcW w:w="517" w:type="dxa"/>
          </w:tcPr>
          <w:p w14:paraId="1F5DBFB7" w14:textId="77777777" w:rsidR="002A160F" w:rsidRDefault="002A160F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90922A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744486C" w14:textId="77777777" w:rsidR="002A160F" w:rsidRDefault="002A160F" w:rsidP="00096385">
            <w:r>
              <w:rPr>
                <w:sz w:val="16"/>
                <w:szCs w:val="16"/>
              </w:rPr>
              <w:t>Update of applicability for MG enhancements cases</w:t>
            </w:r>
          </w:p>
        </w:tc>
        <w:tc>
          <w:tcPr>
            <w:tcW w:w="517" w:type="dxa"/>
          </w:tcPr>
          <w:p w14:paraId="219B380B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C1CB8C" w14:textId="77777777" w:rsidR="002A160F" w:rsidRDefault="002A160F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7AA939F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5EE2BD4" w14:textId="77777777" w:rsidR="002A160F" w:rsidRDefault="002A160F" w:rsidP="00096385">
            <w:r>
              <w:rPr>
                <w:sz w:val="16"/>
                <w:szCs w:val="16"/>
              </w:rPr>
              <w:t>R5-234624</w:t>
            </w:r>
          </w:p>
        </w:tc>
        <w:tc>
          <w:tcPr>
            <w:tcW w:w="1597" w:type="dxa"/>
          </w:tcPr>
          <w:p w14:paraId="5D144186" w14:textId="77777777" w:rsidR="002A160F" w:rsidRDefault="002A160F" w:rsidP="0009638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D22A5E4" w14:textId="77777777" w:rsidR="002A160F" w:rsidRDefault="002A160F" w:rsidP="00096385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</w:tcPr>
          <w:p w14:paraId="65431177" w14:textId="77777777" w:rsidR="002A160F" w:rsidRDefault="002A160F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901E2F6" w14:textId="77777777" w:rsidR="002A160F" w:rsidRDefault="002A160F" w:rsidP="00096385">
            <w:pPr>
              <w:rPr>
                <w:sz w:val="16"/>
                <w:szCs w:val="16"/>
              </w:rPr>
            </w:pPr>
          </w:p>
        </w:tc>
      </w:tr>
      <w:tr w:rsidR="002A160F" w14:paraId="430A7D1B" w14:textId="77777777" w:rsidTr="00096385">
        <w:tc>
          <w:tcPr>
            <w:tcW w:w="879" w:type="dxa"/>
          </w:tcPr>
          <w:p w14:paraId="447FAEF3" w14:textId="77777777" w:rsidR="002A160F" w:rsidRDefault="002A160F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1676A9B" w14:textId="77777777" w:rsidR="002A160F" w:rsidRDefault="002A160F" w:rsidP="00096385">
            <w:r>
              <w:rPr>
                <w:sz w:val="16"/>
                <w:szCs w:val="16"/>
              </w:rPr>
              <w:t>2462</w:t>
            </w:r>
          </w:p>
        </w:tc>
        <w:tc>
          <w:tcPr>
            <w:tcW w:w="517" w:type="dxa"/>
          </w:tcPr>
          <w:p w14:paraId="27719D58" w14:textId="77777777" w:rsidR="002A160F" w:rsidRDefault="002A160F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CADF523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8A21415" w14:textId="77777777" w:rsidR="002A160F" w:rsidRDefault="002A160F" w:rsidP="00096385">
            <w:r>
              <w:rPr>
                <w:sz w:val="16"/>
                <w:szCs w:val="16"/>
              </w:rPr>
              <w:t>Correction to 6.6.17.1 for editor's note, confirm TT=0, update Annex F for pre-MG TCs</w:t>
            </w:r>
          </w:p>
        </w:tc>
        <w:tc>
          <w:tcPr>
            <w:tcW w:w="517" w:type="dxa"/>
          </w:tcPr>
          <w:p w14:paraId="0CE957B4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D64158" w14:textId="77777777" w:rsidR="002A160F" w:rsidRDefault="002A160F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C95CC93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9D5E3C5" w14:textId="77777777" w:rsidR="002A160F" w:rsidRDefault="002A160F" w:rsidP="00096385">
            <w:r>
              <w:rPr>
                <w:sz w:val="16"/>
                <w:szCs w:val="16"/>
              </w:rPr>
              <w:t>R5-235744</w:t>
            </w:r>
          </w:p>
        </w:tc>
        <w:tc>
          <w:tcPr>
            <w:tcW w:w="1597" w:type="dxa"/>
          </w:tcPr>
          <w:p w14:paraId="6D8FB12A" w14:textId="77777777" w:rsidR="002A160F" w:rsidRDefault="002A160F" w:rsidP="0009638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C8C85BB" w14:textId="77777777" w:rsidR="002A160F" w:rsidRDefault="002A160F" w:rsidP="00096385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</w:tcPr>
          <w:p w14:paraId="75F318F1" w14:textId="77777777" w:rsidR="002A160F" w:rsidRDefault="002A160F" w:rsidP="00096385">
            <w:r>
              <w:rPr>
                <w:sz w:val="16"/>
                <w:szCs w:val="16"/>
              </w:rPr>
              <w:t>F.1.1.2, F.1.3.2, 6.6.17.1,6.6.17.2</w:t>
            </w:r>
          </w:p>
        </w:tc>
        <w:tc>
          <w:tcPr>
            <w:tcW w:w="998" w:type="dxa"/>
          </w:tcPr>
          <w:p w14:paraId="0A10D6BB" w14:textId="77777777" w:rsidR="002A160F" w:rsidRDefault="002A160F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A160F" w14:paraId="6668E1CC" w14:textId="77777777" w:rsidTr="00096385">
        <w:tc>
          <w:tcPr>
            <w:tcW w:w="879" w:type="dxa"/>
          </w:tcPr>
          <w:p w14:paraId="046E3EFE" w14:textId="77777777" w:rsidR="002A160F" w:rsidRDefault="002A160F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4734302" w14:textId="77777777" w:rsidR="002A160F" w:rsidRDefault="002A160F" w:rsidP="00096385">
            <w:r>
              <w:rPr>
                <w:sz w:val="16"/>
                <w:szCs w:val="16"/>
              </w:rPr>
              <w:t>2463</w:t>
            </w:r>
          </w:p>
        </w:tc>
        <w:tc>
          <w:tcPr>
            <w:tcW w:w="517" w:type="dxa"/>
          </w:tcPr>
          <w:p w14:paraId="24DE6810" w14:textId="77777777" w:rsidR="002A160F" w:rsidRDefault="002A160F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34AFA78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E777A19" w14:textId="77777777" w:rsidR="002A160F" w:rsidRDefault="002A160F" w:rsidP="00096385">
            <w:r>
              <w:rPr>
                <w:sz w:val="16"/>
                <w:szCs w:val="16"/>
              </w:rPr>
              <w:t>Correction to 6.6.17.2 for editor's note, confirm TT=0, RRC msg content</w:t>
            </w:r>
          </w:p>
        </w:tc>
        <w:tc>
          <w:tcPr>
            <w:tcW w:w="517" w:type="dxa"/>
          </w:tcPr>
          <w:p w14:paraId="78940D3D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CCCD2D" w14:textId="77777777" w:rsidR="002A160F" w:rsidRDefault="002A160F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5E82677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6188B62" w14:textId="77777777" w:rsidR="002A160F" w:rsidRDefault="002A160F" w:rsidP="00096385">
            <w:r>
              <w:rPr>
                <w:sz w:val="16"/>
                <w:szCs w:val="16"/>
              </w:rPr>
              <w:t>R5-235738</w:t>
            </w:r>
          </w:p>
        </w:tc>
        <w:tc>
          <w:tcPr>
            <w:tcW w:w="1597" w:type="dxa"/>
          </w:tcPr>
          <w:p w14:paraId="46A7F482" w14:textId="77777777" w:rsidR="002A160F" w:rsidRDefault="002A160F" w:rsidP="0009638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45C0B20" w14:textId="77777777" w:rsidR="002A160F" w:rsidRDefault="002A160F" w:rsidP="00096385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</w:tcPr>
          <w:p w14:paraId="4A2393AE" w14:textId="77777777" w:rsidR="002A160F" w:rsidRDefault="002A160F" w:rsidP="00096385">
            <w:r>
              <w:rPr>
                <w:sz w:val="16"/>
                <w:szCs w:val="16"/>
              </w:rPr>
              <w:t>6.6.17.2</w:t>
            </w:r>
          </w:p>
        </w:tc>
        <w:tc>
          <w:tcPr>
            <w:tcW w:w="998" w:type="dxa"/>
          </w:tcPr>
          <w:p w14:paraId="51E557DF" w14:textId="77777777" w:rsidR="002A160F" w:rsidRDefault="002A160F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A160F" w14:paraId="09B71F83" w14:textId="77777777" w:rsidTr="00096385">
        <w:tc>
          <w:tcPr>
            <w:tcW w:w="879" w:type="dxa"/>
          </w:tcPr>
          <w:p w14:paraId="60AB3C81" w14:textId="77777777" w:rsidR="002A160F" w:rsidRDefault="002A160F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43D0232" w14:textId="77777777" w:rsidR="002A160F" w:rsidRDefault="002A160F" w:rsidP="00096385">
            <w:r>
              <w:rPr>
                <w:sz w:val="16"/>
                <w:szCs w:val="16"/>
              </w:rPr>
              <w:t>2464</w:t>
            </w:r>
          </w:p>
        </w:tc>
        <w:tc>
          <w:tcPr>
            <w:tcW w:w="517" w:type="dxa"/>
          </w:tcPr>
          <w:p w14:paraId="538A1021" w14:textId="77777777" w:rsidR="002A160F" w:rsidRDefault="002A160F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99A544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661565" w14:textId="77777777" w:rsidR="002A160F" w:rsidRDefault="002A160F" w:rsidP="00096385">
            <w:r>
              <w:rPr>
                <w:sz w:val="16"/>
                <w:szCs w:val="16"/>
              </w:rPr>
              <w:t>Update concurrent gap test cases 6.6.18.1 and 6.6.18.2</w:t>
            </w:r>
          </w:p>
        </w:tc>
        <w:tc>
          <w:tcPr>
            <w:tcW w:w="517" w:type="dxa"/>
          </w:tcPr>
          <w:p w14:paraId="664F888C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36604B" w14:textId="77777777" w:rsidR="002A160F" w:rsidRDefault="002A160F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518D346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46DD67C" w14:textId="77777777" w:rsidR="002A160F" w:rsidRDefault="002A160F" w:rsidP="00096385">
            <w:r>
              <w:rPr>
                <w:sz w:val="16"/>
                <w:szCs w:val="16"/>
              </w:rPr>
              <w:t>R5-235745</w:t>
            </w:r>
          </w:p>
        </w:tc>
        <w:tc>
          <w:tcPr>
            <w:tcW w:w="1597" w:type="dxa"/>
          </w:tcPr>
          <w:p w14:paraId="24CA136A" w14:textId="77777777" w:rsidR="002A160F" w:rsidRDefault="002A160F" w:rsidP="00096385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 w14:paraId="77577E1B" w14:textId="77777777" w:rsidR="002A160F" w:rsidRDefault="002A160F" w:rsidP="00096385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</w:tcPr>
          <w:p w14:paraId="728DBF47" w14:textId="77777777" w:rsidR="002A160F" w:rsidRDefault="002A160F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EFEF2B" w14:textId="77777777" w:rsidR="002A160F" w:rsidRDefault="002A160F" w:rsidP="00096385">
            <w:pPr>
              <w:rPr>
                <w:sz w:val="16"/>
                <w:szCs w:val="16"/>
              </w:rPr>
            </w:pPr>
          </w:p>
        </w:tc>
      </w:tr>
      <w:tr w:rsidR="002A160F" w14:paraId="59226CDA" w14:textId="77777777" w:rsidTr="00096385">
        <w:tc>
          <w:tcPr>
            <w:tcW w:w="879" w:type="dxa"/>
          </w:tcPr>
          <w:p w14:paraId="5140A4BA" w14:textId="77777777" w:rsidR="002A160F" w:rsidRDefault="002A160F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7FC5FFE" w14:textId="77777777" w:rsidR="002A160F" w:rsidRDefault="002A160F" w:rsidP="00096385">
            <w:r>
              <w:rPr>
                <w:sz w:val="16"/>
                <w:szCs w:val="16"/>
              </w:rPr>
              <w:t>2465</w:t>
            </w:r>
          </w:p>
        </w:tc>
        <w:tc>
          <w:tcPr>
            <w:tcW w:w="517" w:type="dxa"/>
          </w:tcPr>
          <w:p w14:paraId="67FB66BE" w14:textId="77777777" w:rsidR="002A160F" w:rsidRDefault="002A160F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2A16E33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0D78EF" w14:textId="77777777" w:rsidR="002A160F" w:rsidRDefault="002A160F" w:rsidP="00096385">
            <w:r>
              <w:rPr>
                <w:sz w:val="16"/>
                <w:szCs w:val="16"/>
              </w:rPr>
              <w:t>Update Annex F for gap enhancement test cases 6.6.18.1 and 6.6.18.2 including TTs</w:t>
            </w:r>
          </w:p>
        </w:tc>
        <w:tc>
          <w:tcPr>
            <w:tcW w:w="517" w:type="dxa"/>
          </w:tcPr>
          <w:p w14:paraId="7DE563EE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378C15" w14:textId="77777777" w:rsidR="002A160F" w:rsidRDefault="002A160F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205EDC0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87EBCB5" w14:textId="77777777" w:rsidR="002A160F" w:rsidRDefault="002A160F" w:rsidP="00096385">
            <w:r>
              <w:rPr>
                <w:sz w:val="16"/>
                <w:szCs w:val="16"/>
              </w:rPr>
              <w:t>R5-235739</w:t>
            </w:r>
          </w:p>
        </w:tc>
        <w:tc>
          <w:tcPr>
            <w:tcW w:w="1597" w:type="dxa"/>
          </w:tcPr>
          <w:p w14:paraId="311A636A" w14:textId="77777777" w:rsidR="002A160F" w:rsidRDefault="002A160F" w:rsidP="00096385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 w14:paraId="5C64B67E" w14:textId="77777777" w:rsidR="002A160F" w:rsidRDefault="002A160F" w:rsidP="00096385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</w:tcPr>
          <w:p w14:paraId="1EB9E993" w14:textId="77777777" w:rsidR="002A160F" w:rsidRDefault="002A160F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427229" w14:textId="77777777" w:rsidR="002A160F" w:rsidRDefault="002A160F" w:rsidP="00096385">
            <w:pPr>
              <w:rPr>
                <w:sz w:val="16"/>
                <w:szCs w:val="16"/>
              </w:rPr>
            </w:pPr>
          </w:p>
        </w:tc>
      </w:tr>
      <w:tr w:rsidR="002A160F" w14:paraId="1AAA30E0" w14:textId="77777777" w:rsidTr="00096385">
        <w:tc>
          <w:tcPr>
            <w:tcW w:w="879" w:type="dxa"/>
          </w:tcPr>
          <w:p w14:paraId="18B6DEDC" w14:textId="77777777" w:rsidR="002A160F" w:rsidRDefault="002A160F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A905478" w14:textId="77777777" w:rsidR="002A160F" w:rsidRDefault="002A160F" w:rsidP="00096385">
            <w:r>
              <w:rPr>
                <w:sz w:val="16"/>
                <w:szCs w:val="16"/>
              </w:rPr>
              <w:t>2468</w:t>
            </w:r>
          </w:p>
        </w:tc>
        <w:tc>
          <w:tcPr>
            <w:tcW w:w="517" w:type="dxa"/>
          </w:tcPr>
          <w:p w14:paraId="4E05626C" w14:textId="77777777" w:rsidR="002A160F" w:rsidRDefault="002A160F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9DB97A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E15AE8" w14:textId="77777777" w:rsidR="002A160F" w:rsidRDefault="002A160F" w:rsidP="00096385">
            <w:r>
              <w:rPr>
                <w:sz w:val="16"/>
                <w:szCs w:val="16"/>
              </w:rPr>
              <w:t>Correction of 6.6.19.1 NCSG test case with Test Tolerance</w:t>
            </w:r>
          </w:p>
        </w:tc>
        <w:tc>
          <w:tcPr>
            <w:tcW w:w="517" w:type="dxa"/>
          </w:tcPr>
          <w:p w14:paraId="00694B1B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72EF99" w14:textId="77777777" w:rsidR="002A160F" w:rsidRDefault="002A160F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E5EA18A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F681502" w14:textId="77777777" w:rsidR="002A160F" w:rsidRDefault="002A160F" w:rsidP="00096385">
            <w:r>
              <w:rPr>
                <w:sz w:val="16"/>
                <w:szCs w:val="16"/>
              </w:rPr>
              <w:t>R5-233891</w:t>
            </w:r>
          </w:p>
        </w:tc>
        <w:tc>
          <w:tcPr>
            <w:tcW w:w="1597" w:type="dxa"/>
          </w:tcPr>
          <w:p w14:paraId="16FABA88" w14:textId="77777777" w:rsidR="002A160F" w:rsidRDefault="002A160F" w:rsidP="0009638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BD2ADDA" w14:textId="77777777" w:rsidR="002A160F" w:rsidRDefault="002A160F" w:rsidP="00096385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</w:tcPr>
          <w:p w14:paraId="4C6451BF" w14:textId="77777777" w:rsidR="002A160F" w:rsidRDefault="002A160F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A0E627" w14:textId="77777777" w:rsidR="002A160F" w:rsidRDefault="002A160F" w:rsidP="00096385">
            <w:pPr>
              <w:rPr>
                <w:sz w:val="16"/>
                <w:szCs w:val="16"/>
              </w:rPr>
            </w:pPr>
          </w:p>
        </w:tc>
      </w:tr>
      <w:tr w:rsidR="002A160F" w14:paraId="63CB4789" w14:textId="77777777" w:rsidTr="00096385">
        <w:tc>
          <w:tcPr>
            <w:tcW w:w="879" w:type="dxa"/>
          </w:tcPr>
          <w:p w14:paraId="0E21B887" w14:textId="77777777" w:rsidR="002A160F" w:rsidRDefault="002A160F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EB0BA88" w14:textId="77777777" w:rsidR="002A160F" w:rsidRDefault="002A160F" w:rsidP="00096385">
            <w:r>
              <w:rPr>
                <w:sz w:val="16"/>
                <w:szCs w:val="16"/>
              </w:rPr>
              <w:t>2469</w:t>
            </w:r>
          </w:p>
        </w:tc>
        <w:tc>
          <w:tcPr>
            <w:tcW w:w="517" w:type="dxa"/>
          </w:tcPr>
          <w:p w14:paraId="1CF0C2AF" w14:textId="77777777" w:rsidR="002A160F" w:rsidRDefault="002A160F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696DCB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A5E3C1" w14:textId="77777777" w:rsidR="002A160F" w:rsidRDefault="002A160F" w:rsidP="00096385">
            <w:r>
              <w:rPr>
                <w:sz w:val="16"/>
                <w:szCs w:val="16"/>
              </w:rPr>
              <w:t>Correction of 6.6.19.2 NCSG test case with Test Tolerance</w:t>
            </w:r>
          </w:p>
        </w:tc>
        <w:tc>
          <w:tcPr>
            <w:tcW w:w="517" w:type="dxa"/>
          </w:tcPr>
          <w:p w14:paraId="551F493D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49992E" w14:textId="77777777" w:rsidR="002A160F" w:rsidRDefault="002A160F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E864265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FADD783" w14:textId="77777777" w:rsidR="002A160F" w:rsidRDefault="002A160F" w:rsidP="00096385">
            <w:r>
              <w:rPr>
                <w:sz w:val="16"/>
                <w:szCs w:val="16"/>
              </w:rPr>
              <w:t>R5-233892</w:t>
            </w:r>
          </w:p>
        </w:tc>
        <w:tc>
          <w:tcPr>
            <w:tcW w:w="1597" w:type="dxa"/>
          </w:tcPr>
          <w:p w14:paraId="6B31869E" w14:textId="77777777" w:rsidR="002A160F" w:rsidRDefault="002A160F" w:rsidP="0009638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60646EB" w14:textId="77777777" w:rsidR="002A160F" w:rsidRDefault="002A160F" w:rsidP="00096385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</w:tcPr>
          <w:p w14:paraId="19DB9864" w14:textId="77777777" w:rsidR="002A160F" w:rsidRDefault="002A160F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71E0D7" w14:textId="77777777" w:rsidR="002A160F" w:rsidRDefault="002A160F" w:rsidP="00096385">
            <w:pPr>
              <w:rPr>
                <w:sz w:val="16"/>
                <w:szCs w:val="16"/>
              </w:rPr>
            </w:pPr>
          </w:p>
        </w:tc>
      </w:tr>
      <w:tr w:rsidR="002A160F" w14:paraId="4A8F6177" w14:textId="77777777" w:rsidTr="00096385">
        <w:tc>
          <w:tcPr>
            <w:tcW w:w="879" w:type="dxa"/>
          </w:tcPr>
          <w:p w14:paraId="08842BCA" w14:textId="77777777" w:rsidR="002A160F" w:rsidRDefault="002A160F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1908FC4" w14:textId="77777777" w:rsidR="002A160F" w:rsidRDefault="002A160F" w:rsidP="00096385">
            <w:r>
              <w:rPr>
                <w:sz w:val="16"/>
                <w:szCs w:val="16"/>
              </w:rPr>
              <w:t>2470</w:t>
            </w:r>
          </w:p>
        </w:tc>
        <w:tc>
          <w:tcPr>
            <w:tcW w:w="517" w:type="dxa"/>
          </w:tcPr>
          <w:p w14:paraId="31E83290" w14:textId="77777777" w:rsidR="002A160F" w:rsidRDefault="002A160F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3E8886B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AC63CFF" w14:textId="77777777" w:rsidR="002A160F" w:rsidRDefault="002A160F" w:rsidP="00096385">
            <w:r>
              <w:rPr>
                <w:sz w:val="16"/>
                <w:szCs w:val="16"/>
              </w:rPr>
              <w:t>Correction of 6.6.19.3 NCSG test case with Test Tolerance</w:t>
            </w:r>
          </w:p>
        </w:tc>
        <w:tc>
          <w:tcPr>
            <w:tcW w:w="517" w:type="dxa"/>
          </w:tcPr>
          <w:p w14:paraId="221EF175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21E1DC" w14:textId="77777777" w:rsidR="002A160F" w:rsidRDefault="002A160F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6E26BEB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752FCA7" w14:textId="77777777" w:rsidR="002A160F" w:rsidRDefault="002A160F" w:rsidP="00096385">
            <w:r>
              <w:rPr>
                <w:sz w:val="16"/>
                <w:szCs w:val="16"/>
              </w:rPr>
              <w:t>R5-235907</w:t>
            </w:r>
          </w:p>
        </w:tc>
        <w:tc>
          <w:tcPr>
            <w:tcW w:w="1597" w:type="dxa"/>
          </w:tcPr>
          <w:p w14:paraId="65B343D2" w14:textId="77777777" w:rsidR="002A160F" w:rsidRDefault="002A160F" w:rsidP="0009638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93DAF20" w14:textId="77777777" w:rsidR="002A160F" w:rsidRDefault="002A160F" w:rsidP="00096385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</w:tcPr>
          <w:p w14:paraId="3E741E51" w14:textId="77777777" w:rsidR="002A160F" w:rsidRDefault="002A160F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7BBCC0A" w14:textId="77777777" w:rsidR="002A160F" w:rsidRDefault="002A160F" w:rsidP="00096385">
            <w:pPr>
              <w:rPr>
                <w:sz w:val="16"/>
                <w:szCs w:val="16"/>
              </w:rPr>
            </w:pPr>
          </w:p>
        </w:tc>
      </w:tr>
      <w:tr w:rsidR="002A160F" w14:paraId="44FB15F5" w14:textId="77777777" w:rsidTr="00096385">
        <w:tc>
          <w:tcPr>
            <w:tcW w:w="879" w:type="dxa"/>
          </w:tcPr>
          <w:p w14:paraId="799AF728" w14:textId="77777777" w:rsidR="002A160F" w:rsidRDefault="002A160F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908AD12" w14:textId="77777777" w:rsidR="002A160F" w:rsidRDefault="002A160F" w:rsidP="00096385">
            <w:r>
              <w:rPr>
                <w:sz w:val="16"/>
                <w:szCs w:val="16"/>
              </w:rPr>
              <w:t>2471</w:t>
            </w:r>
          </w:p>
        </w:tc>
        <w:tc>
          <w:tcPr>
            <w:tcW w:w="517" w:type="dxa"/>
          </w:tcPr>
          <w:p w14:paraId="6CE468F9" w14:textId="77777777" w:rsidR="002A160F" w:rsidRDefault="002A160F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9C05B5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9939DF0" w14:textId="77777777" w:rsidR="002A160F" w:rsidRDefault="002A160F" w:rsidP="00096385">
            <w:r>
              <w:rPr>
                <w:sz w:val="16"/>
                <w:szCs w:val="16"/>
              </w:rPr>
              <w:t>Correction of 6.6.19.4 NCSG test case with Test Tolerance</w:t>
            </w:r>
          </w:p>
        </w:tc>
        <w:tc>
          <w:tcPr>
            <w:tcW w:w="517" w:type="dxa"/>
          </w:tcPr>
          <w:p w14:paraId="1F1EC7F9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EA4F61" w14:textId="77777777" w:rsidR="002A160F" w:rsidRDefault="002A160F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9F437B9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90A74DE" w14:textId="77777777" w:rsidR="002A160F" w:rsidRDefault="002A160F" w:rsidP="00096385">
            <w:r>
              <w:rPr>
                <w:sz w:val="16"/>
                <w:szCs w:val="16"/>
              </w:rPr>
              <w:t>R5-233894</w:t>
            </w:r>
          </w:p>
        </w:tc>
        <w:tc>
          <w:tcPr>
            <w:tcW w:w="1597" w:type="dxa"/>
          </w:tcPr>
          <w:p w14:paraId="21325F7D" w14:textId="77777777" w:rsidR="002A160F" w:rsidRDefault="002A160F" w:rsidP="0009638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485F52F" w14:textId="77777777" w:rsidR="002A160F" w:rsidRDefault="002A160F" w:rsidP="00096385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</w:tcPr>
          <w:p w14:paraId="421BDD72" w14:textId="77777777" w:rsidR="002A160F" w:rsidRDefault="002A160F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0B424B" w14:textId="77777777" w:rsidR="002A160F" w:rsidRDefault="002A160F" w:rsidP="00096385">
            <w:pPr>
              <w:rPr>
                <w:sz w:val="16"/>
                <w:szCs w:val="16"/>
              </w:rPr>
            </w:pPr>
          </w:p>
        </w:tc>
      </w:tr>
      <w:tr w:rsidR="002A160F" w14:paraId="7249A6A2" w14:textId="77777777" w:rsidTr="00096385">
        <w:tc>
          <w:tcPr>
            <w:tcW w:w="879" w:type="dxa"/>
          </w:tcPr>
          <w:p w14:paraId="6F862241" w14:textId="77777777" w:rsidR="002A160F" w:rsidRDefault="002A160F" w:rsidP="00096385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07DD180B" w14:textId="77777777" w:rsidR="002A160F" w:rsidRDefault="002A160F" w:rsidP="00096385">
            <w:r>
              <w:rPr>
                <w:sz w:val="16"/>
                <w:szCs w:val="16"/>
              </w:rPr>
              <w:t>0539</w:t>
            </w:r>
          </w:p>
        </w:tc>
        <w:tc>
          <w:tcPr>
            <w:tcW w:w="517" w:type="dxa"/>
          </w:tcPr>
          <w:p w14:paraId="47F01E5C" w14:textId="77777777" w:rsidR="002A160F" w:rsidRDefault="002A160F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1C98A62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CEBF13" w14:textId="77777777" w:rsidR="002A160F" w:rsidRDefault="002A160F" w:rsidP="00096385">
            <w:r>
              <w:rPr>
                <w:sz w:val="16"/>
                <w:szCs w:val="16"/>
              </w:rPr>
              <w:t>Addition of TT analysis for MG_enh RRM test cases 6.6.17.1 and 6.6.17.2</w:t>
            </w:r>
          </w:p>
        </w:tc>
        <w:tc>
          <w:tcPr>
            <w:tcW w:w="517" w:type="dxa"/>
          </w:tcPr>
          <w:p w14:paraId="1584FDD8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0AF4F4" w14:textId="77777777" w:rsidR="002A160F" w:rsidRDefault="002A160F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163F1F0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24527A0" w14:textId="77777777" w:rsidR="002A160F" w:rsidRDefault="002A160F" w:rsidP="00096385">
            <w:r>
              <w:rPr>
                <w:sz w:val="16"/>
                <w:szCs w:val="16"/>
              </w:rPr>
              <w:t>R5-235931</w:t>
            </w:r>
          </w:p>
        </w:tc>
        <w:tc>
          <w:tcPr>
            <w:tcW w:w="1597" w:type="dxa"/>
          </w:tcPr>
          <w:p w14:paraId="620E221B" w14:textId="77777777" w:rsidR="002A160F" w:rsidRDefault="002A160F" w:rsidP="0009638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33F4A49" w14:textId="77777777" w:rsidR="002A160F" w:rsidRDefault="002A160F" w:rsidP="00096385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</w:tcPr>
          <w:p w14:paraId="3E11C29D" w14:textId="77777777" w:rsidR="002A160F" w:rsidRDefault="002A160F" w:rsidP="00096385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4A63D0AF" w14:textId="77777777" w:rsidR="002A160F" w:rsidRDefault="002A160F" w:rsidP="00096385">
            <w:r>
              <w:rPr>
                <w:sz w:val="16"/>
                <w:szCs w:val="16"/>
              </w:rPr>
              <w:t xml:space="preserve">TS/TR ... CR ... ; TS/TR 38.533 CR 2462, 2463 ; TS/TR ... CR ... </w:t>
            </w:r>
          </w:p>
        </w:tc>
      </w:tr>
      <w:tr w:rsidR="002A160F" w14:paraId="0414DB40" w14:textId="77777777" w:rsidTr="00096385">
        <w:tc>
          <w:tcPr>
            <w:tcW w:w="879" w:type="dxa"/>
          </w:tcPr>
          <w:p w14:paraId="0E8A859F" w14:textId="77777777" w:rsidR="002A160F" w:rsidRDefault="002A160F" w:rsidP="00096385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7334E679" w14:textId="77777777" w:rsidR="002A160F" w:rsidRDefault="002A160F" w:rsidP="00096385">
            <w:r>
              <w:rPr>
                <w:sz w:val="16"/>
                <w:szCs w:val="16"/>
              </w:rPr>
              <w:t>0540</w:t>
            </w:r>
          </w:p>
        </w:tc>
        <w:tc>
          <w:tcPr>
            <w:tcW w:w="517" w:type="dxa"/>
          </w:tcPr>
          <w:p w14:paraId="4F7A9542" w14:textId="77777777" w:rsidR="002A160F" w:rsidRDefault="002A160F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CBCF4FF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80FA351" w14:textId="77777777" w:rsidR="002A160F" w:rsidRDefault="002A160F" w:rsidP="00096385">
            <w:r>
              <w:rPr>
                <w:sz w:val="16"/>
                <w:szCs w:val="16"/>
              </w:rPr>
              <w:t>Addition of TT analysis for gap enhancement RRM test cases 6.6.18.1 and 6.6.18.2</w:t>
            </w:r>
          </w:p>
        </w:tc>
        <w:tc>
          <w:tcPr>
            <w:tcW w:w="517" w:type="dxa"/>
          </w:tcPr>
          <w:p w14:paraId="3AF93B9C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7099B4" w14:textId="77777777" w:rsidR="002A160F" w:rsidRDefault="002A160F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28C5538D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52314CD" w14:textId="77777777" w:rsidR="002A160F" w:rsidRDefault="002A160F" w:rsidP="00096385">
            <w:r>
              <w:rPr>
                <w:sz w:val="16"/>
                <w:szCs w:val="16"/>
              </w:rPr>
              <w:t>R5-235740</w:t>
            </w:r>
          </w:p>
        </w:tc>
        <w:tc>
          <w:tcPr>
            <w:tcW w:w="1597" w:type="dxa"/>
          </w:tcPr>
          <w:p w14:paraId="1DE1C861" w14:textId="77777777" w:rsidR="002A160F" w:rsidRDefault="002A160F" w:rsidP="00096385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 w14:paraId="79D0E4C9" w14:textId="77777777" w:rsidR="002A160F" w:rsidRDefault="002A160F" w:rsidP="00096385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</w:tcPr>
          <w:p w14:paraId="5DE5F206" w14:textId="77777777" w:rsidR="002A160F" w:rsidRDefault="002A160F" w:rsidP="00096385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5982A586" w14:textId="77777777" w:rsidR="002A160F" w:rsidRDefault="002A160F" w:rsidP="00096385">
            <w:r>
              <w:rPr>
                <w:sz w:val="16"/>
                <w:szCs w:val="16"/>
              </w:rPr>
              <w:t xml:space="preserve">TS/TR ... CR ... ; TS 38.533 CR 2465 ; TS/TR ... CR ... </w:t>
            </w:r>
          </w:p>
        </w:tc>
      </w:tr>
      <w:tr w:rsidR="002A160F" w14:paraId="22163BB3" w14:textId="77777777" w:rsidTr="00096385">
        <w:tc>
          <w:tcPr>
            <w:tcW w:w="879" w:type="dxa"/>
          </w:tcPr>
          <w:p w14:paraId="2F2BEA5C" w14:textId="77777777" w:rsidR="002A160F" w:rsidRDefault="002A160F" w:rsidP="00096385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42CAA988" w14:textId="77777777" w:rsidR="002A160F" w:rsidRDefault="002A160F" w:rsidP="00096385">
            <w:r>
              <w:rPr>
                <w:sz w:val="16"/>
                <w:szCs w:val="16"/>
              </w:rPr>
              <w:t>0541</w:t>
            </w:r>
          </w:p>
        </w:tc>
        <w:tc>
          <w:tcPr>
            <w:tcW w:w="517" w:type="dxa"/>
          </w:tcPr>
          <w:p w14:paraId="73D6A5A3" w14:textId="77777777" w:rsidR="002A160F" w:rsidRDefault="002A160F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C9D5940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75A99F" w14:textId="77777777" w:rsidR="002A160F" w:rsidRDefault="002A160F" w:rsidP="00096385">
            <w:r>
              <w:rPr>
                <w:sz w:val="16"/>
                <w:szCs w:val="16"/>
              </w:rPr>
              <w:t>Addition of TT analysis for NCSG RRM test cases 6.6.19.1,6.6.19.2, 6.6.19.3 and 6.6.19.4</w:t>
            </w:r>
          </w:p>
        </w:tc>
        <w:tc>
          <w:tcPr>
            <w:tcW w:w="517" w:type="dxa"/>
          </w:tcPr>
          <w:p w14:paraId="3BF8E32C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2FE17B" w14:textId="77777777" w:rsidR="002A160F" w:rsidRDefault="002A160F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5EA0501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DCE9841" w14:textId="77777777" w:rsidR="002A160F" w:rsidRDefault="002A160F" w:rsidP="00096385">
            <w:r>
              <w:rPr>
                <w:sz w:val="16"/>
                <w:szCs w:val="16"/>
              </w:rPr>
              <w:t>R5-235930</w:t>
            </w:r>
          </w:p>
        </w:tc>
        <w:tc>
          <w:tcPr>
            <w:tcW w:w="1597" w:type="dxa"/>
          </w:tcPr>
          <w:p w14:paraId="79B3EBD9" w14:textId="77777777" w:rsidR="002A160F" w:rsidRDefault="002A160F" w:rsidP="0009638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66BD5F4" w14:textId="77777777" w:rsidR="002A160F" w:rsidRDefault="002A160F" w:rsidP="00096385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</w:tcPr>
          <w:p w14:paraId="71FB9754" w14:textId="77777777" w:rsidR="002A160F" w:rsidRDefault="002A160F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E9595D" w14:textId="77777777" w:rsidR="002A160F" w:rsidRDefault="002A160F" w:rsidP="00096385">
            <w:pPr>
              <w:rPr>
                <w:sz w:val="16"/>
                <w:szCs w:val="16"/>
              </w:rPr>
            </w:pPr>
          </w:p>
        </w:tc>
      </w:tr>
    </w:tbl>
    <w:p w14:paraId="49FCFF9E" w14:textId="77777777" w:rsidR="002A160F" w:rsidRDefault="002A160F" w:rsidP="002A160F"/>
    <w:p w14:paraId="09E73614" w14:textId="77777777" w:rsidR="002A160F" w:rsidRDefault="002A160F" w:rsidP="002A160F"/>
    <w:p w14:paraId="1B63F508" w14:textId="77777777" w:rsidR="002A160F" w:rsidRPr="00917427" w:rsidRDefault="002A160F" w:rsidP="002A160F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RP-231676</w:t>
      </w:r>
      <w:r>
        <w:rPr>
          <w:b/>
          <w:i/>
          <w:noProof/>
          <w:sz w:val="28"/>
        </w:rPr>
        <w:fldChar w:fldCharType="end"/>
      </w:r>
    </w:p>
    <w:p w14:paraId="64BBEAE7" w14:textId="77777777" w:rsidR="002A160F" w:rsidRPr="00784730" w:rsidRDefault="002A160F" w:rsidP="002A160F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182F8633" w14:textId="77777777" w:rsidR="002A160F" w:rsidRPr="00050554" w:rsidRDefault="002A160F" w:rsidP="002A160F">
      <w:pPr>
        <w:rPr>
          <w:rFonts w:ascii="Arial" w:hAnsi="Arial" w:cs="Arial"/>
          <w:b/>
          <w:bCs/>
          <w:lang w:val="en-US"/>
        </w:rPr>
      </w:pPr>
    </w:p>
    <w:p w14:paraId="723C03AD" w14:textId="77777777" w:rsidR="002A160F" w:rsidRDefault="002A160F" w:rsidP="002A160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03660A0C" w14:textId="77777777" w:rsidR="002A160F" w:rsidRPr="00E145B1" w:rsidRDefault="002A160F" w:rsidP="002A160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Increasing UE power high limit for CA and DC (Power_Limit_CA_DC-UEConTest)</w:t>
      </w:r>
      <w:r>
        <w:rPr>
          <w:rFonts w:ascii="Arial" w:hAnsi="Arial" w:cs="Arial"/>
          <w:b/>
          <w:bCs/>
        </w:rPr>
        <w:fldChar w:fldCharType="end"/>
      </w:r>
    </w:p>
    <w:p w14:paraId="7C9C2E1F" w14:textId="77777777" w:rsidR="002A160F" w:rsidRDefault="002A160F" w:rsidP="002A160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13.3.35</w:t>
      </w:r>
      <w:r>
        <w:rPr>
          <w:rFonts w:ascii="Arial" w:hAnsi="Arial" w:cs="Arial"/>
          <w:b/>
          <w:bCs/>
        </w:rPr>
        <w:fldChar w:fldCharType="end"/>
      </w:r>
    </w:p>
    <w:p w14:paraId="0EA24B35" w14:textId="77777777" w:rsidR="002A160F" w:rsidRDefault="002A160F" w:rsidP="002A160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32BF21F" w14:textId="77777777" w:rsidR="002A160F" w:rsidRDefault="002A160F" w:rsidP="002A160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7F435C6" w14:textId="77777777" w:rsidR="002A160F" w:rsidRPr="004E535C" w:rsidRDefault="002A160F" w:rsidP="002A160F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A160F" w:rsidRPr="004E535C" w14:paraId="0E9A9EB4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EBFD4B4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0500430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8BD7696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77B2777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AA5EB4E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A40D877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4BD31DB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92E9C96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C3A1444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B282C26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F329787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2EBFB45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2136F1E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A160F" w14:paraId="43C44B7E" w14:textId="77777777" w:rsidTr="00096385">
        <w:tc>
          <w:tcPr>
            <w:tcW w:w="879" w:type="dxa"/>
          </w:tcPr>
          <w:p w14:paraId="5CC719D5" w14:textId="77777777" w:rsidR="002A160F" w:rsidRDefault="002A160F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D36F44B" w14:textId="77777777" w:rsidR="002A160F" w:rsidRDefault="002A160F" w:rsidP="00096385">
            <w:r>
              <w:rPr>
                <w:sz w:val="16"/>
                <w:szCs w:val="16"/>
              </w:rPr>
              <w:t>2381</w:t>
            </w:r>
          </w:p>
        </w:tc>
        <w:tc>
          <w:tcPr>
            <w:tcW w:w="517" w:type="dxa"/>
          </w:tcPr>
          <w:p w14:paraId="2046BB03" w14:textId="77777777" w:rsidR="002A160F" w:rsidRDefault="002A160F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812CCB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AA04541" w14:textId="77777777" w:rsidR="002A160F" w:rsidRDefault="002A160F" w:rsidP="00096385">
            <w:r>
              <w:rPr>
                <w:sz w:val="16"/>
                <w:szCs w:val="16"/>
              </w:rPr>
              <w:t>Addition of MPR requirements for UEs supporting higher power limit</w:t>
            </w:r>
          </w:p>
        </w:tc>
        <w:tc>
          <w:tcPr>
            <w:tcW w:w="517" w:type="dxa"/>
          </w:tcPr>
          <w:p w14:paraId="718DC2D3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780E5D" w14:textId="77777777" w:rsidR="002A160F" w:rsidRDefault="002A160F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6CBED6A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85FB6FF" w14:textId="77777777" w:rsidR="002A160F" w:rsidRDefault="002A160F" w:rsidP="00096385">
            <w:r>
              <w:rPr>
                <w:sz w:val="16"/>
                <w:szCs w:val="16"/>
              </w:rPr>
              <w:t>R5-234712</w:t>
            </w:r>
          </w:p>
        </w:tc>
        <w:tc>
          <w:tcPr>
            <w:tcW w:w="1597" w:type="dxa"/>
          </w:tcPr>
          <w:p w14:paraId="0AFC5D62" w14:textId="77777777" w:rsidR="002A160F" w:rsidRDefault="002A160F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E973F1D" w14:textId="77777777" w:rsidR="002A160F" w:rsidRDefault="002A160F" w:rsidP="00096385">
            <w:r>
              <w:rPr>
                <w:sz w:val="16"/>
                <w:szCs w:val="16"/>
              </w:rPr>
              <w:t>Power_Limit_CA_DC-UEConTest</w:t>
            </w:r>
          </w:p>
        </w:tc>
        <w:tc>
          <w:tcPr>
            <w:tcW w:w="2323" w:type="dxa"/>
          </w:tcPr>
          <w:p w14:paraId="5B5CEC16" w14:textId="77777777" w:rsidR="002A160F" w:rsidRDefault="002A160F" w:rsidP="00096385">
            <w:r>
              <w:rPr>
                <w:sz w:val="16"/>
                <w:szCs w:val="16"/>
              </w:rPr>
              <w:t>6.2A.2.1</w:t>
            </w:r>
          </w:p>
        </w:tc>
        <w:tc>
          <w:tcPr>
            <w:tcW w:w="998" w:type="dxa"/>
          </w:tcPr>
          <w:p w14:paraId="16D9FCCF" w14:textId="77777777" w:rsidR="002A160F" w:rsidRDefault="002A160F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A160F" w14:paraId="57489BCC" w14:textId="77777777" w:rsidTr="00096385">
        <w:tc>
          <w:tcPr>
            <w:tcW w:w="879" w:type="dxa"/>
          </w:tcPr>
          <w:p w14:paraId="5C9106C0" w14:textId="77777777" w:rsidR="002A160F" w:rsidRDefault="002A160F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2BCD5C2" w14:textId="77777777" w:rsidR="002A160F" w:rsidRDefault="002A160F" w:rsidP="00096385">
            <w:r>
              <w:rPr>
                <w:sz w:val="16"/>
                <w:szCs w:val="16"/>
              </w:rPr>
              <w:t>2382</w:t>
            </w:r>
          </w:p>
        </w:tc>
        <w:tc>
          <w:tcPr>
            <w:tcW w:w="517" w:type="dxa"/>
          </w:tcPr>
          <w:p w14:paraId="61613D6E" w14:textId="77777777" w:rsidR="002A160F" w:rsidRDefault="002A160F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7E8983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36E5DA7" w14:textId="77777777" w:rsidR="002A160F" w:rsidRDefault="002A160F" w:rsidP="00096385">
            <w:r>
              <w:rPr>
                <w:sz w:val="16"/>
                <w:szCs w:val="16"/>
              </w:rPr>
              <w:t>Addition of A-MPR requirements for UEs supporting higher power limit</w:t>
            </w:r>
          </w:p>
        </w:tc>
        <w:tc>
          <w:tcPr>
            <w:tcW w:w="517" w:type="dxa"/>
          </w:tcPr>
          <w:p w14:paraId="0C0B9B33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4DAA9A" w14:textId="77777777" w:rsidR="002A160F" w:rsidRDefault="002A160F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2969CD4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70B446A" w14:textId="77777777" w:rsidR="002A160F" w:rsidRDefault="002A160F" w:rsidP="00096385">
            <w:r>
              <w:rPr>
                <w:sz w:val="16"/>
                <w:szCs w:val="16"/>
              </w:rPr>
              <w:t>R5-234713</w:t>
            </w:r>
          </w:p>
        </w:tc>
        <w:tc>
          <w:tcPr>
            <w:tcW w:w="1597" w:type="dxa"/>
          </w:tcPr>
          <w:p w14:paraId="564C505A" w14:textId="77777777" w:rsidR="002A160F" w:rsidRDefault="002A160F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8B36F3A" w14:textId="77777777" w:rsidR="002A160F" w:rsidRDefault="002A160F" w:rsidP="00096385">
            <w:r>
              <w:rPr>
                <w:sz w:val="16"/>
                <w:szCs w:val="16"/>
              </w:rPr>
              <w:t>Power_Limit_CA_DC-UEConTest</w:t>
            </w:r>
          </w:p>
        </w:tc>
        <w:tc>
          <w:tcPr>
            <w:tcW w:w="2323" w:type="dxa"/>
          </w:tcPr>
          <w:p w14:paraId="26BED871" w14:textId="77777777" w:rsidR="002A160F" w:rsidRDefault="002A160F" w:rsidP="00096385">
            <w:r>
              <w:rPr>
                <w:sz w:val="16"/>
                <w:szCs w:val="16"/>
              </w:rPr>
              <w:t>6.2A.3.1</w:t>
            </w:r>
          </w:p>
        </w:tc>
        <w:tc>
          <w:tcPr>
            <w:tcW w:w="998" w:type="dxa"/>
          </w:tcPr>
          <w:p w14:paraId="02822EC3" w14:textId="77777777" w:rsidR="002A160F" w:rsidRDefault="002A160F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A160F" w14:paraId="5E90E81F" w14:textId="77777777" w:rsidTr="00096385">
        <w:tc>
          <w:tcPr>
            <w:tcW w:w="879" w:type="dxa"/>
          </w:tcPr>
          <w:p w14:paraId="178DBA5B" w14:textId="77777777" w:rsidR="002A160F" w:rsidRDefault="002A160F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332E5FD" w14:textId="77777777" w:rsidR="002A160F" w:rsidRDefault="002A160F" w:rsidP="00096385">
            <w:r>
              <w:rPr>
                <w:sz w:val="16"/>
                <w:szCs w:val="16"/>
              </w:rPr>
              <w:t>2453</w:t>
            </w:r>
          </w:p>
        </w:tc>
        <w:tc>
          <w:tcPr>
            <w:tcW w:w="517" w:type="dxa"/>
          </w:tcPr>
          <w:p w14:paraId="42ADE5D7" w14:textId="77777777" w:rsidR="002A160F" w:rsidRDefault="002A160F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573529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9F2762" w14:textId="77777777" w:rsidR="002A160F" w:rsidRDefault="002A160F" w:rsidP="00096385">
            <w:r>
              <w:rPr>
                <w:sz w:val="16"/>
                <w:szCs w:val="16"/>
              </w:rPr>
              <w:t>Corrections on the higher power limit requirements for CA band combinations</w:t>
            </w:r>
          </w:p>
        </w:tc>
        <w:tc>
          <w:tcPr>
            <w:tcW w:w="517" w:type="dxa"/>
          </w:tcPr>
          <w:p w14:paraId="34B6AB00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CAF504" w14:textId="77777777" w:rsidR="002A160F" w:rsidRDefault="002A160F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B268860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04A9043" w14:textId="77777777" w:rsidR="002A160F" w:rsidRDefault="002A160F" w:rsidP="00096385">
            <w:r>
              <w:rPr>
                <w:sz w:val="16"/>
                <w:szCs w:val="16"/>
              </w:rPr>
              <w:t>R5-235859</w:t>
            </w:r>
          </w:p>
        </w:tc>
        <w:tc>
          <w:tcPr>
            <w:tcW w:w="1597" w:type="dxa"/>
          </w:tcPr>
          <w:p w14:paraId="478D1575" w14:textId="77777777" w:rsidR="002A160F" w:rsidRDefault="002A160F" w:rsidP="0009638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0A7D0F69" w14:textId="77777777" w:rsidR="002A160F" w:rsidRDefault="002A160F" w:rsidP="00096385">
            <w:r>
              <w:rPr>
                <w:sz w:val="16"/>
                <w:szCs w:val="16"/>
              </w:rPr>
              <w:t>Power_Limit_CA_DC-UEConTest</w:t>
            </w:r>
          </w:p>
        </w:tc>
        <w:tc>
          <w:tcPr>
            <w:tcW w:w="2323" w:type="dxa"/>
          </w:tcPr>
          <w:p w14:paraId="7AC4F234" w14:textId="77777777" w:rsidR="002A160F" w:rsidRDefault="002A160F" w:rsidP="00096385">
            <w:r>
              <w:rPr>
                <w:sz w:val="16"/>
                <w:szCs w:val="16"/>
              </w:rPr>
              <w:t>6.2A.1.0.3, 6.2A.1.1.5</w:t>
            </w:r>
          </w:p>
        </w:tc>
        <w:tc>
          <w:tcPr>
            <w:tcW w:w="998" w:type="dxa"/>
          </w:tcPr>
          <w:p w14:paraId="708CA488" w14:textId="77777777" w:rsidR="002A160F" w:rsidRDefault="002A160F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A160F" w14:paraId="5705C99F" w14:textId="77777777" w:rsidTr="00096385">
        <w:tc>
          <w:tcPr>
            <w:tcW w:w="879" w:type="dxa"/>
          </w:tcPr>
          <w:p w14:paraId="7825CAB2" w14:textId="77777777" w:rsidR="002A160F" w:rsidRDefault="002A160F" w:rsidP="00096385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5CDDFBE8" w14:textId="77777777" w:rsidR="002A160F" w:rsidRDefault="002A160F" w:rsidP="00096385">
            <w:r>
              <w:rPr>
                <w:sz w:val="16"/>
                <w:szCs w:val="16"/>
              </w:rPr>
              <w:t>1653</w:t>
            </w:r>
          </w:p>
        </w:tc>
        <w:tc>
          <w:tcPr>
            <w:tcW w:w="517" w:type="dxa"/>
          </w:tcPr>
          <w:p w14:paraId="4B15ED30" w14:textId="77777777" w:rsidR="002A160F" w:rsidRDefault="002A160F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393896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53C866A" w14:textId="77777777" w:rsidR="002A160F" w:rsidRDefault="002A160F" w:rsidP="00096385">
            <w:r>
              <w:rPr>
                <w:sz w:val="16"/>
                <w:szCs w:val="16"/>
              </w:rPr>
              <w:t>Update of higher power limit requirements for inter-band EN-DC</w:t>
            </w:r>
          </w:p>
        </w:tc>
        <w:tc>
          <w:tcPr>
            <w:tcW w:w="517" w:type="dxa"/>
          </w:tcPr>
          <w:p w14:paraId="5DFD8BFD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F04FEF" w14:textId="77777777" w:rsidR="002A160F" w:rsidRDefault="002A160F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8377AA9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3698261" w14:textId="77777777" w:rsidR="002A160F" w:rsidRDefault="002A160F" w:rsidP="00096385">
            <w:r>
              <w:rPr>
                <w:sz w:val="16"/>
                <w:szCs w:val="16"/>
              </w:rPr>
              <w:t>R5-234790</w:t>
            </w:r>
          </w:p>
        </w:tc>
        <w:tc>
          <w:tcPr>
            <w:tcW w:w="1597" w:type="dxa"/>
          </w:tcPr>
          <w:p w14:paraId="41BBAD0A" w14:textId="77777777" w:rsidR="002A160F" w:rsidRDefault="002A160F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7EA1E64" w14:textId="77777777" w:rsidR="002A160F" w:rsidRDefault="002A160F" w:rsidP="00096385">
            <w:r>
              <w:rPr>
                <w:sz w:val="16"/>
                <w:szCs w:val="16"/>
              </w:rPr>
              <w:t>Power_Limit_CA_DC-UEConTest</w:t>
            </w:r>
          </w:p>
        </w:tc>
        <w:tc>
          <w:tcPr>
            <w:tcW w:w="2323" w:type="dxa"/>
          </w:tcPr>
          <w:p w14:paraId="4B9CC04A" w14:textId="77777777" w:rsidR="002A160F" w:rsidRDefault="002A160F" w:rsidP="00096385">
            <w:r>
              <w:rPr>
                <w:sz w:val="16"/>
                <w:szCs w:val="16"/>
              </w:rPr>
              <w:t>6.2B.1.3</w:t>
            </w:r>
          </w:p>
        </w:tc>
        <w:tc>
          <w:tcPr>
            <w:tcW w:w="998" w:type="dxa"/>
          </w:tcPr>
          <w:p w14:paraId="5789A82E" w14:textId="77777777" w:rsidR="002A160F" w:rsidRDefault="002A160F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1414BB98" w14:textId="77777777" w:rsidR="002A160F" w:rsidRDefault="002A160F" w:rsidP="002A160F"/>
    <w:p w14:paraId="7A6D8018" w14:textId="77777777" w:rsidR="002A160F" w:rsidRDefault="002A160F" w:rsidP="002A160F"/>
    <w:p w14:paraId="13036273" w14:textId="77777777" w:rsidR="002A160F" w:rsidRPr="00917427" w:rsidRDefault="002A160F" w:rsidP="002A160F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RP-231677</w:t>
      </w:r>
      <w:r>
        <w:rPr>
          <w:b/>
          <w:i/>
          <w:noProof/>
          <w:sz w:val="28"/>
        </w:rPr>
        <w:fldChar w:fldCharType="end"/>
      </w:r>
    </w:p>
    <w:p w14:paraId="03E49C97" w14:textId="77777777" w:rsidR="002A160F" w:rsidRPr="00784730" w:rsidRDefault="002A160F" w:rsidP="002A160F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7457F2EB" w14:textId="77777777" w:rsidR="002A160F" w:rsidRPr="00050554" w:rsidRDefault="002A160F" w:rsidP="002A160F">
      <w:pPr>
        <w:rPr>
          <w:rFonts w:ascii="Arial" w:hAnsi="Arial" w:cs="Arial"/>
          <w:b/>
          <w:bCs/>
          <w:lang w:val="en-US"/>
        </w:rPr>
      </w:pPr>
    </w:p>
    <w:p w14:paraId="6D0F05B3" w14:textId="77777777" w:rsidR="002A160F" w:rsidRDefault="002A160F" w:rsidP="002A160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745A8641" w14:textId="77777777" w:rsidR="002A160F" w:rsidRPr="00E145B1" w:rsidRDefault="002A160F" w:rsidP="002A160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Further Multi-RAT Dual-Connectivity enhancement (LTE_NR_DC_enh2-UEConTest)</w:t>
      </w:r>
      <w:r>
        <w:rPr>
          <w:rFonts w:ascii="Arial" w:hAnsi="Arial" w:cs="Arial"/>
          <w:b/>
          <w:bCs/>
        </w:rPr>
        <w:fldChar w:fldCharType="end"/>
      </w:r>
    </w:p>
    <w:p w14:paraId="4FDD70E9" w14:textId="77777777" w:rsidR="002A160F" w:rsidRDefault="002A160F" w:rsidP="002A160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13.3.36</w:t>
      </w:r>
      <w:r>
        <w:rPr>
          <w:rFonts w:ascii="Arial" w:hAnsi="Arial" w:cs="Arial"/>
          <w:b/>
          <w:bCs/>
        </w:rPr>
        <w:fldChar w:fldCharType="end"/>
      </w:r>
    </w:p>
    <w:p w14:paraId="7D4179E0" w14:textId="77777777" w:rsidR="002A160F" w:rsidRDefault="002A160F" w:rsidP="002A160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3ED8168" w14:textId="77777777" w:rsidR="002A160F" w:rsidRDefault="002A160F" w:rsidP="002A160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98A5682" w14:textId="77777777" w:rsidR="002A160F" w:rsidRPr="004E535C" w:rsidRDefault="002A160F" w:rsidP="002A160F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A160F" w:rsidRPr="004E535C" w14:paraId="0D99E977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B25B05D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FEBB248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0234D78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55FE237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A7627EE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1E6A808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8C91B30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624E9EF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12F6C70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35FCCC6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D3F715E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5ECE7C8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C84CC2E" w14:textId="77777777" w:rsidR="002A160F" w:rsidRPr="00BF1EB6" w:rsidRDefault="002A160F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A160F" w14:paraId="6892018E" w14:textId="77777777" w:rsidTr="00096385">
        <w:tc>
          <w:tcPr>
            <w:tcW w:w="879" w:type="dxa"/>
          </w:tcPr>
          <w:p w14:paraId="649E2B4E" w14:textId="77777777" w:rsidR="002A160F" w:rsidRDefault="002A160F" w:rsidP="00096385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22F04E91" w14:textId="77777777" w:rsidR="002A160F" w:rsidRDefault="002A160F" w:rsidP="00096385">
            <w:r>
              <w:rPr>
                <w:sz w:val="16"/>
                <w:szCs w:val="16"/>
              </w:rPr>
              <w:t>0503</w:t>
            </w:r>
          </w:p>
        </w:tc>
        <w:tc>
          <w:tcPr>
            <w:tcW w:w="517" w:type="dxa"/>
          </w:tcPr>
          <w:p w14:paraId="7802D47C" w14:textId="77777777" w:rsidR="002A160F" w:rsidRDefault="002A160F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F9E81A6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EE086A9" w14:textId="77777777" w:rsidR="002A160F" w:rsidRDefault="002A160F" w:rsidP="00096385">
            <w:r>
              <w:rPr>
                <w:sz w:val="16"/>
                <w:szCs w:val="16"/>
              </w:rPr>
              <w:t>Addition of UE capability indicating supporting aperiodic CSI-RS for tracking for fast SCell activation and conditional PSCell addition in ENDC</w:t>
            </w:r>
          </w:p>
        </w:tc>
        <w:tc>
          <w:tcPr>
            <w:tcW w:w="517" w:type="dxa"/>
          </w:tcPr>
          <w:p w14:paraId="269AD491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D989FB" w14:textId="77777777" w:rsidR="002A160F" w:rsidRDefault="002A160F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08F2AB6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F6681B9" w14:textId="77777777" w:rsidR="002A160F" w:rsidRDefault="002A160F" w:rsidP="00096385">
            <w:r>
              <w:rPr>
                <w:sz w:val="16"/>
                <w:szCs w:val="16"/>
              </w:rPr>
              <w:t>R5-235614</w:t>
            </w:r>
          </w:p>
        </w:tc>
        <w:tc>
          <w:tcPr>
            <w:tcW w:w="1597" w:type="dxa"/>
          </w:tcPr>
          <w:p w14:paraId="4A8B8ED7" w14:textId="77777777" w:rsidR="002A160F" w:rsidRDefault="002A160F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6F3B907" w14:textId="77777777" w:rsidR="002A160F" w:rsidRDefault="002A160F" w:rsidP="00096385">
            <w:r>
              <w:rPr>
                <w:sz w:val="16"/>
                <w:szCs w:val="16"/>
              </w:rPr>
              <w:t>LTE_NR_DC_enh2-UEConTest</w:t>
            </w:r>
          </w:p>
        </w:tc>
        <w:tc>
          <w:tcPr>
            <w:tcW w:w="2323" w:type="dxa"/>
          </w:tcPr>
          <w:p w14:paraId="2F0E231A" w14:textId="77777777" w:rsidR="002A160F" w:rsidRDefault="002A160F" w:rsidP="00096385">
            <w:r>
              <w:rPr>
                <w:sz w:val="16"/>
                <w:szCs w:val="16"/>
              </w:rPr>
              <w:t>A.4.3.2</w:t>
            </w:r>
          </w:p>
        </w:tc>
        <w:tc>
          <w:tcPr>
            <w:tcW w:w="998" w:type="dxa"/>
          </w:tcPr>
          <w:p w14:paraId="4C6562F4" w14:textId="77777777" w:rsidR="002A160F" w:rsidRDefault="002A160F" w:rsidP="00096385">
            <w:r>
              <w:rPr>
                <w:sz w:val="16"/>
                <w:szCs w:val="16"/>
              </w:rPr>
              <w:t xml:space="preserve">TS/TR … CR ... ; TS 38.522 CR 0307; TS/TR ... CR ... </w:t>
            </w:r>
          </w:p>
        </w:tc>
      </w:tr>
      <w:tr w:rsidR="002A160F" w14:paraId="44308E0D" w14:textId="77777777" w:rsidTr="00096385">
        <w:tc>
          <w:tcPr>
            <w:tcW w:w="879" w:type="dxa"/>
          </w:tcPr>
          <w:p w14:paraId="44529966" w14:textId="77777777" w:rsidR="002A160F" w:rsidRDefault="002A160F" w:rsidP="00096385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2FD3BEB7" w14:textId="77777777" w:rsidR="002A160F" w:rsidRDefault="002A160F" w:rsidP="00096385">
            <w:r>
              <w:rPr>
                <w:sz w:val="16"/>
                <w:szCs w:val="16"/>
              </w:rPr>
              <w:t>0307</w:t>
            </w:r>
          </w:p>
        </w:tc>
        <w:tc>
          <w:tcPr>
            <w:tcW w:w="517" w:type="dxa"/>
          </w:tcPr>
          <w:p w14:paraId="69483218" w14:textId="77777777" w:rsidR="002A160F" w:rsidRDefault="002A160F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B6A4BA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6DA3D87" w14:textId="77777777" w:rsidR="002A160F" w:rsidRDefault="002A160F" w:rsidP="00096385">
            <w:r>
              <w:rPr>
                <w:sz w:val="16"/>
                <w:szCs w:val="16"/>
              </w:rPr>
              <w:t>Addition of applicability for MRDC test cases</w:t>
            </w:r>
          </w:p>
        </w:tc>
        <w:tc>
          <w:tcPr>
            <w:tcW w:w="517" w:type="dxa"/>
          </w:tcPr>
          <w:p w14:paraId="1D77223C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69287E" w14:textId="77777777" w:rsidR="002A160F" w:rsidRDefault="002A160F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3435BAB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A206631" w14:textId="77777777" w:rsidR="002A160F" w:rsidRDefault="002A160F" w:rsidP="00096385">
            <w:r>
              <w:rPr>
                <w:sz w:val="16"/>
                <w:szCs w:val="16"/>
              </w:rPr>
              <w:t>R5-234368</w:t>
            </w:r>
          </w:p>
        </w:tc>
        <w:tc>
          <w:tcPr>
            <w:tcW w:w="1597" w:type="dxa"/>
          </w:tcPr>
          <w:p w14:paraId="77FD530B" w14:textId="77777777" w:rsidR="002A160F" w:rsidRDefault="002A160F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C67C6C1" w14:textId="77777777" w:rsidR="002A160F" w:rsidRDefault="002A160F" w:rsidP="00096385">
            <w:r>
              <w:rPr>
                <w:sz w:val="16"/>
                <w:szCs w:val="16"/>
              </w:rPr>
              <w:t>LTE_NR_DC_enh2-UEConTest</w:t>
            </w:r>
          </w:p>
        </w:tc>
        <w:tc>
          <w:tcPr>
            <w:tcW w:w="2323" w:type="dxa"/>
          </w:tcPr>
          <w:p w14:paraId="4440BA65" w14:textId="77777777" w:rsidR="002A160F" w:rsidRDefault="002A160F" w:rsidP="00096385">
            <w:r>
              <w:rPr>
                <w:sz w:val="16"/>
                <w:szCs w:val="16"/>
              </w:rPr>
              <w:t>4.0, 4.2</w:t>
            </w:r>
          </w:p>
        </w:tc>
        <w:tc>
          <w:tcPr>
            <w:tcW w:w="998" w:type="dxa"/>
          </w:tcPr>
          <w:p w14:paraId="023B9E32" w14:textId="77777777" w:rsidR="002A160F" w:rsidRDefault="002A160F" w:rsidP="00096385">
            <w:r>
              <w:rPr>
                <w:sz w:val="16"/>
                <w:szCs w:val="16"/>
              </w:rPr>
              <w:t xml:space="preserve">TS/TR … CR ... ; TS 38.533 CR 2500, 2501, 2502, 2503, 2504, 2505, 2506, 2507TS 38.508-2 CR 0503; TS/TR ... CR ... </w:t>
            </w:r>
          </w:p>
        </w:tc>
      </w:tr>
      <w:tr w:rsidR="002A160F" w14:paraId="5B000A84" w14:textId="77777777" w:rsidTr="00096385">
        <w:tc>
          <w:tcPr>
            <w:tcW w:w="879" w:type="dxa"/>
          </w:tcPr>
          <w:p w14:paraId="15C650CF" w14:textId="77777777" w:rsidR="002A160F" w:rsidRDefault="002A160F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416D5A2" w14:textId="77777777" w:rsidR="002A160F" w:rsidRDefault="002A160F" w:rsidP="00096385">
            <w:r>
              <w:rPr>
                <w:sz w:val="16"/>
                <w:szCs w:val="16"/>
              </w:rPr>
              <w:t>2478</w:t>
            </w:r>
          </w:p>
        </w:tc>
        <w:tc>
          <w:tcPr>
            <w:tcW w:w="517" w:type="dxa"/>
          </w:tcPr>
          <w:p w14:paraId="2B0EB026" w14:textId="77777777" w:rsidR="002A160F" w:rsidRDefault="002A160F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D8864DD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9261EE" w14:textId="77777777" w:rsidR="002A160F" w:rsidRDefault="002A160F" w:rsidP="00096385">
            <w:r>
              <w:rPr>
                <w:sz w:val="16"/>
                <w:szCs w:val="16"/>
              </w:rPr>
              <w:t>Addition of new test case 4.5.2.10 EN-DC FR1 interruptions due to RRM and RLM/BFD measurements on deactivated NR PSCell</w:t>
            </w:r>
          </w:p>
        </w:tc>
        <w:tc>
          <w:tcPr>
            <w:tcW w:w="517" w:type="dxa"/>
          </w:tcPr>
          <w:p w14:paraId="1EC3B3D1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D60FEC" w14:textId="77777777" w:rsidR="002A160F" w:rsidRDefault="002A160F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32DB703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BD2C59A" w14:textId="77777777" w:rsidR="002A160F" w:rsidRDefault="002A160F" w:rsidP="00096385">
            <w:r>
              <w:rPr>
                <w:sz w:val="16"/>
                <w:szCs w:val="16"/>
              </w:rPr>
              <w:t>R5-235709</w:t>
            </w:r>
          </w:p>
        </w:tc>
        <w:tc>
          <w:tcPr>
            <w:tcW w:w="1597" w:type="dxa"/>
          </w:tcPr>
          <w:p w14:paraId="5FF3AB24" w14:textId="77777777" w:rsidR="002A160F" w:rsidRDefault="002A160F" w:rsidP="00096385">
            <w:r>
              <w:rPr>
                <w:sz w:val="16"/>
                <w:szCs w:val="16"/>
              </w:rPr>
              <w:t>Sporton</w:t>
            </w:r>
          </w:p>
        </w:tc>
        <w:tc>
          <w:tcPr>
            <w:tcW w:w="1122" w:type="dxa"/>
          </w:tcPr>
          <w:p w14:paraId="21F96A35" w14:textId="77777777" w:rsidR="002A160F" w:rsidRDefault="002A160F" w:rsidP="00096385">
            <w:r>
              <w:rPr>
                <w:sz w:val="16"/>
                <w:szCs w:val="16"/>
              </w:rPr>
              <w:t>LTE_NR_DC_enh2-UEConTest</w:t>
            </w:r>
          </w:p>
        </w:tc>
        <w:tc>
          <w:tcPr>
            <w:tcW w:w="2323" w:type="dxa"/>
          </w:tcPr>
          <w:p w14:paraId="786C3CD5" w14:textId="77777777" w:rsidR="002A160F" w:rsidRDefault="002A160F" w:rsidP="00096385">
            <w:r>
              <w:rPr>
                <w:sz w:val="16"/>
                <w:szCs w:val="16"/>
              </w:rPr>
              <w:t>4.5.2.10 (new)</w:t>
            </w:r>
          </w:p>
        </w:tc>
        <w:tc>
          <w:tcPr>
            <w:tcW w:w="998" w:type="dxa"/>
          </w:tcPr>
          <w:p w14:paraId="6B669F74" w14:textId="77777777" w:rsidR="002A160F" w:rsidRDefault="002A160F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A160F" w14:paraId="3BBA8952" w14:textId="77777777" w:rsidTr="00096385">
        <w:tc>
          <w:tcPr>
            <w:tcW w:w="879" w:type="dxa"/>
          </w:tcPr>
          <w:p w14:paraId="2BA06104" w14:textId="77777777" w:rsidR="002A160F" w:rsidRDefault="002A160F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2B6A1FB" w14:textId="77777777" w:rsidR="002A160F" w:rsidRDefault="002A160F" w:rsidP="00096385">
            <w:r>
              <w:rPr>
                <w:sz w:val="16"/>
                <w:szCs w:val="16"/>
              </w:rPr>
              <w:t>2479</w:t>
            </w:r>
          </w:p>
        </w:tc>
        <w:tc>
          <w:tcPr>
            <w:tcW w:w="517" w:type="dxa"/>
          </w:tcPr>
          <w:p w14:paraId="7370F79E" w14:textId="77777777" w:rsidR="002A160F" w:rsidRDefault="002A160F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FD855A5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95A6E7D" w14:textId="77777777" w:rsidR="002A160F" w:rsidRDefault="002A160F" w:rsidP="00096385">
            <w:r>
              <w:rPr>
                <w:sz w:val="16"/>
                <w:szCs w:val="16"/>
              </w:rPr>
              <w:t>Addition of new test case 4.5.10.1 EN-DC FR1 PSCell activation and deactivation delay</w:t>
            </w:r>
          </w:p>
        </w:tc>
        <w:tc>
          <w:tcPr>
            <w:tcW w:w="517" w:type="dxa"/>
          </w:tcPr>
          <w:p w14:paraId="5D4D7931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2F2718" w14:textId="77777777" w:rsidR="002A160F" w:rsidRDefault="002A160F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BFB727A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86372FC" w14:textId="77777777" w:rsidR="002A160F" w:rsidRDefault="002A160F" w:rsidP="00096385">
            <w:r>
              <w:rPr>
                <w:sz w:val="16"/>
                <w:szCs w:val="16"/>
              </w:rPr>
              <w:t>R5-235710</w:t>
            </w:r>
          </w:p>
        </w:tc>
        <w:tc>
          <w:tcPr>
            <w:tcW w:w="1597" w:type="dxa"/>
          </w:tcPr>
          <w:p w14:paraId="4A3F0C68" w14:textId="77777777" w:rsidR="002A160F" w:rsidRDefault="002A160F" w:rsidP="00096385">
            <w:r>
              <w:rPr>
                <w:sz w:val="16"/>
                <w:szCs w:val="16"/>
              </w:rPr>
              <w:t>Sporton</w:t>
            </w:r>
          </w:p>
        </w:tc>
        <w:tc>
          <w:tcPr>
            <w:tcW w:w="1122" w:type="dxa"/>
          </w:tcPr>
          <w:p w14:paraId="6FCBC9F8" w14:textId="77777777" w:rsidR="002A160F" w:rsidRDefault="002A160F" w:rsidP="00096385">
            <w:r>
              <w:rPr>
                <w:sz w:val="16"/>
                <w:szCs w:val="16"/>
              </w:rPr>
              <w:t>LTE_NR_DC_enh2-UEConTest</w:t>
            </w:r>
          </w:p>
        </w:tc>
        <w:tc>
          <w:tcPr>
            <w:tcW w:w="2323" w:type="dxa"/>
          </w:tcPr>
          <w:p w14:paraId="78102747" w14:textId="77777777" w:rsidR="002A160F" w:rsidRDefault="002A160F" w:rsidP="00096385">
            <w:r>
              <w:rPr>
                <w:sz w:val="16"/>
                <w:szCs w:val="16"/>
              </w:rPr>
              <w:t>4.5.10.1 (new)</w:t>
            </w:r>
          </w:p>
        </w:tc>
        <w:tc>
          <w:tcPr>
            <w:tcW w:w="998" w:type="dxa"/>
          </w:tcPr>
          <w:p w14:paraId="1EBFB61F" w14:textId="77777777" w:rsidR="002A160F" w:rsidRDefault="002A160F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A160F" w14:paraId="7258682F" w14:textId="77777777" w:rsidTr="00096385">
        <w:tc>
          <w:tcPr>
            <w:tcW w:w="879" w:type="dxa"/>
          </w:tcPr>
          <w:p w14:paraId="7E32E241" w14:textId="77777777" w:rsidR="002A160F" w:rsidRDefault="002A160F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11EE528" w14:textId="77777777" w:rsidR="002A160F" w:rsidRDefault="002A160F" w:rsidP="00096385">
            <w:r>
              <w:rPr>
                <w:sz w:val="16"/>
                <w:szCs w:val="16"/>
              </w:rPr>
              <w:t>2480</w:t>
            </w:r>
          </w:p>
        </w:tc>
        <w:tc>
          <w:tcPr>
            <w:tcW w:w="517" w:type="dxa"/>
          </w:tcPr>
          <w:p w14:paraId="1949E7A8" w14:textId="77777777" w:rsidR="002A160F" w:rsidRDefault="002A160F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348CD62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FBF42A" w14:textId="77777777" w:rsidR="002A160F" w:rsidRDefault="002A160F" w:rsidP="00096385">
            <w:r>
              <w:rPr>
                <w:sz w:val="16"/>
                <w:szCs w:val="16"/>
              </w:rPr>
              <w:t>Addition of new test case 5.5.12.1 EN-DC FR2 PSCell activation and deactivation delay</w:t>
            </w:r>
          </w:p>
        </w:tc>
        <w:tc>
          <w:tcPr>
            <w:tcW w:w="517" w:type="dxa"/>
          </w:tcPr>
          <w:p w14:paraId="0ED2E366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6A885C" w14:textId="77777777" w:rsidR="002A160F" w:rsidRDefault="002A160F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0FE1620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EA3A843" w14:textId="77777777" w:rsidR="002A160F" w:rsidRDefault="002A160F" w:rsidP="00096385">
            <w:r>
              <w:rPr>
                <w:sz w:val="16"/>
                <w:szCs w:val="16"/>
              </w:rPr>
              <w:t>R5-235711</w:t>
            </w:r>
          </w:p>
        </w:tc>
        <w:tc>
          <w:tcPr>
            <w:tcW w:w="1597" w:type="dxa"/>
          </w:tcPr>
          <w:p w14:paraId="277AD5A1" w14:textId="77777777" w:rsidR="002A160F" w:rsidRDefault="002A160F" w:rsidP="00096385">
            <w:r>
              <w:rPr>
                <w:sz w:val="16"/>
                <w:szCs w:val="16"/>
              </w:rPr>
              <w:t>Sporton</w:t>
            </w:r>
          </w:p>
        </w:tc>
        <w:tc>
          <w:tcPr>
            <w:tcW w:w="1122" w:type="dxa"/>
          </w:tcPr>
          <w:p w14:paraId="2E623950" w14:textId="77777777" w:rsidR="002A160F" w:rsidRDefault="002A160F" w:rsidP="00096385">
            <w:r>
              <w:rPr>
                <w:sz w:val="16"/>
                <w:szCs w:val="16"/>
              </w:rPr>
              <w:t>LTE_NR_DC_enh2-UEConTest</w:t>
            </w:r>
          </w:p>
        </w:tc>
        <w:tc>
          <w:tcPr>
            <w:tcW w:w="2323" w:type="dxa"/>
          </w:tcPr>
          <w:p w14:paraId="093D71E8" w14:textId="77777777" w:rsidR="002A160F" w:rsidRDefault="002A160F" w:rsidP="00096385">
            <w:r>
              <w:rPr>
                <w:sz w:val="16"/>
                <w:szCs w:val="16"/>
              </w:rPr>
              <w:t>5.5.12.1 (new)</w:t>
            </w:r>
          </w:p>
        </w:tc>
        <w:tc>
          <w:tcPr>
            <w:tcW w:w="998" w:type="dxa"/>
          </w:tcPr>
          <w:p w14:paraId="15477B78" w14:textId="77777777" w:rsidR="002A160F" w:rsidRDefault="002A160F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A160F" w14:paraId="2757E743" w14:textId="77777777" w:rsidTr="00096385">
        <w:tc>
          <w:tcPr>
            <w:tcW w:w="879" w:type="dxa"/>
          </w:tcPr>
          <w:p w14:paraId="44A1B8C1" w14:textId="77777777" w:rsidR="002A160F" w:rsidRDefault="002A160F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B398A53" w14:textId="77777777" w:rsidR="002A160F" w:rsidRDefault="002A160F" w:rsidP="00096385">
            <w:r>
              <w:rPr>
                <w:sz w:val="16"/>
                <w:szCs w:val="16"/>
              </w:rPr>
              <w:t>2500</w:t>
            </w:r>
          </w:p>
        </w:tc>
        <w:tc>
          <w:tcPr>
            <w:tcW w:w="517" w:type="dxa"/>
          </w:tcPr>
          <w:p w14:paraId="397C4D32" w14:textId="77777777" w:rsidR="002A160F" w:rsidRDefault="002A160F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0AA5618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1B5DC3D" w14:textId="77777777" w:rsidR="002A160F" w:rsidRDefault="002A160F" w:rsidP="00096385">
            <w:r>
              <w:rPr>
                <w:sz w:val="16"/>
                <w:szCs w:val="16"/>
              </w:rPr>
              <w:t>Addition of EN-DC FR1 test case for the addition and release delay of PSCell</w:t>
            </w:r>
          </w:p>
        </w:tc>
        <w:tc>
          <w:tcPr>
            <w:tcW w:w="517" w:type="dxa"/>
          </w:tcPr>
          <w:p w14:paraId="48CF0460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E7A626" w14:textId="77777777" w:rsidR="002A160F" w:rsidRDefault="002A160F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9DDE062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FF614F9" w14:textId="77777777" w:rsidR="002A160F" w:rsidRDefault="002A160F" w:rsidP="00096385">
            <w:r>
              <w:rPr>
                <w:sz w:val="16"/>
                <w:szCs w:val="16"/>
              </w:rPr>
              <w:t>R5-235908</w:t>
            </w:r>
          </w:p>
        </w:tc>
        <w:tc>
          <w:tcPr>
            <w:tcW w:w="1597" w:type="dxa"/>
          </w:tcPr>
          <w:p w14:paraId="2E8F7A96" w14:textId="77777777" w:rsidR="002A160F" w:rsidRDefault="002A160F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15E9612" w14:textId="77777777" w:rsidR="002A160F" w:rsidRDefault="002A160F" w:rsidP="00096385">
            <w:r>
              <w:rPr>
                <w:sz w:val="16"/>
                <w:szCs w:val="16"/>
              </w:rPr>
              <w:t>LTE_NR_DC_enh2-UEConTest</w:t>
            </w:r>
          </w:p>
        </w:tc>
        <w:tc>
          <w:tcPr>
            <w:tcW w:w="2323" w:type="dxa"/>
          </w:tcPr>
          <w:p w14:paraId="34B0189E" w14:textId="77777777" w:rsidR="002A160F" w:rsidRDefault="002A160F" w:rsidP="00096385">
            <w:r>
              <w:rPr>
                <w:sz w:val="16"/>
                <w:szCs w:val="16"/>
              </w:rPr>
              <w:t>4.5.11.1</w:t>
            </w:r>
          </w:p>
        </w:tc>
        <w:tc>
          <w:tcPr>
            <w:tcW w:w="998" w:type="dxa"/>
          </w:tcPr>
          <w:p w14:paraId="62AD2456" w14:textId="77777777" w:rsidR="002A160F" w:rsidRDefault="002A160F" w:rsidP="00096385">
            <w:r>
              <w:rPr>
                <w:sz w:val="16"/>
                <w:szCs w:val="16"/>
              </w:rPr>
              <w:t xml:space="preserve">TS/TR … CR ... ; TS 38.522 CR 0307; TS/TR ... CR ... </w:t>
            </w:r>
          </w:p>
        </w:tc>
      </w:tr>
      <w:tr w:rsidR="002A160F" w14:paraId="44ECB2A2" w14:textId="77777777" w:rsidTr="00096385">
        <w:tc>
          <w:tcPr>
            <w:tcW w:w="879" w:type="dxa"/>
          </w:tcPr>
          <w:p w14:paraId="724FBE04" w14:textId="77777777" w:rsidR="002A160F" w:rsidRDefault="002A160F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839A6FF" w14:textId="77777777" w:rsidR="002A160F" w:rsidRDefault="002A160F" w:rsidP="00096385">
            <w:r>
              <w:rPr>
                <w:sz w:val="16"/>
                <w:szCs w:val="16"/>
              </w:rPr>
              <w:t>2501</w:t>
            </w:r>
          </w:p>
        </w:tc>
        <w:tc>
          <w:tcPr>
            <w:tcW w:w="517" w:type="dxa"/>
          </w:tcPr>
          <w:p w14:paraId="56C8751A" w14:textId="77777777" w:rsidR="002A160F" w:rsidRDefault="002A160F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3415902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D009783" w14:textId="77777777" w:rsidR="002A160F" w:rsidRDefault="002A160F" w:rsidP="00096385">
            <w:r>
              <w:rPr>
                <w:sz w:val="16"/>
                <w:szCs w:val="16"/>
              </w:rPr>
              <w:t>Addition of EN-DC FR1 fast SCell activation test case for 160 ms SCell measurement cycle</w:t>
            </w:r>
          </w:p>
        </w:tc>
        <w:tc>
          <w:tcPr>
            <w:tcW w:w="517" w:type="dxa"/>
          </w:tcPr>
          <w:p w14:paraId="7AC16B1B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36E7F0" w14:textId="77777777" w:rsidR="002A160F" w:rsidRDefault="002A160F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A6CC936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A701374" w14:textId="77777777" w:rsidR="002A160F" w:rsidRDefault="002A160F" w:rsidP="00096385">
            <w:r>
              <w:rPr>
                <w:sz w:val="16"/>
                <w:szCs w:val="16"/>
              </w:rPr>
              <w:t>R5-235909</w:t>
            </w:r>
          </w:p>
        </w:tc>
        <w:tc>
          <w:tcPr>
            <w:tcW w:w="1597" w:type="dxa"/>
          </w:tcPr>
          <w:p w14:paraId="78A72646" w14:textId="77777777" w:rsidR="002A160F" w:rsidRDefault="002A160F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F74432A" w14:textId="77777777" w:rsidR="002A160F" w:rsidRDefault="002A160F" w:rsidP="00096385">
            <w:r>
              <w:rPr>
                <w:sz w:val="16"/>
                <w:szCs w:val="16"/>
              </w:rPr>
              <w:t>LTE_NR_DC_enh2-UEConTest</w:t>
            </w:r>
          </w:p>
        </w:tc>
        <w:tc>
          <w:tcPr>
            <w:tcW w:w="2323" w:type="dxa"/>
          </w:tcPr>
          <w:p w14:paraId="6A418649" w14:textId="77777777" w:rsidR="002A160F" w:rsidRDefault="002A160F" w:rsidP="00096385">
            <w:r>
              <w:rPr>
                <w:sz w:val="16"/>
                <w:szCs w:val="16"/>
              </w:rPr>
              <w:t>4.5.3.6</w:t>
            </w:r>
          </w:p>
        </w:tc>
        <w:tc>
          <w:tcPr>
            <w:tcW w:w="998" w:type="dxa"/>
          </w:tcPr>
          <w:p w14:paraId="6EC98B2A" w14:textId="77777777" w:rsidR="002A160F" w:rsidRDefault="002A160F" w:rsidP="00096385">
            <w:r>
              <w:rPr>
                <w:sz w:val="16"/>
                <w:szCs w:val="16"/>
              </w:rPr>
              <w:t xml:space="preserve">TS/TR … CR ... ; TS 38.522 CR 0307; TS/TR ... CR ... </w:t>
            </w:r>
          </w:p>
        </w:tc>
      </w:tr>
      <w:tr w:rsidR="002A160F" w14:paraId="27399D05" w14:textId="77777777" w:rsidTr="00096385">
        <w:tc>
          <w:tcPr>
            <w:tcW w:w="879" w:type="dxa"/>
          </w:tcPr>
          <w:p w14:paraId="478DCBBD" w14:textId="77777777" w:rsidR="002A160F" w:rsidRDefault="002A160F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5CDF82A" w14:textId="77777777" w:rsidR="002A160F" w:rsidRDefault="002A160F" w:rsidP="00096385">
            <w:r>
              <w:rPr>
                <w:sz w:val="16"/>
                <w:szCs w:val="16"/>
              </w:rPr>
              <w:t>2502</w:t>
            </w:r>
          </w:p>
        </w:tc>
        <w:tc>
          <w:tcPr>
            <w:tcW w:w="517" w:type="dxa"/>
          </w:tcPr>
          <w:p w14:paraId="69B62950" w14:textId="77777777" w:rsidR="002A160F" w:rsidRDefault="002A160F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C5BDBE6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B0FC75E" w14:textId="77777777" w:rsidR="002A160F" w:rsidRDefault="002A160F" w:rsidP="00096385">
            <w:r>
              <w:rPr>
                <w:sz w:val="16"/>
                <w:szCs w:val="16"/>
              </w:rPr>
              <w:t>Addition of EN-DC FR1 fast SCell activation test case for 640 ms SCell measurement cycle</w:t>
            </w:r>
          </w:p>
        </w:tc>
        <w:tc>
          <w:tcPr>
            <w:tcW w:w="517" w:type="dxa"/>
          </w:tcPr>
          <w:p w14:paraId="67603F8E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7325B1" w14:textId="77777777" w:rsidR="002A160F" w:rsidRDefault="002A160F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679E1D9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CDA270F" w14:textId="77777777" w:rsidR="002A160F" w:rsidRDefault="002A160F" w:rsidP="00096385">
            <w:r>
              <w:rPr>
                <w:sz w:val="16"/>
                <w:szCs w:val="16"/>
              </w:rPr>
              <w:t>R5-235910</w:t>
            </w:r>
          </w:p>
        </w:tc>
        <w:tc>
          <w:tcPr>
            <w:tcW w:w="1597" w:type="dxa"/>
          </w:tcPr>
          <w:p w14:paraId="6819537F" w14:textId="77777777" w:rsidR="002A160F" w:rsidRDefault="002A160F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EA5224E" w14:textId="77777777" w:rsidR="002A160F" w:rsidRDefault="002A160F" w:rsidP="00096385">
            <w:r>
              <w:rPr>
                <w:sz w:val="16"/>
                <w:szCs w:val="16"/>
              </w:rPr>
              <w:t>LTE_NR_DC_enh2-UEConTest</w:t>
            </w:r>
          </w:p>
        </w:tc>
        <w:tc>
          <w:tcPr>
            <w:tcW w:w="2323" w:type="dxa"/>
          </w:tcPr>
          <w:p w14:paraId="1021C4C9" w14:textId="77777777" w:rsidR="002A160F" w:rsidRDefault="002A160F" w:rsidP="00096385">
            <w:r>
              <w:rPr>
                <w:sz w:val="16"/>
                <w:szCs w:val="16"/>
              </w:rPr>
              <w:t>4.5.3.7</w:t>
            </w:r>
          </w:p>
        </w:tc>
        <w:tc>
          <w:tcPr>
            <w:tcW w:w="998" w:type="dxa"/>
          </w:tcPr>
          <w:p w14:paraId="7A86FA34" w14:textId="77777777" w:rsidR="002A160F" w:rsidRDefault="002A160F" w:rsidP="00096385">
            <w:r>
              <w:rPr>
                <w:sz w:val="16"/>
                <w:szCs w:val="16"/>
              </w:rPr>
              <w:t xml:space="preserve">TS/TR … CR ... ; TS 38.522 CR 0307; TS/TR ... CR ... </w:t>
            </w:r>
          </w:p>
        </w:tc>
      </w:tr>
      <w:tr w:rsidR="002A160F" w14:paraId="20CC8577" w14:textId="77777777" w:rsidTr="00096385">
        <w:tc>
          <w:tcPr>
            <w:tcW w:w="879" w:type="dxa"/>
          </w:tcPr>
          <w:p w14:paraId="684993AB" w14:textId="77777777" w:rsidR="002A160F" w:rsidRDefault="002A160F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9B2F291" w14:textId="77777777" w:rsidR="002A160F" w:rsidRDefault="002A160F" w:rsidP="00096385">
            <w:r>
              <w:rPr>
                <w:sz w:val="16"/>
                <w:szCs w:val="16"/>
              </w:rPr>
              <w:t>2503</w:t>
            </w:r>
          </w:p>
        </w:tc>
        <w:tc>
          <w:tcPr>
            <w:tcW w:w="517" w:type="dxa"/>
          </w:tcPr>
          <w:p w14:paraId="111090A7" w14:textId="77777777" w:rsidR="002A160F" w:rsidRDefault="002A160F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38A0054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3B700F" w14:textId="77777777" w:rsidR="002A160F" w:rsidRDefault="002A160F" w:rsidP="00096385">
            <w:r>
              <w:rPr>
                <w:sz w:val="16"/>
                <w:szCs w:val="16"/>
              </w:rPr>
              <w:t>Addition of EN-DC FR2 fast SCell in intra-band activation test case</w:t>
            </w:r>
          </w:p>
        </w:tc>
        <w:tc>
          <w:tcPr>
            <w:tcW w:w="517" w:type="dxa"/>
          </w:tcPr>
          <w:p w14:paraId="2346A540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3E4BC2" w14:textId="77777777" w:rsidR="002A160F" w:rsidRDefault="002A160F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8ED4491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16C4885" w14:textId="77777777" w:rsidR="002A160F" w:rsidRDefault="002A160F" w:rsidP="00096385">
            <w:r>
              <w:rPr>
                <w:sz w:val="16"/>
                <w:szCs w:val="16"/>
              </w:rPr>
              <w:t>R5-235911</w:t>
            </w:r>
          </w:p>
        </w:tc>
        <w:tc>
          <w:tcPr>
            <w:tcW w:w="1597" w:type="dxa"/>
          </w:tcPr>
          <w:p w14:paraId="3226C1A0" w14:textId="77777777" w:rsidR="002A160F" w:rsidRDefault="002A160F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13DEF085" w14:textId="77777777" w:rsidR="002A160F" w:rsidRDefault="002A160F" w:rsidP="00096385">
            <w:r>
              <w:rPr>
                <w:sz w:val="16"/>
                <w:szCs w:val="16"/>
              </w:rPr>
              <w:t>LTE_NR_DC_enh2-UEConTest</w:t>
            </w:r>
          </w:p>
        </w:tc>
        <w:tc>
          <w:tcPr>
            <w:tcW w:w="2323" w:type="dxa"/>
          </w:tcPr>
          <w:p w14:paraId="6ABDD1AD" w14:textId="77777777" w:rsidR="002A160F" w:rsidRDefault="002A160F" w:rsidP="00096385">
            <w:r>
              <w:rPr>
                <w:sz w:val="16"/>
                <w:szCs w:val="16"/>
              </w:rPr>
              <w:t>5.5.3.8</w:t>
            </w:r>
          </w:p>
        </w:tc>
        <w:tc>
          <w:tcPr>
            <w:tcW w:w="998" w:type="dxa"/>
          </w:tcPr>
          <w:p w14:paraId="0F21DA9D" w14:textId="77777777" w:rsidR="002A160F" w:rsidRDefault="002A160F" w:rsidP="00096385">
            <w:r>
              <w:rPr>
                <w:sz w:val="16"/>
                <w:szCs w:val="16"/>
              </w:rPr>
              <w:t xml:space="preserve">TS/TR … CR ... ; TS 38.522 CR 0307; TS/TR ... CR ... </w:t>
            </w:r>
          </w:p>
        </w:tc>
      </w:tr>
      <w:tr w:rsidR="002A160F" w14:paraId="21026761" w14:textId="77777777" w:rsidTr="00096385">
        <w:tc>
          <w:tcPr>
            <w:tcW w:w="879" w:type="dxa"/>
          </w:tcPr>
          <w:p w14:paraId="6128E432" w14:textId="77777777" w:rsidR="002A160F" w:rsidRDefault="002A160F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8C73451" w14:textId="77777777" w:rsidR="002A160F" w:rsidRDefault="002A160F" w:rsidP="00096385">
            <w:r>
              <w:rPr>
                <w:sz w:val="16"/>
                <w:szCs w:val="16"/>
              </w:rPr>
              <w:t>2504</w:t>
            </w:r>
          </w:p>
        </w:tc>
        <w:tc>
          <w:tcPr>
            <w:tcW w:w="517" w:type="dxa"/>
          </w:tcPr>
          <w:p w14:paraId="0D2F05AF" w14:textId="77777777" w:rsidR="002A160F" w:rsidRDefault="002A160F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FF9C099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5E8600" w14:textId="77777777" w:rsidR="002A160F" w:rsidRDefault="002A160F" w:rsidP="00096385">
            <w:r>
              <w:rPr>
                <w:sz w:val="16"/>
                <w:szCs w:val="16"/>
              </w:rPr>
              <w:t>Addition of NR SA FR1 fast SCell activation test case for 160 ms SCell measurement cycle</w:t>
            </w:r>
          </w:p>
        </w:tc>
        <w:tc>
          <w:tcPr>
            <w:tcW w:w="517" w:type="dxa"/>
          </w:tcPr>
          <w:p w14:paraId="44476E5D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61C0C1" w14:textId="77777777" w:rsidR="002A160F" w:rsidRDefault="002A160F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82C4CDB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68D55DC" w14:textId="77777777" w:rsidR="002A160F" w:rsidRDefault="002A160F" w:rsidP="00096385">
            <w:r>
              <w:rPr>
                <w:sz w:val="16"/>
                <w:szCs w:val="16"/>
              </w:rPr>
              <w:t>R5-235912</w:t>
            </w:r>
          </w:p>
        </w:tc>
        <w:tc>
          <w:tcPr>
            <w:tcW w:w="1597" w:type="dxa"/>
          </w:tcPr>
          <w:p w14:paraId="6723ACC4" w14:textId="77777777" w:rsidR="002A160F" w:rsidRDefault="002A160F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EA7BEDB" w14:textId="77777777" w:rsidR="002A160F" w:rsidRDefault="002A160F" w:rsidP="00096385">
            <w:r>
              <w:rPr>
                <w:sz w:val="16"/>
                <w:szCs w:val="16"/>
              </w:rPr>
              <w:t>LTE_NR_DC_enh2-UEConTest</w:t>
            </w:r>
          </w:p>
        </w:tc>
        <w:tc>
          <w:tcPr>
            <w:tcW w:w="2323" w:type="dxa"/>
          </w:tcPr>
          <w:p w14:paraId="6451C7B9" w14:textId="77777777" w:rsidR="002A160F" w:rsidRDefault="002A160F" w:rsidP="00096385">
            <w:r>
              <w:rPr>
                <w:sz w:val="16"/>
                <w:szCs w:val="16"/>
              </w:rPr>
              <w:t>6.5.3.10</w:t>
            </w:r>
          </w:p>
        </w:tc>
        <w:tc>
          <w:tcPr>
            <w:tcW w:w="998" w:type="dxa"/>
          </w:tcPr>
          <w:p w14:paraId="30680130" w14:textId="77777777" w:rsidR="002A160F" w:rsidRDefault="002A160F" w:rsidP="00096385">
            <w:r>
              <w:rPr>
                <w:sz w:val="16"/>
                <w:szCs w:val="16"/>
              </w:rPr>
              <w:t xml:space="preserve">TS/TR … CR ... ; TS 38.522 CR 0307; TS/TR ... CR ... </w:t>
            </w:r>
          </w:p>
        </w:tc>
      </w:tr>
      <w:tr w:rsidR="002A160F" w14:paraId="4902E206" w14:textId="77777777" w:rsidTr="00096385">
        <w:tc>
          <w:tcPr>
            <w:tcW w:w="879" w:type="dxa"/>
          </w:tcPr>
          <w:p w14:paraId="7444BF04" w14:textId="77777777" w:rsidR="002A160F" w:rsidRDefault="002A160F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C60E0EF" w14:textId="77777777" w:rsidR="002A160F" w:rsidRDefault="002A160F" w:rsidP="00096385">
            <w:r>
              <w:rPr>
                <w:sz w:val="16"/>
                <w:szCs w:val="16"/>
              </w:rPr>
              <w:t>2505</w:t>
            </w:r>
          </w:p>
        </w:tc>
        <w:tc>
          <w:tcPr>
            <w:tcW w:w="517" w:type="dxa"/>
          </w:tcPr>
          <w:p w14:paraId="7BA1FAA0" w14:textId="77777777" w:rsidR="002A160F" w:rsidRDefault="002A160F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018C91C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1E7E9C0" w14:textId="77777777" w:rsidR="002A160F" w:rsidRDefault="002A160F" w:rsidP="00096385">
            <w:r>
              <w:rPr>
                <w:sz w:val="16"/>
                <w:szCs w:val="16"/>
              </w:rPr>
              <w:t>Addition of NR SA FR1 fast SCell activation test case for 640 ms SCell measurement cycle</w:t>
            </w:r>
          </w:p>
        </w:tc>
        <w:tc>
          <w:tcPr>
            <w:tcW w:w="517" w:type="dxa"/>
          </w:tcPr>
          <w:p w14:paraId="58FF3587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B56085" w14:textId="77777777" w:rsidR="002A160F" w:rsidRDefault="002A160F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644BE69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64991CC" w14:textId="77777777" w:rsidR="002A160F" w:rsidRDefault="002A160F" w:rsidP="00096385">
            <w:r>
              <w:rPr>
                <w:sz w:val="16"/>
                <w:szCs w:val="16"/>
              </w:rPr>
              <w:t>R5-235913</w:t>
            </w:r>
          </w:p>
        </w:tc>
        <w:tc>
          <w:tcPr>
            <w:tcW w:w="1597" w:type="dxa"/>
          </w:tcPr>
          <w:p w14:paraId="4F6AF5CE" w14:textId="77777777" w:rsidR="002A160F" w:rsidRDefault="002A160F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564D09A" w14:textId="77777777" w:rsidR="002A160F" w:rsidRDefault="002A160F" w:rsidP="00096385">
            <w:r>
              <w:rPr>
                <w:sz w:val="16"/>
                <w:szCs w:val="16"/>
              </w:rPr>
              <w:t>LTE_NR_DC_enh2-UEConTest</w:t>
            </w:r>
          </w:p>
        </w:tc>
        <w:tc>
          <w:tcPr>
            <w:tcW w:w="2323" w:type="dxa"/>
          </w:tcPr>
          <w:p w14:paraId="17A38BF3" w14:textId="77777777" w:rsidR="002A160F" w:rsidRDefault="002A160F" w:rsidP="00096385">
            <w:r>
              <w:rPr>
                <w:sz w:val="16"/>
                <w:szCs w:val="16"/>
              </w:rPr>
              <w:t>6.5.3.11</w:t>
            </w:r>
          </w:p>
        </w:tc>
        <w:tc>
          <w:tcPr>
            <w:tcW w:w="998" w:type="dxa"/>
          </w:tcPr>
          <w:p w14:paraId="783CA13F" w14:textId="77777777" w:rsidR="002A160F" w:rsidRDefault="002A160F" w:rsidP="00096385">
            <w:r>
              <w:rPr>
                <w:sz w:val="16"/>
                <w:szCs w:val="16"/>
              </w:rPr>
              <w:t xml:space="preserve">TS/TR … CR ... ; TS 38.522 CR 0307; TS/TR ... CR ... </w:t>
            </w:r>
          </w:p>
        </w:tc>
      </w:tr>
      <w:tr w:rsidR="002A160F" w14:paraId="4EFEF42B" w14:textId="77777777" w:rsidTr="00096385">
        <w:tc>
          <w:tcPr>
            <w:tcW w:w="879" w:type="dxa"/>
          </w:tcPr>
          <w:p w14:paraId="0EA5EF01" w14:textId="77777777" w:rsidR="002A160F" w:rsidRDefault="002A160F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ECE9F48" w14:textId="77777777" w:rsidR="002A160F" w:rsidRDefault="002A160F" w:rsidP="00096385">
            <w:r>
              <w:rPr>
                <w:sz w:val="16"/>
                <w:szCs w:val="16"/>
              </w:rPr>
              <w:t>2506</w:t>
            </w:r>
          </w:p>
        </w:tc>
        <w:tc>
          <w:tcPr>
            <w:tcW w:w="517" w:type="dxa"/>
          </w:tcPr>
          <w:p w14:paraId="27C13D30" w14:textId="77777777" w:rsidR="002A160F" w:rsidRDefault="002A160F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B551E79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B7EDF19" w14:textId="77777777" w:rsidR="002A160F" w:rsidRDefault="002A160F" w:rsidP="00096385">
            <w:r>
              <w:rPr>
                <w:sz w:val="16"/>
                <w:szCs w:val="16"/>
              </w:rPr>
              <w:t>Addition of NR SA FR2 fast SCell in intra-band activation test case</w:t>
            </w:r>
          </w:p>
        </w:tc>
        <w:tc>
          <w:tcPr>
            <w:tcW w:w="517" w:type="dxa"/>
          </w:tcPr>
          <w:p w14:paraId="5D41A56F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748DFC" w14:textId="77777777" w:rsidR="002A160F" w:rsidRDefault="002A160F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477BD49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0A570F7" w14:textId="77777777" w:rsidR="002A160F" w:rsidRDefault="002A160F" w:rsidP="00096385">
            <w:r>
              <w:rPr>
                <w:sz w:val="16"/>
                <w:szCs w:val="16"/>
              </w:rPr>
              <w:t>R5-235914</w:t>
            </w:r>
          </w:p>
        </w:tc>
        <w:tc>
          <w:tcPr>
            <w:tcW w:w="1597" w:type="dxa"/>
          </w:tcPr>
          <w:p w14:paraId="05EB663C" w14:textId="77777777" w:rsidR="002A160F" w:rsidRDefault="002A160F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2BDCF9C" w14:textId="77777777" w:rsidR="002A160F" w:rsidRDefault="002A160F" w:rsidP="00096385">
            <w:r>
              <w:rPr>
                <w:sz w:val="16"/>
                <w:szCs w:val="16"/>
              </w:rPr>
              <w:t>LTE_NR_DC_enh2-UEConTest</w:t>
            </w:r>
          </w:p>
        </w:tc>
        <w:tc>
          <w:tcPr>
            <w:tcW w:w="2323" w:type="dxa"/>
          </w:tcPr>
          <w:p w14:paraId="36D255E9" w14:textId="77777777" w:rsidR="002A160F" w:rsidRDefault="002A160F" w:rsidP="00096385">
            <w:r>
              <w:rPr>
                <w:sz w:val="16"/>
                <w:szCs w:val="16"/>
              </w:rPr>
              <w:t>7.5.3.13</w:t>
            </w:r>
          </w:p>
        </w:tc>
        <w:tc>
          <w:tcPr>
            <w:tcW w:w="998" w:type="dxa"/>
          </w:tcPr>
          <w:p w14:paraId="3E369500" w14:textId="77777777" w:rsidR="002A160F" w:rsidRDefault="002A160F" w:rsidP="00096385">
            <w:r>
              <w:rPr>
                <w:sz w:val="16"/>
                <w:szCs w:val="16"/>
              </w:rPr>
              <w:t xml:space="preserve">TS/TR … CR ... ; TS 38.522 CR 0307; TS/TR ... CR ... </w:t>
            </w:r>
          </w:p>
        </w:tc>
      </w:tr>
      <w:tr w:rsidR="002A160F" w14:paraId="7297ED4B" w14:textId="77777777" w:rsidTr="00096385">
        <w:tc>
          <w:tcPr>
            <w:tcW w:w="879" w:type="dxa"/>
          </w:tcPr>
          <w:p w14:paraId="25EA074A" w14:textId="77777777" w:rsidR="002A160F" w:rsidRDefault="002A160F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E266A6A" w14:textId="77777777" w:rsidR="002A160F" w:rsidRDefault="002A160F" w:rsidP="00096385">
            <w:r>
              <w:rPr>
                <w:sz w:val="16"/>
                <w:szCs w:val="16"/>
              </w:rPr>
              <w:t>2507</w:t>
            </w:r>
          </w:p>
        </w:tc>
        <w:tc>
          <w:tcPr>
            <w:tcW w:w="517" w:type="dxa"/>
          </w:tcPr>
          <w:p w14:paraId="42CD37C1" w14:textId="77777777" w:rsidR="002A160F" w:rsidRDefault="002A160F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E0B962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934CF60" w14:textId="77777777" w:rsidR="002A160F" w:rsidRDefault="002A160F" w:rsidP="00096385">
            <w:r>
              <w:rPr>
                <w:sz w:val="16"/>
                <w:szCs w:val="16"/>
              </w:rPr>
              <w:t>Cell configuration mapping for the MRDC and CPAC test case</w:t>
            </w:r>
          </w:p>
        </w:tc>
        <w:tc>
          <w:tcPr>
            <w:tcW w:w="517" w:type="dxa"/>
          </w:tcPr>
          <w:p w14:paraId="6A04697E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4FFBE3" w14:textId="77777777" w:rsidR="002A160F" w:rsidRDefault="002A160F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57F09A3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5A16157" w14:textId="77777777" w:rsidR="002A160F" w:rsidRDefault="002A160F" w:rsidP="00096385">
            <w:r>
              <w:rPr>
                <w:sz w:val="16"/>
                <w:szCs w:val="16"/>
              </w:rPr>
              <w:t>R5-234367</w:t>
            </w:r>
          </w:p>
        </w:tc>
        <w:tc>
          <w:tcPr>
            <w:tcW w:w="1597" w:type="dxa"/>
          </w:tcPr>
          <w:p w14:paraId="4B205079" w14:textId="77777777" w:rsidR="002A160F" w:rsidRDefault="002A160F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1BC1430" w14:textId="77777777" w:rsidR="002A160F" w:rsidRDefault="002A160F" w:rsidP="00096385">
            <w:r>
              <w:rPr>
                <w:sz w:val="16"/>
                <w:szCs w:val="16"/>
              </w:rPr>
              <w:t>LTE_NR_DC_enh2-UEConTest</w:t>
            </w:r>
          </w:p>
        </w:tc>
        <w:tc>
          <w:tcPr>
            <w:tcW w:w="2323" w:type="dxa"/>
          </w:tcPr>
          <w:p w14:paraId="175F544D" w14:textId="77777777" w:rsidR="002A160F" w:rsidRDefault="002A160F" w:rsidP="00096385">
            <w:r>
              <w:rPr>
                <w:sz w:val="16"/>
                <w:szCs w:val="16"/>
              </w:rPr>
              <w:t>E.2, E.3, E.4, E.5</w:t>
            </w:r>
          </w:p>
        </w:tc>
        <w:tc>
          <w:tcPr>
            <w:tcW w:w="998" w:type="dxa"/>
          </w:tcPr>
          <w:p w14:paraId="3F31BFCD" w14:textId="77777777" w:rsidR="002A160F" w:rsidRDefault="002A160F" w:rsidP="00096385">
            <w:r>
              <w:rPr>
                <w:sz w:val="16"/>
                <w:szCs w:val="16"/>
              </w:rPr>
              <w:t xml:space="preserve">TS/TR … CR ... ; TS 38.533 CR 2500 - 2507TS 38.522 CR 0307TS 38.508-2 CR 0503; TS/TR ... CR ... </w:t>
            </w:r>
          </w:p>
        </w:tc>
      </w:tr>
      <w:tr w:rsidR="002A160F" w14:paraId="2C37BC8F" w14:textId="77777777" w:rsidTr="00096385">
        <w:tc>
          <w:tcPr>
            <w:tcW w:w="879" w:type="dxa"/>
          </w:tcPr>
          <w:p w14:paraId="49773D92" w14:textId="77777777" w:rsidR="002A160F" w:rsidRDefault="002A160F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E81F675" w14:textId="77777777" w:rsidR="002A160F" w:rsidRDefault="002A160F" w:rsidP="00096385">
            <w:r>
              <w:rPr>
                <w:sz w:val="16"/>
                <w:szCs w:val="16"/>
              </w:rPr>
              <w:t>2572</w:t>
            </w:r>
          </w:p>
        </w:tc>
        <w:tc>
          <w:tcPr>
            <w:tcW w:w="517" w:type="dxa"/>
          </w:tcPr>
          <w:p w14:paraId="5AD8E056" w14:textId="77777777" w:rsidR="002A160F" w:rsidRDefault="002A160F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232A91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924E905" w14:textId="77777777" w:rsidR="002A160F" w:rsidRDefault="002A160F" w:rsidP="00096385">
            <w:r>
              <w:rPr>
                <w:sz w:val="16"/>
                <w:szCs w:val="16"/>
              </w:rPr>
              <w:t>Addition of minimum requirements for Fast SCell Activation</w:t>
            </w:r>
          </w:p>
        </w:tc>
        <w:tc>
          <w:tcPr>
            <w:tcW w:w="517" w:type="dxa"/>
          </w:tcPr>
          <w:p w14:paraId="780C57AE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8C9983" w14:textId="77777777" w:rsidR="002A160F" w:rsidRDefault="002A160F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8E9EE44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166589C" w14:textId="77777777" w:rsidR="002A160F" w:rsidRDefault="002A160F" w:rsidP="00096385">
            <w:r>
              <w:rPr>
                <w:sz w:val="16"/>
                <w:szCs w:val="16"/>
              </w:rPr>
              <w:t>R5-234807</w:t>
            </w:r>
          </w:p>
        </w:tc>
        <w:tc>
          <w:tcPr>
            <w:tcW w:w="1597" w:type="dxa"/>
          </w:tcPr>
          <w:p w14:paraId="1E620B1A" w14:textId="77777777" w:rsidR="002A160F" w:rsidRDefault="002A160F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250A14A" w14:textId="77777777" w:rsidR="002A160F" w:rsidRDefault="002A160F" w:rsidP="00096385">
            <w:r>
              <w:rPr>
                <w:sz w:val="16"/>
                <w:szCs w:val="16"/>
              </w:rPr>
              <w:t>LTE_NR_DC_enh2-UEConTest</w:t>
            </w:r>
          </w:p>
        </w:tc>
        <w:tc>
          <w:tcPr>
            <w:tcW w:w="2323" w:type="dxa"/>
          </w:tcPr>
          <w:p w14:paraId="5A485A3D" w14:textId="77777777" w:rsidR="002A160F" w:rsidRDefault="002A160F" w:rsidP="00096385">
            <w:r>
              <w:rPr>
                <w:sz w:val="16"/>
                <w:szCs w:val="16"/>
              </w:rPr>
              <w:t>4.5.3.0.1, 4.5.3.0.2(new)</w:t>
            </w:r>
          </w:p>
        </w:tc>
        <w:tc>
          <w:tcPr>
            <w:tcW w:w="998" w:type="dxa"/>
          </w:tcPr>
          <w:p w14:paraId="24BAC581" w14:textId="77777777" w:rsidR="002A160F" w:rsidRDefault="002A160F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A160F" w14:paraId="1AC1B80F" w14:textId="77777777" w:rsidTr="00096385">
        <w:tc>
          <w:tcPr>
            <w:tcW w:w="879" w:type="dxa"/>
          </w:tcPr>
          <w:p w14:paraId="7149737E" w14:textId="77777777" w:rsidR="002A160F" w:rsidRDefault="002A160F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9E095CC" w14:textId="77777777" w:rsidR="002A160F" w:rsidRDefault="002A160F" w:rsidP="00096385">
            <w:r>
              <w:rPr>
                <w:sz w:val="16"/>
                <w:szCs w:val="16"/>
              </w:rPr>
              <w:t>2573</w:t>
            </w:r>
          </w:p>
        </w:tc>
        <w:tc>
          <w:tcPr>
            <w:tcW w:w="517" w:type="dxa"/>
          </w:tcPr>
          <w:p w14:paraId="27DF71AD" w14:textId="77777777" w:rsidR="002A160F" w:rsidRDefault="002A160F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18C706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B980E77" w14:textId="77777777" w:rsidR="002A160F" w:rsidRDefault="002A160F" w:rsidP="00096385">
            <w:r>
              <w:rPr>
                <w:sz w:val="16"/>
                <w:szCs w:val="16"/>
              </w:rPr>
              <w:t>Addition of minimum requirements for Conditional PSCell addition</w:t>
            </w:r>
          </w:p>
        </w:tc>
        <w:tc>
          <w:tcPr>
            <w:tcW w:w="517" w:type="dxa"/>
          </w:tcPr>
          <w:p w14:paraId="236FCA8B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B9EBC6" w14:textId="77777777" w:rsidR="002A160F" w:rsidRDefault="002A160F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196C407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FEB03C2" w14:textId="77777777" w:rsidR="002A160F" w:rsidRDefault="002A160F" w:rsidP="00096385">
            <w:r>
              <w:rPr>
                <w:sz w:val="16"/>
                <w:szCs w:val="16"/>
              </w:rPr>
              <w:t>R5-234808</w:t>
            </w:r>
          </w:p>
        </w:tc>
        <w:tc>
          <w:tcPr>
            <w:tcW w:w="1597" w:type="dxa"/>
          </w:tcPr>
          <w:p w14:paraId="45FBDA55" w14:textId="77777777" w:rsidR="002A160F" w:rsidRDefault="002A160F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9F3BE57" w14:textId="77777777" w:rsidR="002A160F" w:rsidRDefault="002A160F" w:rsidP="00096385">
            <w:r>
              <w:rPr>
                <w:sz w:val="16"/>
                <w:szCs w:val="16"/>
              </w:rPr>
              <w:t>LTE_NR_DC_enh2-UEConTest</w:t>
            </w:r>
          </w:p>
        </w:tc>
        <w:tc>
          <w:tcPr>
            <w:tcW w:w="2323" w:type="dxa"/>
          </w:tcPr>
          <w:p w14:paraId="46D9EE77" w14:textId="77777777" w:rsidR="002A160F" w:rsidRDefault="002A160F" w:rsidP="00096385">
            <w:r>
              <w:rPr>
                <w:sz w:val="16"/>
                <w:szCs w:val="16"/>
              </w:rPr>
              <w:t>4.5.11(new), 4.5.11.0(new)</w:t>
            </w:r>
          </w:p>
        </w:tc>
        <w:tc>
          <w:tcPr>
            <w:tcW w:w="998" w:type="dxa"/>
          </w:tcPr>
          <w:p w14:paraId="319E236C" w14:textId="77777777" w:rsidR="002A160F" w:rsidRDefault="002A160F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A160F" w14:paraId="645E0A5B" w14:textId="77777777" w:rsidTr="00096385">
        <w:tc>
          <w:tcPr>
            <w:tcW w:w="879" w:type="dxa"/>
          </w:tcPr>
          <w:p w14:paraId="14BED86A" w14:textId="77777777" w:rsidR="002A160F" w:rsidRDefault="002A160F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881207D" w14:textId="77777777" w:rsidR="002A160F" w:rsidRDefault="002A160F" w:rsidP="00096385">
            <w:r>
              <w:rPr>
                <w:sz w:val="16"/>
                <w:szCs w:val="16"/>
              </w:rPr>
              <w:t>2574</w:t>
            </w:r>
          </w:p>
        </w:tc>
        <w:tc>
          <w:tcPr>
            <w:tcW w:w="517" w:type="dxa"/>
          </w:tcPr>
          <w:p w14:paraId="0CC84E47" w14:textId="77777777" w:rsidR="002A160F" w:rsidRDefault="002A160F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B6FBECC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8F7A37B" w14:textId="77777777" w:rsidR="002A160F" w:rsidRDefault="002A160F" w:rsidP="00096385">
            <w:r>
              <w:rPr>
                <w:sz w:val="16"/>
                <w:szCs w:val="16"/>
              </w:rPr>
              <w:t>Addition of new test case 5.5.13.1 for Conditional PSCell addition</w:t>
            </w:r>
          </w:p>
        </w:tc>
        <w:tc>
          <w:tcPr>
            <w:tcW w:w="517" w:type="dxa"/>
          </w:tcPr>
          <w:p w14:paraId="1F475378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59D566" w14:textId="77777777" w:rsidR="002A160F" w:rsidRDefault="002A160F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75C6360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E5D31FE" w14:textId="77777777" w:rsidR="002A160F" w:rsidRDefault="002A160F" w:rsidP="00096385">
            <w:r>
              <w:rPr>
                <w:sz w:val="16"/>
                <w:szCs w:val="16"/>
              </w:rPr>
              <w:t>R5-235712</w:t>
            </w:r>
          </w:p>
        </w:tc>
        <w:tc>
          <w:tcPr>
            <w:tcW w:w="1597" w:type="dxa"/>
          </w:tcPr>
          <w:p w14:paraId="7853A820" w14:textId="77777777" w:rsidR="002A160F" w:rsidRDefault="002A160F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C65BF13" w14:textId="77777777" w:rsidR="002A160F" w:rsidRDefault="002A160F" w:rsidP="00096385">
            <w:r>
              <w:rPr>
                <w:sz w:val="16"/>
                <w:szCs w:val="16"/>
              </w:rPr>
              <w:t>LTE_NR_DC_enh2-UEConTest</w:t>
            </w:r>
          </w:p>
        </w:tc>
        <w:tc>
          <w:tcPr>
            <w:tcW w:w="2323" w:type="dxa"/>
          </w:tcPr>
          <w:p w14:paraId="266001AA" w14:textId="77777777" w:rsidR="002A160F" w:rsidRDefault="002A160F" w:rsidP="00096385">
            <w:r>
              <w:rPr>
                <w:sz w:val="16"/>
                <w:szCs w:val="16"/>
              </w:rPr>
              <w:t>5.5.13(new), 5.5.13.1(new)</w:t>
            </w:r>
          </w:p>
        </w:tc>
        <w:tc>
          <w:tcPr>
            <w:tcW w:w="998" w:type="dxa"/>
          </w:tcPr>
          <w:p w14:paraId="4C2C8E5B" w14:textId="77777777" w:rsidR="002A160F" w:rsidRDefault="002A160F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A160F" w14:paraId="4336EDB1" w14:textId="77777777" w:rsidTr="00096385">
        <w:tc>
          <w:tcPr>
            <w:tcW w:w="879" w:type="dxa"/>
          </w:tcPr>
          <w:p w14:paraId="06C021F9" w14:textId="77777777" w:rsidR="002A160F" w:rsidRDefault="002A160F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3E409ED" w14:textId="77777777" w:rsidR="002A160F" w:rsidRDefault="002A160F" w:rsidP="00096385">
            <w:r>
              <w:rPr>
                <w:sz w:val="16"/>
                <w:szCs w:val="16"/>
              </w:rPr>
              <w:t>2575</w:t>
            </w:r>
          </w:p>
        </w:tc>
        <w:tc>
          <w:tcPr>
            <w:tcW w:w="517" w:type="dxa"/>
          </w:tcPr>
          <w:p w14:paraId="2E5D92FA" w14:textId="77777777" w:rsidR="002A160F" w:rsidRDefault="002A160F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DC5E68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1E9099" w14:textId="77777777" w:rsidR="002A160F" w:rsidRDefault="002A160F" w:rsidP="00096385">
            <w:r>
              <w:rPr>
                <w:sz w:val="16"/>
                <w:szCs w:val="16"/>
              </w:rPr>
              <w:t>Addition of new test case 7.5.3.14 for Fast SCell Activation</w:t>
            </w:r>
          </w:p>
        </w:tc>
        <w:tc>
          <w:tcPr>
            <w:tcW w:w="517" w:type="dxa"/>
          </w:tcPr>
          <w:p w14:paraId="329E2F19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81B309" w14:textId="77777777" w:rsidR="002A160F" w:rsidRDefault="002A160F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FBE621E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5C710DC" w14:textId="77777777" w:rsidR="002A160F" w:rsidRDefault="002A160F" w:rsidP="00096385">
            <w:r>
              <w:rPr>
                <w:sz w:val="16"/>
                <w:szCs w:val="16"/>
              </w:rPr>
              <w:t>R5-234810</w:t>
            </w:r>
          </w:p>
        </w:tc>
        <w:tc>
          <w:tcPr>
            <w:tcW w:w="1597" w:type="dxa"/>
          </w:tcPr>
          <w:p w14:paraId="00DE9A6C" w14:textId="77777777" w:rsidR="002A160F" w:rsidRDefault="002A160F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6D6D42F" w14:textId="77777777" w:rsidR="002A160F" w:rsidRDefault="002A160F" w:rsidP="00096385">
            <w:r>
              <w:rPr>
                <w:sz w:val="16"/>
                <w:szCs w:val="16"/>
              </w:rPr>
              <w:t>LTE_NR_DC_enh2-UEConTest</w:t>
            </w:r>
          </w:p>
        </w:tc>
        <w:tc>
          <w:tcPr>
            <w:tcW w:w="2323" w:type="dxa"/>
          </w:tcPr>
          <w:p w14:paraId="2A96FCB2" w14:textId="77777777" w:rsidR="002A160F" w:rsidRDefault="002A160F" w:rsidP="00096385">
            <w:r>
              <w:rPr>
                <w:sz w:val="16"/>
                <w:szCs w:val="16"/>
              </w:rPr>
              <w:t>7.5.3.14(new)</w:t>
            </w:r>
          </w:p>
        </w:tc>
        <w:tc>
          <w:tcPr>
            <w:tcW w:w="998" w:type="dxa"/>
          </w:tcPr>
          <w:p w14:paraId="7D691426" w14:textId="77777777" w:rsidR="002A160F" w:rsidRDefault="002A160F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A160F" w14:paraId="58865861" w14:textId="77777777" w:rsidTr="00096385">
        <w:tc>
          <w:tcPr>
            <w:tcW w:w="879" w:type="dxa"/>
          </w:tcPr>
          <w:p w14:paraId="2D496AC1" w14:textId="77777777" w:rsidR="002A160F" w:rsidRDefault="002A160F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4914494" w14:textId="77777777" w:rsidR="002A160F" w:rsidRDefault="002A160F" w:rsidP="00096385">
            <w:r>
              <w:rPr>
                <w:sz w:val="16"/>
                <w:szCs w:val="16"/>
              </w:rPr>
              <w:t>2576</w:t>
            </w:r>
          </w:p>
        </w:tc>
        <w:tc>
          <w:tcPr>
            <w:tcW w:w="517" w:type="dxa"/>
          </w:tcPr>
          <w:p w14:paraId="0400D323" w14:textId="77777777" w:rsidR="002A160F" w:rsidRDefault="002A160F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B09273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6EF0A1D" w14:textId="77777777" w:rsidR="002A160F" w:rsidRDefault="002A160F" w:rsidP="00096385">
            <w:r>
              <w:rPr>
                <w:sz w:val="16"/>
                <w:szCs w:val="16"/>
              </w:rPr>
              <w:t>Addition of new test case 7.5.12.1 for Conditional PSCell addition</w:t>
            </w:r>
          </w:p>
        </w:tc>
        <w:tc>
          <w:tcPr>
            <w:tcW w:w="517" w:type="dxa"/>
          </w:tcPr>
          <w:p w14:paraId="5B63C72F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DD4F50" w14:textId="77777777" w:rsidR="002A160F" w:rsidRDefault="002A160F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E385F7E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3B43DC9" w14:textId="77777777" w:rsidR="002A160F" w:rsidRDefault="002A160F" w:rsidP="00096385">
            <w:r>
              <w:rPr>
                <w:sz w:val="16"/>
                <w:szCs w:val="16"/>
              </w:rPr>
              <w:t>R5-234811</w:t>
            </w:r>
          </w:p>
        </w:tc>
        <w:tc>
          <w:tcPr>
            <w:tcW w:w="1597" w:type="dxa"/>
          </w:tcPr>
          <w:p w14:paraId="14B34022" w14:textId="77777777" w:rsidR="002A160F" w:rsidRDefault="002A160F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BB01259" w14:textId="77777777" w:rsidR="002A160F" w:rsidRDefault="002A160F" w:rsidP="00096385">
            <w:r>
              <w:rPr>
                <w:sz w:val="16"/>
                <w:szCs w:val="16"/>
              </w:rPr>
              <w:t>LTE_NR_DC_enh2-UEConTest</w:t>
            </w:r>
          </w:p>
        </w:tc>
        <w:tc>
          <w:tcPr>
            <w:tcW w:w="2323" w:type="dxa"/>
          </w:tcPr>
          <w:p w14:paraId="6CBCAA6F" w14:textId="77777777" w:rsidR="002A160F" w:rsidRDefault="002A160F" w:rsidP="00096385">
            <w:r>
              <w:rPr>
                <w:sz w:val="16"/>
                <w:szCs w:val="16"/>
              </w:rPr>
              <w:t>7.5.12(new), 7.5.12.1(new)</w:t>
            </w:r>
          </w:p>
        </w:tc>
        <w:tc>
          <w:tcPr>
            <w:tcW w:w="998" w:type="dxa"/>
          </w:tcPr>
          <w:p w14:paraId="1CE356D1" w14:textId="77777777" w:rsidR="002A160F" w:rsidRDefault="002A160F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A160F" w14:paraId="74434329" w14:textId="77777777" w:rsidTr="00096385">
        <w:tc>
          <w:tcPr>
            <w:tcW w:w="879" w:type="dxa"/>
          </w:tcPr>
          <w:p w14:paraId="34F973E1" w14:textId="77777777" w:rsidR="002A160F" w:rsidRDefault="002A160F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0DF5521" w14:textId="77777777" w:rsidR="002A160F" w:rsidRDefault="002A160F" w:rsidP="00096385">
            <w:r>
              <w:rPr>
                <w:sz w:val="16"/>
                <w:szCs w:val="16"/>
              </w:rPr>
              <w:t>2577</w:t>
            </w:r>
          </w:p>
        </w:tc>
        <w:tc>
          <w:tcPr>
            <w:tcW w:w="517" w:type="dxa"/>
          </w:tcPr>
          <w:p w14:paraId="72D1BD62" w14:textId="77777777" w:rsidR="002A160F" w:rsidRDefault="002A160F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5B561B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2032D3E" w14:textId="77777777" w:rsidR="002A160F" w:rsidRDefault="002A160F" w:rsidP="00096385">
            <w:r>
              <w:rPr>
                <w:sz w:val="16"/>
                <w:szCs w:val="16"/>
              </w:rPr>
              <w:t>Addition of new test case 7.5.15.1 for SCG activation and deactivation</w:t>
            </w:r>
          </w:p>
        </w:tc>
        <w:tc>
          <w:tcPr>
            <w:tcW w:w="517" w:type="dxa"/>
          </w:tcPr>
          <w:p w14:paraId="1EEB5880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AEEA16" w14:textId="77777777" w:rsidR="002A160F" w:rsidRDefault="002A160F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25721AF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3B432A8" w14:textId="77777777" w:rsidR="002A160F" w:rsidRDefault="002A160F" w:rsidP="00096385">
            <w:r>
              <w:rPr>
                <w:sz w:val="16"/>
                <w:szCs w:val="16"/>
              </w:rPr>
              <w:t>R5-234812</w:t>
            </w:r>
          </w:p>
        </w:tc>
        <w:tc>
          <w:tcPr>
            <w:tcW w:w="1597" w:type="dxa"/>
          </w:tcPr>
          <w:p w14:paraId="73082913" w14:textId="77777777" w:rsidR="002A160F" w:rsidRDefault="002A160F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B1CBA23" w14:textId="77777777" w:rsidR="002A160F" w:rsidRDefault="002A160F" w:rsidP="00096385">
            <w:r>
              <w:rPr>
                <w:sz w:val="16"/>
                <w:szCs w:val="16"/>
              </w:rPr>
              <w:t>LTE_NR_DC_enh2-UEConTest</w:t>
            </w:r>
          </w:p>
        </w:tc>
        <w:tc>
          <w:tcPr>
            <w:tcW w:w="2323" w:type="dxa"/>
          </w:tcPr>
          <w:p w14:paraId="381D8A7C" w14:textId="77777777" w:rsidR="002A160F" w:rsidRDefault="002A160F" w:rsidP="00096385">
            <w:r>
              <w:rPr>
                <w:sz w:val="16"/>
                <w:szCs w:val="16"/>
              </w:rPr>
              <w:t>7.5.15.1(new)</w:t>
            </w:r>
          </w:p>
        </w:tc>
        <w:tc>
          <w:tcPr>
            <w:tcW w:w="998" w:type="dxa"/>
          </w:tcPr>
          <w:p w14:paraId="6056929C" w14:textId="77777777" w:rsidR="002A160F" w:rsidRDefault="002A160F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A160F" w14:paraId="60C5D8DF" w14:textId="77777777" w:rsidTr="00096385">
        <w:tc>
          <w:tcPr>
            <w:tcW w:w="879" w:type="dxa"/>
          </w:tcPr>
          <w:p w14:paraId="53746997" w14:textId="77777777" w:rsidR="002A160F" w:rsidRDefault="002A160F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4039CB3" w14:textId="77777777" w:rsidR="002A160F" w:rsidRDefault="002A160F" w:rsidP="00096385">
            <w:r>
              <w:rPr>
                <w:sz w:val="16"/>
                <w:szCs w:val="16"/>
              </w:rPr>
              <w:t>2578</w:t>
            </w:r>
          </w:p>
        </w:tc>
        <w:tc>
          <w:tcPr>
            <w:tcW w:w="517" w:type="dxa"/>
          </w:tcPr>
          <w:p w14:paraId="099F4683" w14:textId="77777777" w:rsidR="002A160F" w:rsidRDefault="002A160F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60CE01" w14:textId="77777777" w:rsidR="002A160F" w:rsidRDefault="002A160F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CBE1F8" w14:textId="77777777" w:rsidR="002A160F" w:rsidRDefault="002A160F" w:rsidP="00096385">
            <w:r>
              <w:rPr>
                <w:sz w:val="16"/>
                <w:szCs w:val="16"/>
              </w:rPr>
              <w:t>Addition of CSI-RS configuration for Fast SCell activation</w:t>
            </w:r>
          </w:p>
        </w:tc>
        <w:tc>
          <w:tcPr>
            <w:tcW w:w="517" w:type="dxa"/>
          </w:tcPr>
          <w:p w14:paraId="02A8A643" w14:textId="77777777" w:rsidR="002A160F" w:rsidRDefault="002A160F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FF108A" w14:textId="77777777" w:rsidR="002A160F" w:rsidRDefault="002A160F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62A3A74" w14:textId="77777777" w:rsidR="002A160F" w:rsidRDefault="002A160F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D114716" w14:textId="77777777" w:rsidR="002A160F" w:rsidRDefault="002A160F" w:rsidP="00096385">
            <w:r>
              <w:rPr>
                <w:sz w:val="16"/>
                <w:szCs w:val="16"/>
              </w:rPr>
              <w:t>R5-234813</w:t>
            </w:r>
          </w:p>
        </w:tc>
        <w:tc>
          <w:tcPr>
            <w:tcW w:w="1597" w:type="dxa"/>
          </w:tcPr>
          <w:p w14:paraId="7AE0F3C0" w14:textId="77777777" w:rsidR="002A160F" w:rsidRDefault="002A160F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2F40802" w14:textId="77777777" w:rsidR="002A160F" w:rsidRDefault="002A160F" w:rsidP="00096385">
            <w:r>
              <w:rPr>
                <w:sz w:val="16"/>
                <w:szCs w:val="16"/>
              </w:rPr>
              <w:t>LTE_NR_DC_enh2-UEConTest</w:t>
            </w:r>
          </w:p>
        </w:tc>
        <w:tc>
          <w:tcPr>
            <w:tcW w:w="2323" w:type="dxa"/>
          </w:tcPr>
          <w:p w14:paraId="06E406ED" w14:textId="77777777" w:rsidR="002A160F" w:rsidRDefault="002A160F" w:rsidP="00096385">
            <w:r>
              <w:rPr>
                <w:sz w:val="16"/>
                <w:szCs w:val="16"/>
              </w:rPr>
              <w:t>A.1.4A.1.1, A.1.4A.1.2, A.1.4A.2.1</w:t>
            </w:r>
          </w:p>
        </w:tc>
        <w:tc>
          <w:tcPr>
            <w:tcW w:w="998" w:type="dxa"/>
          </w:tcPr>
          <w:p w14:paraId="74EA6F89" w14:textId="77777777" w:rsidR="002A160F" w:rsidRDefault="002A160F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211DD7D4" w14:textId="77777777" w:rsidR="002A160F" w:rsidRDefault="002A160F" w:rsidP="002A160F"/>
    <w:p w14:paraId="10ED9A50" w14:textId="77777777" w:rsidR="002A160F" w:rsidRDefault="002A160F" w:rsidP="002A160F"/>
    <w:p w14:paraId="3E57BA98" w14:textId="77777777" w:rsidR="0061045C" w:rsidRPr="00917427" w:rsidRDefault="0061045C" w:rsidP="006104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RP-231678</w:t>
      </w:r>
      <w:r>
        <w:rPr>
          <w:b/>
          <w:i/>
          <w:noProof/>
          <w:sz w:val="28"/>
        </w:rPr>
        <w:fldChar w:fldCharType="end"/>
      </w:r>
    </w:p>
    <w:p w14:paraId="469E4005" w14:textId="77777777" w:rsidR="0061045C" w:rsidRPr="00784730" w:rsidRDefault="0061045C" w:rsidP="006104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400AE1BF" w14:textId="77777777" w:rsidR="0061045C" w:rsidRPr="00050554" w:rsidRDefault="0061045C" w:rsidP="0061045C">
      <w:pPr>
        <w:rPr>
          <w:rFonts w:ascii="Arial" w:hAnsi="Arial" w:cs="Arial"/>
          <w:b/>
          <w:bCs/>
          <w:lang w:val="en-US"/>
        </w:rPr>
      </w:pPr>
    </w:p>
    <w:p w14:paraId="7C8345BC" w14:textId="77777777" w:rsidR="0061045C" w:rsidRDefault="0061045C" w:rsidP="006104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531725F9" w14:textId="77777777" w:rsidR="0061045C" w:rsidRPr="00E145B1" w:rsidRDefault="0061045C" w:rsidP="006104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Support of Uncrewed Aerial Systems Connectivity, Identification, and Tracking (ID_UAS-UEConTest)</w:t>
      </w:r>
      <w:r>
        <w:rPr>
          <w:rFonts w:ascii="Arial" w:hAnsi="Arial" w:cs="Arial"/>
          <w:b/>
          <w:bCs/>
        </w:rPr>
        <w:fldChar w:fldCharType="end"/>
      </w:r>
    </w:p>
    <w:p w14:paraId="3A1891DB" w14:textId="77777777" w:rsidR="0061045C" w:rsidRDefault="0061045C" w:rsidP="006104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13.3.37</w:t>
      </w:r>
      <w:r>
        <w:rPr>
          <w:rFonts w:ascii="Arial" w:hAnsi="Arial" w:cs="Arial"/>
          <w:b/>
          <w:bCs/>
        </w:rPr>
        <w:fldChar w:fldCharType="end"/>
      </w:r>
    </w:p>
    <w:p w14:paraId="5BA05493" w14:textId="77777777" w:rsidR="0061045C" w:rsidRDefault="0061045C" w:rsidP="006104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0D97953" w14:textId="77777777" w:rsidR="0061045C" w:rsidRDefault="0061045C" w:rsidP="006104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2102A8A" w14:textId="77777777" w:rsidR="0061045C" w:rsidRPr="004E535C" w:rsidRDefault="0061045C" w:rsidP="006104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1045C" w:rsidRPr="004E535C" w14:paraId="5E016780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13CAB40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F829C26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0AD5F36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62A4268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E425490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1B31A48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F03DEB3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28348C0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18AE8C8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911243D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1A7FB00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454E35F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7A3B270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1045C" w14:paraId="3A7BD0B6" w14:textId="77777777" w:rsidTr="00096385">
        <w:tc>
          <w:tcPr>
            <w:tcW w:w="879" w:type="dxa"/>
          </w:tcPr>
          <w:p w14:paraId="76EC7A3B" w14:textId="77777777" w:rsidR="0061045C" w:rsidRDefault="0061045C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91A1661" w14:textId="77777777" w:rsidR="0061045C" w:rsidRDefault="0061045C" w:rsidP="00096385">
            <w:r>
              <w:rPr>
                <w:sz w:val="16"/>
                <w:szCs w:val="16"/>
              </w:rPr>
              <w:t>3910</w:t>
            </w:r>
          </w:p>
        </w:tc>
        <w:tc>
          <w:tcPr>
            <w:tcW w:w="517" w:type="dxa"/>
          </w:tcPr>
          <w:p w14:paraId="28D96546" w14:textId="77777777" w:rsidR="0061045C" w:rsidRDefault="0061045C" w:rsidP="00096385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70F06B2" w14:textId="77777777" w:rsidR="0061045C" w:rsidRDefault="0061045C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680B374" w14:textId="77777777" w:rsidR="0061045C" w:rsidRDefault="0061045C" w:rsidP="00096385">
            <w:r>
              <w:rPr>
                <w:sz w:val="16"/>
                <w:szCs w:val="16"/>
              </w:rPr>
              <w:t>Addition of UAS Test Case for Initial Registration</w:t>
            </w:r>
          </w:p>
        </w:tc>
        <w:tc>
          <w:tcPr>
            <w:tcW w:w="517" w:type="dxa"/>
          </w:tcPr>
          <w:p w14:paraId="22714C59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8AB8B0" w14:textId="77777777" w:rsidR="0061045C" w:rsidRDefault="0061045C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37DC2748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3DBCC00" w14:textId="77777777" w:rsidR="0061045C" w:rsidRDefault="0061045C" w:rsidP="00096385">
            <w:r>
              <w:rPr>
                <w:sz w:val="16"/>
                <w:szCs w:val="16"/>
              </w:rPr>
              <w:t>R5-235440</w:t>
            </w:r>
          </w:p>
        </w:tc>
        <w:tc>
          <w:tcPr>
            <w:tcW w:w="1597" w:type="dxa"/>
          </w:tcPr>
          <w:p w14:paraId="722DE37B" w14:textId="77777777" w:rsidR="0061045C" w:rsidRDefault="0061045C" w:rsidP="00096385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657CCA76" w14:textId="77777777" w:rsidR="0061045C" w:rsidRDefault="0061045C" w:rsidP="00096385">
            <w:r>
              <w:rPr>
                <w:sz w:val="16"/>
                <w:szCs w:val="16"/>
              </w:rPr>
              <w:t>ID_UAS-UEConTest</w:t>
            </w:r>
          </w:p>
        </w:tc>
        <w:tc>
          <w:tcPr>
            <w:tcW w:w="2323" w:type="dxa"/>
          </w:tcPr>
          <w:p w14:paraId="7F6FF68B" w14:textId="77777777" w:rsidR="0061045C" w:rsidRDefault="0061045C" w:rsidP="00096385">
            <w:r>
              <w:rPr>
                <w:sz w:val="16"/>
                <w:szCs w:val="16"/>
              </w:rPr>
              <w:t>9.1.5.1.17 (New)</w:t>
            </w:r>
          </w:p>
        </w:tc>
        <w:tc>
          <w:tcPr>
            <w:tcW w:w="998" w:type="dxa"/>
          </w:tcPr>
          <w:p w14:paraId="05521EFF" w14:textId="77777777" w:rsidR="0061045C" w:rsidRDefault="0061045C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1045C" w14:paraId="100A7851" w14:textId="77777777" w:rsidTr="00096385">
        <w:tc>
          <w:tcPr>
            <w:tcW w:w="879" w:type="dxa"/>
          </w:tcPr>
          <w:p w14:paraId="3B02B92C" w14:textId="77777777" w:rsidR="0061045C" w:rsidRDefault="0061045C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286ABC4" w14:textId="77777777" w:rsidR="0061045C" w:rsidRDefault="0061045C" w:rsidP="00096385">
            <w:r>
              <w:rPr>
                <w:sz w:val="16"/>
                <w:szCs w:val="16"/>
              </w:rPr>
              <w:t>3966</w:t>
            </w:r>
          </w:p>
        </w:tc>
        <w:tc>
          <w:tcPr>
            <w:tcW w:w="517" w:type="dxa"/>
          </w:tcPr>
          <w:p w14:paraId="337875CA" w14:textId="77777777" w:rsidR="0061045C" w:rsidRDefault="0061045C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F4B9C54" w14:textId="77777777" w:rsidR="0061045C" w:rsidRDefault="0061045C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B9031C" w14:textId="77777777" w:rsidR="0061045C" w:rsidRDefault="0061045C" w:rsidP="00096385">
            <w:r>
              <w:rPr>
                <w:sz w:val="16"/>
                <w:szCs w:val="16"/>
              </w:rPr>
              <w:t>New testcase for UE or NW initiated de-registation for UAS</w:t>
            </w:r>
          </w:p>
        </w:tc>
        <w:tc>
          <w:tcPr>
            <w:tcW w:w="517" w:type="dxa"/>
          </w:tcPr>
          <w:p w14:paraId="0EB8EC51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4E9A2B" w14:textId="77777777" w:rsidR="0061045C" w:rsidRDefault="0061045C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4D7D640C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E7406EF" w14:textId="77777777" w:rsidR="0061045C" w:rsidRDefault="0061045C" w:rsidP="00096385">
            <w:r>
              <w:rPr>
                <w:sz w:val="16"/>
                <w:szCs w:val="16"/>
              </w:rPr>
              <w:t>R5-235386</w:t>
            </w:r>
          </w:p>
        </w:tc>
        <w:tc>
          <w:tcPr>
            <w:tcW w:w="1597" w:type="dxa"/>
          </w:tcPr>
          <w:p w14:paraId="243AF237" w14:textId="77777777" w:rsidR="0061045C" w:rsidRDefault="0061045C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46AF755" w14:textId="77777777" w:rsidR="0061045C" w:rsidRDefault="0061045C" w:rsidP="00096385">
            <w:r>
              <w:rPr>
                <w:sz w:val="16"/>
                <w:szCs w:val="16"/>
              </w:rPr>
              <w:t>ID_UAS-UEConTest</w:t>
            </w:r>
          </w:p>
        </w:tc>
        <w:tc>
          <w:tcPr>
            <w:tcW w:w="2323" w:type="dxa"/>
          </w:tcPr>
          <w:p w14:paraId="169F3912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5D1C10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</w:tr>
      <w:tr w:rsidR="0061045C" w14:paraId="4D015EF6" w14:textId="77777777" w:rsidTr="00096385">
        <w:tc>
          <w:tcPr>
            <w:tcW w:w="879" w:type="dxa"/>
          </w:tcPr>
          <w:p w14:paraId="7CB6817B" w14:textId="77777777" w:rsidR="0061045C" w:rsidRDefault="0061045C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0924585" w14:textId="77777777" w:rsidR="0061045C" w:rsidRDefault="0061045C" w:rsidP="00096385">
            <w:r>
              <w:rPr>
                <w:sz w:val="16"/>
                <w:szCs w:val="16"/>
              </w:rPr>
              <w:t>3967</w:t>
            </w:r>
          </w:p>
        </w:tc>
        <w:tc>
          <w:tcPr>
            <w:tcW w:w="517" w:type="dxa"/>
          </w:tcPr>
          <w:p w14:paraId="0681C048" w14:textId="77777777" w:rsidR="0061045C" w:rsidRDefault="0061045C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ABA5024" w14:textId="77777777" w:rsidR="0061045C" w:rsidRDefault="0061045C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8A14D14" w14:textId="77777777" w:rsidR="0061045C" w:rsidRDefault="0061045C" w:rsidP="00096385">
            <w:r>
              <w:rPr>
                <w:sz w:val="16"/>
                <w:szCs w:val="16"/>
              </w:rPr>
              <w:t>New testcase for configuration update or revocation for UAS</w:t>
            </w:r>
          </w:p>
        </w:tc>
        <w:tc>
          <w:tcPr>
            <w:tcW w:w="517" w:type="dxa"/>
          </w:tcPr>
          <w:p w14:paraId="7F16C43D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735F68" w14:textId="77777777" w:rsidR="0061045C" w:rsidRDefault="0061045C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101FED61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3E2587D" w14:textId="77777777" w:rsidR="0061045C" w:rsidRDefault="0061045C" w:rsidP="00096385">
            <w:r>
              <w:rPr>
                <w:sz w:val="16"/>
                <w:szCs w:val="16"/>
              </w:rPr>
              <w:t>R5-235387</w:t>
            </w:r>
          </w:p>
        </w:tc>
        <w:tc>
          <w:tcPr>
            <w:tcW w:w="1597" w:type="dxa"/>
          </w:tcPr>
          <w:p w14:paraId="0D697A5F" w14:textId="77777777" w:rsidR="0061045C" w:rsidRDefault="0061045C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2884284" w14:textId="77777777" w:rsidR="0061045C" w:rsidRDefault="0061045C" w:rsidP="00096385">
            <w:r>
              <w:rPr>
                <w:sz w:val="16"/>
                <w:szCs w:val="16"/>
              </w:rPr>
              <w:t>ID_UAS-UEConTest</w:t>
            </w:r>
          </w:p>
        </w:tc>
        <w:tc>
          <w:tcPr>
            <w:tcW w:w="2323" w:type="dxa"/>
          </w:tcPr>
          <w:p w14:paraId="606C77AD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380AC1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</w:tr>
      <w:tr w:rsidR="0061045C" w14:paraId="42CA9ADA" w14:textId="77777777" w:rsidTr="00096385">
        <w:tc>
          <w:tcPr>
            <w:tcW w:w="879" w:type="dxa"/>
          </w:tcPr>
          <w:p w14:paraId="48A4DCD5" w14:textId="77777777" w:rsidR="0061045C" w:rsidRDefault="0061045C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7B8AC92" w14:textId="77777777" w:rsidR="0061045C" w:rsidRDefault="0061045C" w:rsidP="00096385">
            <w:r>
              <w:rPr>
                <w:sz w:val="16"/>
                <w:szCs w:val="16"/>
              </w:rPr>
              <w:t>3977</w:t>
            </w:r>
          </w:p>
        </w:tc>
        <w:tc>
          <w:tcPr>
            <w:tcW w:w="517" w:type="dxa"/>
          </w:tcPr>
          <w:p w14:paraId="02C14B0A" w14:textId="77777777" w:rsidR="0061045C" w:rsidRDefault="0061045C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C68649F" w14:textId="77777777" w:rsidR="0061045C" w:rsidRDefault="0061045C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BE90520" w14:textId="77777777" w:rsidR="0061045C" w:rsidRDefault="0061045C" w:rsidP="00096385">
            <w:r>
              <w:rPr>
                <w:sz w:val="16"/>
                <w:szCs w:val="16"/>
              </w:rPr>
              <w:t>New testcase for PDU Session est with C2 Authorisation for UAS</w:t>
            </w:r>
          </w:p>
        </w:tc>
        <w:tc>
          <w:tcPr>
            <w:tcW w:w="517" w:type="dxa"/>
          </w:tcPr>
          <w:p w14:paraId="1576738B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3B69F1" w14:textId="77777777" w:rsidR="0061045C" w:rsidRDefault="0061045C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0E5C4993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57F4C2C" w14:textId="77777777" w:rsidR="0061045C" w:rsidRDefault="0061045C" w:rsidP="00096385">
            <w:r>
              <w:rPr>
                <w:sz w:val="16"/>
                <w:szCs w:val="16"/>
              </w:rPr>
              <w:t>R5-235388</w:t>
            </w:r>
          </w:p>
        </w:tc>
        <w:tc>
          <w:tcPr>
            <w:tcW w:w="1597" w:type="dxa"/>
          </w:tcPr>
          <w:p w14:paraId="7F99D732" w14:textId="77777777" w:rsidR="0061045C" w:rsidRDefault="0061045C" w:rsidP="00096385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 w14:paraId="4BE1A79A" w14:textId="77777777" w:rsidR="0061045C" w:rsidRDefault="0061045C" w:rsidP="00096385">
            <w:r>
              <w:rPr>
                <w:sz w:val="16"/>
                <w:szCs w:val="16"/>
              </w:rPr>
              <w:t>ID_UAS-UEConTest</w:t>
            </w:r>
          </w:p>
        </w:tc>
        <w:tc>
          <w:tcPr>
            <w:tcW w:w="2323" w:type="dxa"/>
          </w:tcPr>
          <w:p w14:paraId="2AE7A453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97D4C7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</w:tr>
      <w:tr w:rsidR="0061045C" w14:paraId="012A8DFA" w14:textId="77777777" w:rsidTr="00096385">
        <w:tc>
          <w:tcPr>
            <w:tcW w:w="879" w:type="dxa"/>
          </w:tcPr>
          <w:p w14:paraId="71A37EC0" w14:textId="77777777" w:rsidR="0061045C" w:rsidRDefault="0061045C" w:rsidP="00096385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2842789F" w14:textId="77777777" w:rsidR="0061045C" w:rsidRDefault="0061045C" w:rsidP="00096385">
            <w:r>
              <w:rPr>
                <w:sz w:val="16"/>
                <w:szCs w:val="16"/>
              </w:rPr>
              <w:t>0406</w:t>
            </w:r>
          </w:p>
        </w:tc>
        <w:tc>
          <w:tcPr>
            <w:tcW w:w="517" w:type="dxa"/>
          </w:tcPr>
          <w:p w14:paraId="191A42C2" w14:textId="77777777" w:rsidR="0061045C" w:rsidRDefault="0061045C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7FBB89" w14:textId="77777777" w:rsidR="0061045C" w:rsidRDefault="0061045C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4A2CF2" w14:textId="77777777" w:rsidR="0061045C" w:rsidRDefault="0061045C" w:rsidP="00096385">
            <w:r>
              <w:rPr>
                <w:sz w:val="16"/>
                <w:szCs w:val="16"/>
              </w:rPr>
              <w:t>Addition of Applicability for  UAS Test Cases</w:t>
            </w:r>
          </w:p>
        </w:tc>
        <w:tc>
          <w:tcPr>
            <w:tcW w:w="517" w:type="dxa"/>
          </w:tcPr>
          <w:p w14:paraId="72AAFFE6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281F68" w14:textId="77777777" w:rsidR="0061045C" w:rsidRDefault="0061045C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0F49A523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750E6B7" w14:textId="77777777" w:rsidR="0061045C" w:rsidRDefault="0061045C" w:rsidP="00096385">
            <w:r>
              <w:rPr>
                <w:sz w:val="16"/>
                <w:szCs w:val="16"/>
              </w:rPr>
              <w:t>R5-235422</w:t>
            </w:r>
          </w:p>
        </w:tc>
        <w:tc>
          <w:tcPr>
            <w:tcW w:w="1597" w:type="dxa"/>
          </w:tcPr>
          <w:p w14:paraId="15AFBA66" w14:textId="77777777" w:rsidR="0061045C" w:rsidRDefault="0061045C" w:rsidP="00096385">
            <w:r>
              <w:rPr>
                <w:sz w:val="16"/>
                <w:szCs w:val="16"/>
              </w:rPr>
              <w:t>Qualcomm CDMA Technologies, Lenovo, Nokia</w:t>
            </w:r>
          </w:p>
        </w:tc>
        <w:tc>
          <w:tcPr>
            <w:tcW w:w="1122" w:type="dxa"/>
          </w:tcPr>
          <w:p w14:paraId="118E8C36" w14:textId="77777777" w:rsidR="0061045C" w:rsidRDefault="0061045C" w:rsidP="00096385">
            <w:r>
              <w:rPr>
                <w:sz w:val="16"/>
                <w:szCs w:val="16"/>
              </w:rPr>
              <w:t>ID_UAS-UEConTest</w:t>
            </w:r>
          </w:p>
        </w:tc>
        <w:tc>
          <w:tcPr>
            <w:tcW w:w="2323" w:type="dxa"/>
          </w:tcPr>
          <w:p w14:paraId="24A5AD17" w14:textId="77777777" w:rsidR="0061045C" w:rsidRDefault="0061045C" w:rsidP="00096385">
            <w:r>
              <w:rPr>
                <w:sz w:val="16"/>
                <w:szCs w:val="16"/>
              </w:rPr>
              <w:t>4.1</w:t>
            </w:r>
          </w:p>
        </w:tc>
        <w:tc>
          <w:tcPr>
            <w:tcW w:w="998" w:type="dxa"/>
          </w:tcPr>
          <w:p w14:paraId="02EE0B0C" w14:textId="77777777" w:rsidR="0061045C" w:rsidRDefault="0061045C" w:rsidP="00096385">
            <w:r>
              <w:rPr>
                <w:sz w:val="16"/>
                <w:szCs w:val="16"/>
              </w:rPr>
              <w:t xml:space="preserve">TS/TR ... CR ... ; TS/TR ….CR ; TS/TR ... CR ... </w:t>
            </w:r>
          </w:p>
        </w:tc>
      </w:tr>
    </w:tbl>
    <w:p w14:paraId="58954F4B" w14:textId="77777777" w:rsidR="0061045C" w:rsidRDefault="0061045C" w:rsidP="0061045C"/>
    <w:p w14:paraId="79FBBA3F" w14:textId="77777777" w:rsidR="00C03843" w:rsidRDefault="00C03843" w:rsidP="00C03843"/>
    <w:p w14:paraId="4924EE42" w14:textId="248BCE0B" w:rsidR="00C03843" w:rsidRDefault="00C03843" w:rsidP="00C03843">
      <w:pPr>
        <w:pStyle w:val="Heading1"/>
        <w:rPr>
          <w:lang w:val="en-US"/>
        </w:rPr>
      </w:pPr>
      <w:r w:rsidRPr="004F572C">
        <w:rPr>
          <w:lang w:val="en-US"/>
        </w:rPr>
        <w:t>13.</w:t>
      </w:r>
      <w:r>
        <w:rPr>
          <w:lang w:val="en-US"/>
        </w:rPr>
        <w:t>4</w:t>
      </w:r>
      <w:r w:rsidR="00644D7B">
        <w:rPr>
          <w:lang w:val="en-US"/>
        </w:rPr>
        <w:tab/>
      </w:r>
      <w:r w:rsidRPr="004F572C">
        <w:rPr>
          <w:lang w:val="en-US"/>
        </w:rPr>
        <w:t>Open Rel-1</w:t>
      </w:r>
      <w:r>
        <w:rPr>
          <w:lang w:val="en-US"/>
        </w:rPr>
        <w:t>8 W</w:t>
      </w:r>
      <w:r w:rsidRPr="004F572C">
        <w:rPr>
          <w:lang w:val="en-US"/>
        </w:rPr>
        <w:t>Is</w:t>
      </w:r>
    </w:p>
    <w:p w14:paraId="730FC5CE" w14:textId="77777777" w:rsidR="0061045C" w:rsidRDefault="0061045C" w:rsidP="0061045C"/>
    <w:p w14:paraId="72BDCE0F" w14:textId="77777777" w:rsidR="0061045C" w:rsidRPr="00917427" w:rsidRDefault="0061045C" w:rsidP="006104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RP-231679</w:t>
      </w:r>
      <w:r>
        <w:rPr>
          <w:b/>
          <w:i/>
          <w:noProof/>
          <w:sz w:val="28"/>
        </w:rPr>
        <w:fldChar w:fldCharType="end"/>
      </w:r>
    </w:p>
    <w:p w14:paraId="7697131A" w14:textId="77777777" w:rsidR="0061045C" w:rsidRPr="00784730" w:rsidRDefault="0061045C" w:rsidP="006104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1CC4BDD0" w14:textId="77777777" w:rsidR="0061045C" w:rsidRPr="00050554" w:rsidRDefault="0061045C" w:rsidP="0061045C">
      <w:pPr>
        <w:rPr>
          <w:rFonts w:ascii="Arial" w:hAnsi="Arial" w:cs="Arial"/>
          <w:b/>
          <w:bCs/>
          <w:lang w:val="en-US"/>
        </w:rPr>
      </w:pPr>
    </w:p>
    <w:p w14:paraId="42B2A7A8" w14:textId="77777777" w:rsidR="0061045C" w:rsidRDefault="0061045C" w:rsidP="006104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5AD6C2BA" w14:textId="77777777" w:rsidR="0061045C" w:rsidRPr="00E145B1" w:rsidRDefault="0061045C" w:rsidP="006104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NB-IoT (Narrowband IoT)/eMTC (enhanced Machine Type Communication) core &amp; performance requirements for Non-Terrestrial Networks (NTN) (LTE_NBIOT_eMTC_NTN_req-UEConTest)</w:t>
      </w:r>
      <w:r>
        <w:rPr>
          <w:rFonts w:ascii="Arial" w:hAnsi="Arial" w:cs="Arial"/>
          <w:b/>
          <w:bCs/>
        </w:rPr>
        <w:fldChar w:fldCharType="end"/>
      </w:r>
    </w:p>
    <w:p w14:paraId="7BF94C95" w14:textId="77777777" w:rsidR="0061045C" w:rsidRDefault="0061045C" w:rsidP="006104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13.4.1</w:t>
      </w:r>
      <w:r>
        <w:rPr>
          <w:rFonts w:ascii="Arial" w:hAnsi="Arial" w:cs="Arial"/>
          <w:b/>
          <w:bCs/>
        </w:rPr>
        <w:fldChar w:fldCharType="end"/>
      </w:r>
    </w:p>
    <w:p w14:paraId="25FBE95D" w14:textId="77777777" w:rsidR="0061045C" w:rsidRDefault="0061045C" w:rsidP="006104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C346ABA" w14:textId="77777777" w:rsidR="0061045C" w:rsidRDefault="0061045C" w:rsidP="006104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1EF4886" w14:textId="77777777" w:rsidR="0061045C" w:rsidRPr="004E535C" w:rsidRDefault="0061045C" w:rsidP="006104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1045C" w:rsidRPr="004E535C" w14:paraId="1F39F402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3BE0630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C001A2E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AF94023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71E4800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FBCCDD7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9318087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B1CA98F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5A1D028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BBB5616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CE275BD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6CBB54A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FF6CBB8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9F24B27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1045C" w14:paraId="2A226F0C" w14:textId="77777777" w:rsidTr="00096385">
        <w:tc>
          <w:tcPr>
            <w:tcW w:w="879" w:type="dxa"/>
          </w:tcPr>
          <w:p w14:paraId="0D52A63B" w14:textId="77777777" w:rsidR="0061045C" w:rsidRDefault="0061045C" w:rsidP="00096385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 w14:paraId="36BFCD12" w14:textId="77777777" w:rsidR="0061045C" w:rsidRDefault="0061045C" w:rsidP="00096385">
            <w:r>
              <w:rPr>
                <w:sz w:val="16"/>
                <w:szCs w:val="16"/>
              </w:rPr>
              <w:t>1441</w:t>
            </w:r>
          </w:p>
        </w:tc>
        <w:tc>
          <w:tcPr>
            <w:tcW w:w="517" w:type="dxa"/>
          </w:tcPr>
          <w:p w14:paraId="772B08BF" w14:textId="77777777" w:rsidR="0061045C" w:rsidRDefault="0061045C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8FB8617" w14:textId="77777777" w:rsidR="0061045C" w:rsidRDefault="0061045C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4540030" w14:textId="77777777" w:rsidR="0061045C" w:rsidRDefault="0061045C" w:rsidP="00096385">
            <w:r>
              <w:rPr>
                <w:sz w:val="16"/>
                <w:szCs w:val="16"/>
              </w:rPr>
              <w:t>SystemInformationBlockType31-NB updates for RF conformance testing</w:t>
            </w:r>
          </w:p>
        </w:tc>
        <w:tc>
          <w:tcPr>
            <w:tcW w:w="517" w:type="dxa"/>
          </w:tcPr>
          <w:p w14:paraId="5598177D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C9FF89" w14:textId="77777777" w:rsidR="0061045C" w:rsidRDefault="0061045C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E5CFE8A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09DD0D1" w14:textId="77777777" w:rsidR="0061045C" w:rsidRDefault="0061045C" w:rsidP="00096385">
            <w:r>
              <w:rPr>
                <w:sz w:val="16"/>
                <w:szCs w:val="16"/>
              </w:rPr>
              <w:t>R5-235956</w:t>
            </w:r>
          </w:p>
        </w:tc>
        <w:tc>
          <w:tcPr>
            <w:tcW w:w="1597" w:type="dxa"/>
          </w:tcPr>
          <w:p w14:paraId="2160D637" w14:textId="77777777" w:rsidR="0061045C" w:rsidRDefault="0061045C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1B06D23A" w14:textId="77777777" w:rsidR="0061045C" w:rsidRDefault="0061045C" w:rsidP="00096385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6FBBB12A" w14:textId="77777777" w:rsidR="0061045C" w:rsidRDefault="0061045C" w:rsidP="00096385">
            <w:r>
              <w:rPr>
                <w:sz w:val="16"/>
                <w:szCs w:val="16"/>
              </w:rPr>
              <w:t>8.2.2.1.3</w:t>
            </w:r>
          </w:p>
        </w:tc>
        <w:tc>
          <w:tcPr>
            <w:tcW w:w="998" w:type="dxa"/>
          </w:tcPr>
          <w:p w14:paraId="0E889E02" w14:textId="77777777" w:rsidR="0061045C" w:rsidRDefault="0061045C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1045C" w14:paraId="506F023B" w14:textId="77777777" w:rsidTr="00096385">
        <w:tc>
          <w:tcPr>
            <w:tcW w:w="879" w:type="dxa"/>
          </w:tcPr>
          <w:p w14:paraId="060ADB4E" w14:textId="77777777" w:rsidR="0061045C" w:rsidRDefault="0061045C" w:rsidP="00096385"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</w:tcPr>
          <w:p w14:paraId="698BFECC" w14:textId="77777777" w:rsidR="0061045C" w:rsidRDefault="0061045C" w:rsidP="00096385">
            <w:r>
              <w:rPr>
                <w:sz w:val="16"/>
                <w:szCs w:val="16"/>
              </w:rPr>
              <w:t>1009</w:t>
            </w:r>
          </w:p>
        </w:tc>
        <w:tc>
          <w:tcPr>
            <w:tcW w:w="517" w:type="dxa"/>
          </w:tcPr>
          <w:p w14:paraId="3ABAD28B" w14:textId="77777777" w:rsidR="0061045C" w:rsidRDefault="0061045C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2BF0B2" w14:textId="77777777" w:rsidR="0061045C" w:rsidRDefault="0061045C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CBD9A1B" w14:textId="77777777" w:rsidR="0061045C" w:rsidRDefault="0061045C" w:rsidP="00096385">
            <w:r>
              <w:rPr>
                <w:sz w:val="16"/>
                <w:szCs w:val="16"/>
              </w:rPr>
              <w:t>Add PICS and test applicability for NB-IOT NTN RRM new cases.</w:t>
            </w:r>
          </w:p>
        </w:tc>
        <w:tc>
          <w:tcPr>
            <w:tcW w:w="517" w:type="dxa"/>
          </w:tcPr>
          <w:p w14:paraId="00CDD58E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865098" w14:textId="77777777" w:rsidR="0061045C" w:rsidRDefault="0061045C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2CED747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42567C7" w14:textId="77777777" w:rsidR="0061045C" w:rsidRDefault="0061045C" w:rsidP="00096385">
            <w:r>
              <w:rPr>
                <w:sz w:val="16"/>
                <w:szCs w:val="16"/>
              </w:rPr>
              <w:t>R5-233888</w:t>
            </w:r>
          </w:p>
        </w:tc>
        <w:tc>
          <w:tcPr>
            <w:tcW w:w="1597" w:type="dxa"/>
          </w:tcPr>
          <w:p w14:paraId="3A0B24D9" w14:textId="77777777" w:rsidR="0061045C" w:rsidRDefault="0061045C" w:rsidP="00096385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 w14:paraId="5891645C" w14:textId="77777777" w:rsidR="0061045C" w:rsidRDefault="0061045C" w:rsidP="00096385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5CC3FADB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57B90CD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</w:tr>
      <w:tr w:rsidR="0061045C" w14:paraId="1221FBA0" w14:textId="77777777" w:rsidTr="00096385">
        <w:tc>
          <w:tcPr>
            <w:tcW w:w="879" w:type="dxa"/>
          </w:tcPr>
          <w:p w14:paraId="4DB571A4" w14:textId="77777777" w:rsidR="0061045C" w:rsidRDefault="0061045C" w:rsidP="00096385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44D5831C" w14:textId="77777777" w:rsidR="0061045C" w:rsidRDefault="0061045C" w:rsidP="00096385">
            <w:r>
              <w:rPr>
                <w:sz w:val="16"/>
                <w:szCs w:val="16"/>
              </w:rPr>
              <w:t>2672</w:t>
            </w:r>
          </w:p>
        </w:tc>
        <w:tc>
          <w:tcPr>
            <w:tcW w:w="517" w:type="dxa"/>
          </w:tcPr>
          <w:p w14:paraId="4E139D8A" w14:textId="77777777" w:rsidR="0061045C" w:rsidRDefault="0061045C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18FA533" w14:textId="77777777" w:rsidR="0061045C" w:rsidRDefault="0061045C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EC18F36" w14:textId="77777777" w:rsidR="0061045C" w:rsidRDefault="0061045C" w:rsidP="00096385">
            <w:r>
              <w:rPr>
                <w:sz w:val="16"/>
                <w:szCs w:val="16"/>
              </w:rPr>
              <w:t>Addition of new test case 13.4.3.1 RLM for OOS with DRX in normal coverage</w:t>
            </w:r>
          </w:p>
        </w:tc>
        <w:tc>
          <w:tcPr>
            <w:tcW w:w="517" w:type="dxa"/>
          </w:tcPr>
          <w:p w14:paraId="429FE3DB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F52F37" w14:textId="77777777" w:rsidR="0061045C" w:rsidRDefault="0061045C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B20FE9C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BD49844" w14:textId="77777777" w:rsidR="0061045C" w:rsidRDefault="0061045C" w:rsidP="00096385">
            <w:r>
              <w:rPr>
                <w:sz w:val="16"/>
                <w:szCs w:val="16"/>
              </w:rPr>
              <w:t>R5-235758</w:t>
            </w:r>
          </w:p>
        </w:tc>
        <w:tc>
          <w:tcPr>
            <w:tcW w:w="1597" w:type="dxa"/>
          </w:tcPr>
          <w:p w14:paraId="65E22A43" w14:textId="77777777" w:rsidR="0061045C" w:rsidRDefault="0061045C" w:rsidP="00096385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 w14:paraId="307C4A12" w14:textId="77777777" w:rsidR="0061045C" w:rsidRDefault="0061045C" w:rsidP="00096385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2B326670" w14:textId="77777777" w:rsidR="0061045C" w:rsidRDefault="0061045C" w:rsidP="00096385">
            <w:r>
              <w:rPr>
                <w:sz w:val="16"/>
                <w:szCs w:val="16"/>
              </w:rPr>
              <w:t>13.4.3.1 (new)</w:t>
            </w:r>
          </w:p>
        </w:tc>
        <w:tc>
          <w:tcPr>
            <w:tcW w:w="998" w:type="dxa"/>
          </w:tcPr>
          <w:p w14:paraId="47909E9E" w14:textId="77777777" w:rsidR="0061045C" w:rsidRDefault="0061045C" w:rsidP="00096385">
            <w:r>
              <w:rPr>
                <w:sz w:val="16"/>
                <w:szCs w:val="16"/>
              </w:rPr>
              <w:t xml:space="preserve">TS/TR ... CR ... ; TS 36.521-2 CR 1009 ; TS/TR ... CR ... </w:t>
            </w:r>
          </w:p>
        </w:tc>
      </w:tr>
      <w:tr w:rsidR="0061045C" w14:paraId="62E181B0" w14:textId="77777777" w:rsidTr="00096385">
        <w:tc>
          <w:tcPr>
            <w:tcW w:w="879" w:type="dxa"/>
          </w:tcPr>
          <w:p w14:paraId="3CBEF601" w14:textId="77777777" w:rsidR="0061045C" w:rsidRDefault="0061045C" w:rsidP="00096385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04F045C8" w14:textId="77777777" w:rsidR="0061045C" w:rsidRDefault="0061045C" w:rsidP="00096385">
            <w:r>
              <w:rPr>
                <w:sz w:val="16"/>
                <w:szCs w:val="16"/>
              </w:rPr>
              <w:t>2673</w:t>
            </w:r>
          </w:p>
        </w:tc>
        <w:tc>
          <w:tcPr>
            <w:tcW w:w="517" w:type="dxa"/>
          </w:tcPr>
          <w:p w14:paraId="10B1ACBA" w14:textId="77777777" w:rsidR="0061045C" w:rsidRDefault="0061045C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B3C0F59" w14:textId="77777777" w:rsidR="0061045C" w:rsidRDefault="0061045C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A259084" w14:textId="77777777" w:rsidR="0061045C" w:rsidRDefault="0061045C" w:rsidP="00096385">
            <w:r>
              <w:rPr>
                <w:sz w:val="16"/>
                <w:szCs w:val="16"/>
              </w:rPr>
              <w:t>Addition of new test case 13.4.3.2 RLM for OOS with DRX in enhanced coverage</w:t>
            </w:r>
          </w:p>
        </w:tc>
        <w:tc>
          <w:tcPr>
            <w:tcW w:w="517" w:type="dxa"/>
          </w:tcPr>
          <w:p w14:paraId="2E25E0DC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3027A4" w14:textId="77777777" w:rsidR="0061045C" w:rsidRDefault="0061045C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86DC8F9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6C3BED1" w14:textId="77777777" w:rsidR="0061045C" w:rsidRDefault="0061045C" w:rsidP="00096385">
            <w:r>
              <w:rPr>
                <w:sz w:val="16"/>
                <w:szCs w:val="16"/>
              </w:rPr>
              <w:t>R5-235763</w:t>
            </w:r>
          </w:p>
        </w:tc>
        <w:tc>
          <w:tcPr>
            <w:tcW w:w="1597" w:type="dxa"/>
          </w:tcPr>
          <w:p w14:paraId="5E7C20E8" w14:textId="77777777" w:rsidR="0061045C" w:rsidRDefault="0061045C" w:rsidP="00096385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 w14:paraId="5B073AF9" w14:textId="77777777" w:rsidR="0061045C" w:rsidRDefault="0061045C" w:rsidP="00096385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3F6E425E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F4D6CF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</w:tr>
      <w:tr w:rsidR="0061045C" w14:paraId="16486B6E" w14:textId="77777777" w:rsidTr="00096385">
        <w:tc>
          <w:tcPr>
            <w:tcW w:w="879" w:type="dxa"/>
          </w:tcPr>
          <w:p w14:paraId="00392983" w14:textId="77777777" w:rsidR="0061045C" w:rsidRDefault="0061045C" w:rsidP="00096385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2BFA41A3" w14:textId="77777777" w:rsidR="0061045C" w:rsidRDefault="0061045C" w:rsidP="00096385">
            <w:r>
              <w:rPr>
                <w:sz w:val="16"/>
                <w:szCs w:val="16"/>
              </w:rPr>
              <w:t>2674</w:t>
            </w:r>
          </w:p>
        </w:tc>
        <w:tc>
          <w:tcPr>
            <w:tcW w:w="517" w:type="dxa"/>
          </w:tcPr>
          <w:p w14:paraId="3AB4C2CA" w14:textId="77777777" w:rsidR="0061045C" w:rsidRDefault="0061045C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3A18691" w14:textId="77777777" w:rsidR="0061045C" w:rsidRDefault="0061045C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6B43195" w14:textId="77777777" w:rsidR="0061045C" w:rsidRDefault="0061045C" w:rsidP="00096385">
            <w:r>
              <w:rPr>
                <w:sz w:val="16"/>
                <w:szCs w:val="16"/>
              </w:rPr>
              <w:t>Addition of new test case 13.4.3.3 RLM for IS with DRX in enhanced coverage</w:t>
            </w:r>
          </w:p>
        </w:tc>
        <w:tc>
          <w:tcPr>
            <w:tcW w:w="517" w:type="dxa"/>
          </w:tcPr>
          <w:p w14:paraId="69DEF0DA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CABF3A" w14:textId="77777777" w:rsidR="0061045C" w:rsidRDefault="0061045C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516DA5B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8C39712" w14:textId="77777777" w:rsidR="0061045C" w:rsidRDefault="0061045C" w:rsidP="00096385">
            <w:r>
              <w:rPr>
                <w:sz w:val="16"/>
                <w:szCs w:val="16"/>
              </w:rPr>
              <w:t>R5-235764</w:t>
            </w:r>
          </w:p>
        </w:tc>
        <w:tc>
          <w:tcPr>
            <w:tcW w:w="1597" w:type="dxa"/>
          </w:tcPr>
          <w:p w14:paraId="6287685A" w14:textId="77777777" w:rsidR="0061045C" w:rsidRDefault="0061045C" w:rsidP="00096385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 w14:paraId="7FBB243A" w14:textId="77777777" w:rsidR="0061045C" w:rsidRDefault="0061045C" w:rsidP="00096385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4969B59D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691B47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</w:tr>
      <w:tr w:rsidR="0061045C" w14:paraId="728A4F51" w14:textId="77777777" w:rsidTr="00096385">
        <w:tc>
          <w:tcPr>
            <w:tcW w:w="879" w:type="dxa"/>
          </w:tcPr>
          <w:p w14:paraId="734E1F84" w14:textId="77777777" w:rsidR="0061045C" w:rsidRDefault="0061045C" w:rsidP="00096385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171C12E0" w14:textId="77777777" w:rsidR="0061045C" w:rsidRDefault="0061045C" w:rsidP="00096385">
            <w:r>
              <w:rPr>
                <w:sz w:val="16"/>
                <w:szCs w:val="16"/>
              </w:rPr>
              <w:t>2675</w:t>
            </w:r>
          </w:p>
        </w:tc>
        <w:tc>
          <w:tcPr>
            <w:tcW w:w="517" w:type="dxa"/>
          </w:tcPr>
          <w:p w14:paraId="2B0CE209" w14:textId="77777777" w:rsidR="0061045C" w:rsidRDefault="0061045C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84831C3" w14:textId="77777777" w:rsidR="0061045C" w:rsidRDefault="0061045C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4A9CC0B" w14:textId="77777777" w:rsidR="0061045C" w:rsidRDefault="0061045C" w:rsidP="00096385">
            <w:r>
              <w:rPr>
                <w:sz w:val="16"/>
                <w:szCs w:val="16"/>
              </w:rPr>
              <w:t>Addition of new test case 13.4.3.4 RLM for IS with DRX in normal coverage</w:t>
            </w:r>
          </w:p>
        </w:tc>
        <w:tc>
          <w:tcPr>
            <w:tcW w:w="517" w:type="dxa"/>
          </w:tcPr>
          <w:p w14:paraId="3105C9C4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1A4323" w14:textId="77777777" w:rsidR="0061045C" w:rsidRDefault="0061045C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88E74DF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C268314" w14:textId="77777777" w:rsidR="0061045C" w:rsidRDefault="0061045C" w:rsidP="00096385">
            <w:r>
              <w:rPr>
                <w:sz w:val="16"/>
                <w:szCs w:val="16"/>
              </w:rPr>
              <w:t>R5-235765</w:t>
            </w:r>
          </w:p>
        </w:tc>
        <w:tc>
          <w:tcPr>
            <w:tcW w:w="1597" w:type="dxa"/>
          </w:tcPr>
          <w:p w14:paraId="3C7F57AE" w14:textId="77777777" w:rsidR="0061045C" w:rsidRDefault="0061045C" w:rsidP="00096385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 w14:paraId="7C5377A3" w14:textId="77777777" w:rsidR="0061045C" w:rsidRDefault="0061045C" w:rsidP="00096385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2921A8B8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52621B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</w:tr>
      <w:tr w:rsidR="0061045C" w14:paraId="135DFC12" w14:textId="77777777" w:rsidTr="00096385">
        <w:tc>
          <w:tcPr>
            <w:tcW w:w="879" w:type="dxa"/>
          </w:tcPr>
          <w:p w14:paraId="3F11C864" w14:textId="77777777" w:rsidR="0061045C" w:rsidRDefault="0061045C" w:rsidP="00096385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284188CF" w14:textId="77777777" w:rsidR="0061045C" w:rsidRDefault="0061045C" w:rsidP="00096385">
            <w:r>
              <w:rPr>
                <w:sz w:val="16"/>
                <w:szCs w:val="16"/>
              </w:rPr>
              <w:t>2676</w:t>
            </w:r>
          </w:p>
        </w:tc>
        <w:tc>
          <w:tcPr>
            <w:tcW w:w="517" w:type="dxa"/>
          </w:tcPr>
          <w:p w14:paraId="752A36ED" w14:textId="77777777" w:rsidR="0061045C" w:rsidRDefault="0061045C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F8A181B" w14:textId="77777777" w:rsidR="0061045C" w:rsidRDefault="0061045C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FCBC74F" w14:textId="77777777" w:rsidR="0061045C" w:rsidRDefault="0061045C" w:rsidP="00096385">
            <w:r>
              <w:rPr>
                <w:sz w:val="16"/>
                <w:szCs w:val="16"/>
              </w:rPr>
              <w:t>Addition of new test case 13.4.3.5 RLM for IS without DRX in normal coverage</w:t>
            </w:r>
          </w:p>
        </w:tc>
        <w:tc>
          <w:tcPr>
            <w:tcW w:w="517" w:type="dxa"/>
          </w:tcPr>
          <w:p w14:paraId="67A9F325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E1BD49" w14:textId="77777777" w:rsidR="0061045C" w:rsidRDefault="0061045C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8279A78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25DDEAA" w14:textId="77777777" w:rsidR="0061045C" w:rsidRDefault="0061045C" w:rsidP="00096385">
            <w:r>
              <w:rPr>
                <w:sz w:val="16"/>
                <w:szCs w:val="16"/>
              </w:rPr>
              <w:t>R5-235766</w:t>
            </w:r>
          </w:p>
        </w:tc>
        <w:tc>
          <w:tcPr>
            <w:tcW w:w="1597" w:type="dxa"/>
          </w:tcPr>
          <w:p w14:paraId="6633D6E7" w14:textId="77777777" w:rsidR="0061045C" w:rsidRDefault="0061045C" w:rsidP="00096385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 w14:paraId="6DC85022" w14:textId="77777777" w:rsidR="0061045C" w:rsidRDefault="0061045C" w:rsidP="00096385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38B70EA1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B90E14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</w:tr>
      <w:tr w:rsidR="0061045C" w14:paraId="7CE571E6" w14:textId="77777777" w:rsidTr="00096385">
        <w:tc>
          <w:tcPr>
            <w:tcW w:w="879" w:type="dxa"/>
          </w:tcPr>
          <w:p w14:paraId="179BFA1C" w14:textId="77777777" w:rsidR="0061045C" w:rsidRDefault="0061045C" w:rsidP="00096385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55D6C728" w14:textId="77777777" w:rsidR="0061045C" w:rsidRDefault="0061045C" w:rsidP="00096385">
            <w:r>
              <w:rPr>
                <w:sz w:val="16"/>
                <w:szCs w:val="16"/>
              </w:rPr>
              <w:t>2677</w:t>
            </w:r>
          </w:p>
        </w:tc>
        <w:tc>
          <w:tcPr>
            <w:tcW w:w="517" w:type="dxa"/>
          </w:tcPr>
          <w:p w14:paraId="2BA33235" w14:textId="77777777" w:rsidR="0061045C" w:rsidRDefault="0061045C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EC9EB94" w14:textId="77777777" w:rsidR="0061045C" w:rsidRDefault="0061045C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35F5BD1" w14:textId="77777777" w:rsidR="0061045C" w:rsidRDefault="0061045C" w:rsidP="00096385">
            <w:r>
              <w:rPr>
                <w:sz w:val="16"/>
                <w:szCs w:val="16"/>
              </w:rPr>
              <w:t>Addition of new test case 13.4.3.6 RLM for IS without DRX in enhanced coverage</w:t>
            </w:r>
          </w:p>
        </w:tc>
        <w:tc>
          <w:tcPr>
            <w:tcW w:w="517" w:type="dxa"/>
          </w:tcPr>
          <w:p w14:paraId="4C522C9A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85FB52" w14:textId="77777777" w:rsidR="0061045C" w:rsidRDefault="0061045C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A07376E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1E64B1B" w14:textId="77777777" w:rsidR="0061045C" w:rsidRDefault="0061045C" w:rsidP="00096385">
            <w:r>
              <w:rPr>
                <w:sz w:val="16"/>
                <w:szCs w:val="16"/>
              </w:rPr>
              <w:t>R5-235767</w:t>
            </w:r>
          </w:p>
        </w:tc>
        <w:tc>
          <w:tcPr>
            <w:tcW w:w="1597" w:type="dxa"/>
          </w:tcPr>
          <w:p w14:paraId="3ADC23F9" w14:textId="77777777" w:rsidR="0061045C" w:rsidRDefault="0061045C" w:rsidP="00096385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 w14:paraId="2A5CE724" w14:textId="77777777" w:rsidR="0061045C" w:rsidRDefault="0061045C" w:rsidP="00096385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491C2832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83ED104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</w:tr>
      <w:tr w:rsidR="0061045C" w14:paraId="78114B3C" w14:textId="77777777" w:rsidTr="00096385">
        <w:tc>
          <w:tcPr>
            <w:tcW w:w="879" w:type="dxa"/>
          </w:tcPr>
          <w:p w14:paraId="094F7088" w14:textId="77777777" w:rsidR="0061045C" w:rsidRDefault="0061045C" w:rsidP="00096385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479CBB24" w14:textId="77777777" w:rsidR="0061045C" w:rsidRDefault="0061045C" w:rsidP="00096385">
            <w:r>
              <w:rPr>
                <w:sz w:val="16"/>
                <w:szCs w:val="16"/>
              </w:rPr>
              <w:t>2678</w:t>
            </w:r>
          </w:p>
        </w:tc>
        <w:tc>
          <w:tcPr>
            <w:tcW w:w="517" w:type="dxa"/>
          </w:tcPr>
          <w:p w14:paraId="62C43495" w14:textId="77777777" w:rsidR="0061045C" w:rsidRDefault="0061045C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C223689" w14:textId="77777777" w:rsidR="0061045C" w:rsidRDefault="0061045C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792E9A7" w14:textId="77777777" w:rsidR="0061045C" w:rsidRDefault="0061045C" w:rsidP="00096385">
            <w:r>
              <w:rPr>
                <w:sz w:val="16"/>
                <w:szCs w:val="16"/>
              </w:rPr>
              <w:t>Addition of new test case 13.4.3.7 RLM for OOS without DRX in normal coverage</w:t>
            </w:r>
          </w:p>
        </w:tc>
        <w:tc>
          <w:tcPr>
            <w:tcW w:w="517" w:type="dxa"/>
          </w:tcPr>
          <w:p w14:paraId="0A1A9B3D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C23865" w14:textId="77777777" w:rsidR="0061045C" w:rsidRDefault="0061045C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AFA4E3C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F9841F2" w14:textId="77777777" w:rsidR="0061045C" w:rsidRDefault="0061045C" w:rsidP="00096385">
            <w:r>
              <w:rPr>
                <w:sz w:val="16"/>
                <w:szCs w:val="16"/>
              </w:rPr>
              <w:t>R5-235768</w:t>
            </w:r>
          </w:p>
        </w:tc>
        <w:tc>
          <w:tcPr>
            <w:tcW w:w="1597" w:type="dxa"/>
          </w:tcPr>
          <w:p w14:paraId="2F2694FE" w14:textId="77777777" w:rsidR="0061045C" w:rsidRDefault="0061045C" w:rsidP="00096385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 w14:paraId="762E90F6" w14:textId="77777777" w:rsidR="0061045C" w:rsidRDefault="0061045C" w:rsidP="00096385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737C3283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EAAC33F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</w:tr>
      <w:tr w:rsidR="0061045C" w14:paraId="1A7AD8F8" w14:textId="77777777" w:rsidTr="00096385">
        <w:tc>
          <w:tcPr>
            <w:tcW w:w="879" w:type="dxa"/>
          </w:tcPr>
          <w:p w14:paraId="4A8026AC" w14:textId="77777777" w:rsidR="0061045C" w:rsidRDefault="0061045C" w:rsidP="00096385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31586149" w14:textId="77777777" w:rsidR="0061045C" w:rsidRDefault="0061045C" w:rsidP="00096385">
            <w:r>
              <w:rPr>
                <w:sz w:val="16"/>
                <w:szCs w:val="16"/>
              </w:rPr>
              <w:t>2679</w:t>
            </w:r>
          </w:p>
        </w:tc>
        <w:tc>
          <w:tcPr>
            <w:tcW w:w="517" w:type="dxa"/>
          </w:tcPr>
          <w:p w14:paraId="26990E54" w14:textId="77777777" w:rsidR="0061045C" w:rsidRDefault="0061045C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8C77A11" w14:textId="77777777" w:rsidR="0061045C" w:rsidRDefault="0061045C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7A2B7F0" w14:textId="77777777" w:rsidR="0061045C" w:rsidRDefault="0061045C" w:rsidP="00096385">
            <w:r>
              <w:rPr>
                <w:sz w:val="16"/>
                <w:szCs w:val="16"/>
              </w:rPr>
              <w:t>Addition of new test case 13.4.3.8 RLM for OOS without DRX in enhanced coverage</w:t>
            </w:r>
          </w:p>
        </w:tc>
        <w:tc>
          <w:tcPr>
            <w:tcW w:w="517" w:type="dxa"/>
          </w:tcPr>
          <w:p w14:paraId="38776341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279233" w14:textId="77777777" w:rsidR="0061045C" w:rsidRDefault="0061045C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4208359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E5BB87D" w14:textId="77777777" w:rsidR="0061045C" w:rsidRDefault="0061045C" w:rsidP="00096385">
            <w:r>
              <w:rPr>
                <w:sz w:val="16"/>
                <w:szCs w:val="16"/>
              </w:rPr>
              <w:t>R5-235769</w:t>
            </w:r>
          </w:p>
        </w:tc>
        <w:tc>
          <w:tcPr>
            <w:tcW w:w="1597" w:type="dxa"/>
          </w:tcPr>
          <w:p w14:paraId="6FC14E00" w14:textId="77777777" w:rsidR="0061045C" w:rsidRDefault="0061045C" w:rsidP="00096385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 w14:paraId="65DA57D9" w14:textId="77777777" w:rsidR="0061045C" w:rsidRDefault="0061045C" w:rsidP="00096385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046917CC" w14:textId="77777777" w:rsidR="0061045C" w:rsidRDefault="0061045C" w:rsidP="00096385">
            <w:r>
              <w:rPr>
                <w:sz w:val="16"/>
                <w:szCs w:val="16"/>
              </w:rPr>
              <w:t>13.4.3.8 (new)</w:t>
            </w:r>
          </w:p>
        </w:tc>
        <w:tc>
          <w:tcPr>
            <w:tcW w:w="998" w:type="dxa"/>
          </w:tcPr>
          <w:p w14:paraId="4EC2992B" w14:textId="77777777" w:rsidR="0061045C" w:rsidRDefault="0061045C" w:rsidP="00096385">
            <w:r>
              <w:rPr>
                <w:sz w:val="16"/>
                <w:szCs w:val="16"/>
              </w:rPr>
              <w:t xml:space="preserve">TS/TR ... CR ... ; TS 36.521-2 CR 1009 ; TS/TR ... CR ... </w:t>
            </w:r>
          </w:p>
        </w:tc>
      </w:tr>
      <w:tr w:rsidR="0061045C" w14:paraId="597AFA77" w14:textId="77777777" w:rsidTr="00096385">
        <w:tc>
          <w:tcPr>
            <w:tcW w:w="879" w:type="dxa"/>
          </w:tcPr>
          <w:p w14:paraId="75E26D78" w14:textId="77777777" w:rsidR="0061045C" w:rsidRDefault="0061045C" w:rsidP="00096385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0A8E8A76" w14:textId="77777777" w:rsidR="0061045C" w:rsidRDefault="0061045C" w:rsidP="00096385">
            <w:r>
              <w:rPr>
                <w:sz w:val="16"/>
                <w:szCs w:val="16"/>
              </w:rPr>
              <w:t>2680</w:t>
            </w:r>
          </w:p>
        </w:tc>
        <w:tc>
          <w:tcPr>
            <w:tcW w:w="517" w:type="dxa"/>
          </w:tcPr>
          <w:p w14:paraId="196279B5" w14:textId="77777777" w:rsidR="0061045C" w:rsidRDefault="0061045C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E3C801" w14:textId="77777777" w:rsidR="0061045C" w:rsidRDefault="0061045C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A7CB17E" w14:textId="77777777" w:rsidR="0061045C" w:rsidRDefault="0061045C" w:rsidP="00096385">
            <w:r>
              <w:rPr>
                <w:sz w:val="16"/>
                <w:szCs w:val="16"/>
              </w:rPr>
              <w:t>Addition of new test case 13.4.2.1 for TA adjustment accuracy test in normal coverage</w:t>
            </w:r>
          </w:p>
        </w:tc>
        <w:tc>
          <w:tcPr>
            <w:tcW w:w="517" w:type="dxa"/>
          </w:tcPr>
          <w:p w14:paraId="2CB2149A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CD2C04" w14:textId="77777777" w:rsidR="0061045C" w:rsidRDefault="0061045C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81E67A6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17B2F1C" w14:textId="77777777" w:rsidR="0061045C" w:rsidRDefault="0061045C" w:rsidP="00096385">
            <w:r>
              <w:rPr>
                <w:sz w:val="16"/>
                <w:szCs w:val="16"/>
              </w:rPr>
              <w:t>R5-235759</w:t>
            </w:r>
          </w:p>
        </w:tc>
        <w:tc>
          <w:tcPr>
            <w:tcW w:w="1597" w:type="dxa"/>
          </w:tcPr>
          <w:p w14:paraId="7DCB1CE9" w14:textId="77777777" w:rsidR="0061045C" w:rsidRDefault="0061045C" w:rsidP="00096385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 w14:paraId="74210B61" w14:textId="77777777" w:rsidR="0061045C" w:rsidRDefault="0061045C" w:rsidP="00096385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32BE8871" w14:textId="77777777" w:rsidR="0061045C" w:rsidRDefault="0061045C" w:rsidP="00096385">
            <w:r>
              <w:rPr>
                <w:sz w:val="16"/>
                <w:szCs w:val="16"/>
              </w:rPr>
              <w:t>13.4.2.1 (new)</w:t>
            </w:r>
          </w:p>
        </w:tc>
        <w:tc>
          <w:tcPr>
            <w:tcW w:w="998" w:type="dxa"/>
          </w:tcPr>
          <w:p w14:paraId="528528CC" w14:textId="77777777" w:rsidR="0061045C" w:rsidRDefault="0061045C" w:rsidP="00096385">
            <w:r>
              <w:rPr>
                <w:sz w:val="16"/>
                <w:szCs w:val="16"/>
              </w:rPr>
              <w:t xml:space="preserve">TS/TR ... CR ... ; TS 36.521-2 CR 1009 ; TS/TR ... CR ... </w:t>
            </w:r>
          </w:p>
        </w:tc>
      </w:tr>
      <w:tr w:rsidR="0061045C" w14:paraId="7A0D35D7" w14:textId="77777777" w:rsidTr="00096385">
        <w:tc>
          <w:tcPr>
            <w:tcW w:w="879" w:type="dxa"/>
          </w:tcPr>
          <w:p w14:paraId="5DE797B2" w14:textId="77777777" w:rsidR="0061045C" w:rsidRDefault="0061045C" w:rsidP="00096385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18B37A28" w14:textId="77777777" w:rsidR="0061045C" w:rsidRDefault="0061045C" w:rsidP="00096385">
            <w:r>
              <w:rPr>
                <w:sz w:val="16"/>
                <w:szCs w:val="16"/>
              </w:rPr>
              <w:t>2681</w:t>
            </w:r>
          </w:p>
        </w:tc>
        <w:tc>
          <w:tcPr>
            <w:tcW w:w="517" w:type="dxa"/>
          </w:tcPr>
          <w:p w14:paraId="386218FD" w14:textId="77777777" w:rsidR="0061045C" w:rsidRDefault="0061045C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6656E30" w14:textId="77777777" w:rsidR="0061045C" w:rsidRDefault="0061045C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C40FDD5" w14:textId="77777777" w:rsidR="0061045C" w:rsidRDefault="0061045C" w:rsidP="00096385">
            <w:r>
              <w:rPr>
                <w:sz w:val="16"/>
                <w:szCs w:val="16"/>
              </w:rPr>
              <w:t>Addition of new test case 13.4.2.2 for TA adjustment accuracy test in enhanced coverage</w:t>
            </w:r>
          </w:p>
        </w:tc>
        <w:tc>
          <w:tcPr>
            <w:tcW w:w="517" w:type="dxa"/>
          </w:tcPr>
          <w:p w14:paraId="0456986B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21F1A7" w14:textId="77777777" w:rsidR="0061045C" w:rsidRDefault="0061045C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64050A8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C6337B1" w14:textId="77777777" w:rsidR="0061045C" w:rsidRDefault="0061045C" w:rsidP="00096385">
            <w:r>
              <w:rPr>
                <w:sz w:val="16"/>
                <w:szCs w:val="16"/>
              </w:rPr>
              <w:t>R5-235770</w:t>
            </w:r>
          </w:p>
        </w:tc>
        <w:tc>
          <w:tcPr>
            <w:tcW w:w="1597" w:type="dxa"/>
          </w:tcPr>
          <w:p w14:paraId="255C421E" w14:textId="77777777" w:rsidR="0061045C" w:rsidRDefault="0061045C" w:rsidP="00096385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 w14:paraId="5F6130F1" w14:textId="77777777" w:rsidR="0061045C" w:rsidRDefault="0061045C" w:rsidP="00096385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2E9F88A9" w14:textId="77777777" w:rsidR="0061045C" w:rsidRDefault="0061045C" w:rsidP="00096385">
            <w:r>
              <w:rPr>
                <w:sz w:val="16"/>
                <w:szCs w:val="16"/>
              </w:rPr>
              <w:t>13.4.2.2 (new)</w:t>
            </w:r>
          </w:p>
        </w:tc>
        <w:tc>
          <w:tcPr>
            <w:tcW w:w="998" w:type="dxa"/>
          </w:tcPr>
          <w:p w14:paraId="394A7F94" w14:textId="77777777" w:rsidR="0061045C" w:rsidRDefault="0061045C" w:rsidP="00096385">
            <w:r>
              <w:rPr>
                <w:sz w:val="16"/>
                <w:szCs w:val="16"/>
              </w:rPr>
              <w:t xml:space="preserve">TS/TR ... CR ... ; TS 36.521-2 CR 1009 ; TS/TR ... CR ... </w:t>
            </w:r>
          </w:p>
        </w:tc>
      </w:tr>
      <w:tr w:rsidR="0061045C" w14:paraId="4DEAFBF6" w14:textId="77777777" w:rsidTr="00096385">
        <w:tc>
          <w:tcPr>
            <w:tcW w:w="879" w:type="dxa"/>
          </w:tcPr>
          <w:p w14:paraId="67D77A94" w14:textId="77777777" w:rsidR="0061045C" w:rsidRDefault="0061045C" w:rsidP="00096385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50867B2C" w14:textId="77777777" w:rsidR="0061045C" w:rsidRDefault="0061045C" w:rsidP="00096385">
            <w:r>
              <w:rPr>
                <w:sz w:val="16"/>
                <w:szCs w:val="16"/>
              </w:rPr>
              <w:t>2682</w:t>
            </w:r>
          </w:p>
        </w:tc>
        <w:tc>
          <w:tcPr>
            <w:tcW w:w="517" w:type="dxa"/>
          </w:tcPr>
          <w:p w14:paraId="5230270B" w14:textId="77777777" w:rsidR="0061045C" w:rsidRDefault="0061045C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C56A598" w14:textId="77777777" w:rsidR="0061045C" w:rsidRDefault="0061045C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31B6E78" w14:textId="77777777" w:rsidR="0061045C" w:rsidRDefault="0061045C" w:rsidP="00096385">
            <w:r>
              <w:rPr>
                <w:sz w:val="16"/>
                <w:szCs w:val="16"/>
              </w:rPr>
              <w:t>Addition of new test case 13.4.1.1 for Transmit Timing Accuracy test in normal coverage</w:t>
            </w:r>
          </w:p>
        </w:tc>
        <w:tc>
          <w:tcPr>
            <w:tcW w:w="517" w:type="dxa"/>
          </w:tcPr>
          <w:p w14:paraId="0E69B88E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D9D397" w14:textId="77777777" w:rsidR="0061045C" w:rsidRDefault="0061045C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796FD95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68AF9AB" w14:textId="77777777" w:rsidR="0061045C" w:rsidRDefault="0061045C" w:rsidP="00096385">
            <w:r>
              <w:rPr>
                <w:sz w:val="16"/>
                <w:szCs w:val="16"/>
              </w:rPr>
              <w:t>R5-235771</w:t>
            </w:r>
          </w:p>
        </w:tc>
        <w:tc>
          <w:tcPr>
            <w:tcW w:w="1597" w:type="dxa"/>
          </w:tcPr>
          <w:p w14:paraId="7C990C54" w14:textId="77777777" w:rsidR="0061045C" w:rsidRDefault="0061045C" w:rsidP="00096385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 w14:paraId="167AF259" w14:textId="77777777" w:rsidR="0061045C" w:rsidRDefault="0061045C" w:rsidP="00096385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05AFEF51" w14:textId="77777777" w:rsidR="0061045C" w:rsidRDefault="0061045C" w:rsidP="00096385">
            <w:r>
              <w:rPr>
                <w:sz w:val="16"/>
                <w:szCs w:val="16"/>
              </w:rPr>
              <w:t>13.4.1.1 (new)</w:t>
            </w:r>
          </w:p>
        </w:tc>
        <w:tc>
          <w:tcPr>
            <w:tcW w:w="998" w:type="dxa"/>
          </w:tcPr>
          <w:p w14:paraId="497CA5A1" w14:textId="77777777" w:rsidR="0061045C" w:rsidRDefault="0061045C" w:rsidP="00096385">
            <w:r>
              <w:rPr>
                <w:sz w:val="16"/>
                <w:szCs w:val="16"/>
              </w:rPr>
              <w:t xml:space="preserve">TS/TR ... CR ... ; TS 36.521-2 CR 1009 ; TS/TR ... CR ... </w:t>
            </w:r>
          </w:p>
        </w:tc>
      </w:tr>
      <w:tr w:rsidR="0061045C" w14:paraId="3A0A201F" w14:textId="77777777" w:rsidTr="00096385">
        <w:tc>
          <w:tcPr>
            <w:tcW w:w="879" w:type="dxa"/>
          </w:tcPr>
          <w:p w14:paraId="4AD0EA7A" w14:textId="77777777" w:rsidR="0061045C" w:rsidRDefault="0061045C" w:rsidP="00096385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4BC0298E" w14:textId="77777777" w:rsidR="0061045C" w:rsidRDefault="0061045C" w:rsidP="00096385">
            <w:r>
              <w:rPr>
                <w:sz w:val="16"/>
                <w:szCs w:val="16"/>
              </w:rPr>
              <w:t>2683</w:t>
            </w:r>
          </w:p>
        </w:tc>
        <w:tc>
          <w:tcPr>
            <w:tcW w:w="517" w:type="dxa"/>
          </w:tcPr>
          <w:p w14:paraId="26070142" w14:textId="77777777" w:rsidR="0061045C" w:rsidRDefault="0061045C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5C7FE31" w14:textId="77777777" w:rsidR="0061045C" w:rsidRDefault="0061045C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46F8701" w14:textId="77777777" w:rsidR="0061045C" w:rsidRDefault="0061045C" w:rsidP="00096385">
            <w:r>
              <w:rPr>
                <w:sz w:val="16"/>
                <w:szCs w:val="16"/>
              </w:rPr>
              <w:t>Addition of new test case 13.4.1.2 for Transmit Timing Accuracy test in enhanced coverage</w:t>
            </w:r>
          </w:p>
        </w:tc>
        <w:tc>
          <w:tcPr>
            <w:tcW w:w="517" w:type="dxa"/>
          </w:tcPr>
          <w:p w14:paraId="159AE5BE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6C5C39" w14:textId="77777777" w:rsidR="0061045C" w:rsidRDefault="0061045C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21AEB5F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DC46E4F" w14:textId="77777777" w:rsidR="0061045C" w:rsidRDefault="0061045C" w:rsidP="00096385">
            <w:r>
              <w:rPr>
                <w:sz w:val="16"/>
                <w:szCs w:val="16"/>
              </w:rPr>
              <w:t>R5-235772</w:t>
            </w:r>
          </w:p>
        </w:tc>
        <w:tc>
          <w:tcPr>
            <w:tcW w:w="1597" w:type="dxa"/>
          </w:tcPr>
          <w:p w14:paraId="13C89B87" w14:textId="77777777" w:rsidR="0061045C" w:rsidRDefault="0061045C" w:rsidP="00096385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 w14:paraId="120340D2" w14:textId="77777777" w:rsidR="0061045C" w:rsidRDefault="0061045C" w:rsidP="00096385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21DA634D" w14:textId="77777777" w:rsidR="0061045C" w:rsidRDefault="0061045C" w:rsidP="00096385">
            <w:r>
              <w:rPr>
                <w:sz w:val="16"/>
                <w:szCs w:val="16"/>
              </w:rPr>
              <w:t>13.4.1.2 (new)</w:t>
            </w:r>
          </w:p>
        </w:tc>
        <w:tc>
          <w:tcPr>
            <w:tcW w:w="998" w:type="dxa"/>
          </w:tcPr>
          <w:p w14:paraId="52203E7D" w14:textId="77777777" w:rsidR="0061045C" w:rsidRDefault="0061045C" w:rsidP="00096385">
            <w:r>
              <w:rPr>
                <w:sz w:val="16"/>
                <w:szCs w:val="16"/>
              </w:rPr>
              <w:t xml:space="preserve">TS/TR ... CR ... ; TS 36.521-2 CR 1009 ; TS/TR ... CR ... </w:t>
            </w:r>
          </w:p>
        </w:tc>
      </w:tr>
      <w:tr w:rsidR="0061045C" w14:paraId="38687C22" w14:textId="77777777" w:rsidTr="00096385">
        <w:tc>
          <w:tcPr>
            <w:tcW w:w="879" w:type="dxa"/>
          </w:tcPr>
          <w:p w14:paraId="317F0F84" w14:textId="77777777" w:rsidR="0061045C" w:rsidRDefault="0061045C" w:rsidP="00096385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72831504" w14:textId="77777777" w:rsidR="0061045C" w:rsidRDefault="0061045C" w:rsidP="00096385">
            <w:r>
              <w:rPr>
                <w:sz w:val="16"/>
                <w:szCs w:val="16"/>
              </w:rPr>
              <w:t>2684</w:t>
            </w:r>
          </w:p>
        </w:tc>
        <w:tc>
          <w:tcPr>
            <w:tcW w:w="517" w:type="dxa"/>
          </w:tcPr>
          <w:p w14:paraId="29CA2108" w14:textId="77777777" w:rsidR="0061045C" w:rsidRDefault="0061045C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A61FD02" w14:textId="77777777" w:rsidR="0061045C" w:rsidRDefault="0061045C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C340C0C" w14:textId="77777777" w:rsidR="0061045C" w:rsidRDefault="0061045C" w:rsidP="00096385">
            <w:r>
              <w:rPr>
                <w:sz w:val="16"/>
                <w:szCs w:val="16"/>
              </w:rPr>
              <w:t>Addition of new test case 13.4.1.3 for Transmit Timing Accuracy test under enhanced coverage with segment transmission in NGSO.</w:t>
            </w:r>
          </w:p>
        </w:tc>
        <w:tc>
          <w:tcPr>
            <w:tcW w:w="517" w:type="dxa"/>
          </w:tcPr>
          <w:p w14:paraId="63BEE56D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7461DD" w14:textId="77777777" w:rsidR="0061045C" w:rsidRDefault="0061045C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4DB17E6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430D0BC" w14:textId="77777777" w:rsidR="0061045C" w:rsidRDefault="0061045C" w:rsidP="00096385">
            <w:r>
              <w:rPr>
                <w:sz w:val="16"/>
                <w:szCs w:val="16"/>
              </w:rPr>
              <w:t>R5-235773</w:t>
            </w:r>
          </w:p>
        </w:tc>
        <w:tc>
          <w:tcPr>
            <w:tcW w:w="1597" w:type="dxa"/>
          </w:tcPr>
          <w:p w14:paraId="1FC491A4" w14:textId="77777777" w:rsidR="0061045C" w:rsidRDefault="0061045C" w:rsidP="00096385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 w14:paraId="53141625" w14:textId="77777777" w:rsidR="0061045C" w:rsidRDefault="0061045C" w:rsidP="00096385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44A273EA" w14:textId="77777777" w:rsidR="0061045C" w:rsidRDefault="0061045C" w:rsidP="00096385">
            <w:r>
              <w:rPr>
                <w:sz w:val="16"/>
                <w:szCs w:val="16"/>
              </w:rPr>
              <w:t>13.4.1.3 (new)</w:t>
            </w:r>
          </w:p>
        </w:tc>
        <w:tc>
          <w:tcPr>
            <w:tcW w:w="998" w:type="dxa"/>
          </w:tcPr>
          <w:p w14:paraId="2745B61F" w14:textId="77777777" w:rsidR="0061045C" w:rsidRDefault="0061045C" w:rsidP="00096385">
            <w:r>
              <w:rPr>
                <w:sz w:val="16"/>
                <w:szCs w:val="16"/>
              </w:rPr>
              <w:t xml:space="preserve">TS/TR ... CR ... ; TS 36.521-2 CR 1009 ; TS/TR ... CR ... </w:t>
            </w:r>
          </w:p>
        </w:tc>
      </w:tr>
      <w:tr w:rsidR="0061045C" w14:paraId="69A13D57" w14:textId="77777777" w:rsidTr="00096385">
        <w:tc>
          <w:tcPr>
            <w:tcW w:w="879" w:type="dxa"/>
          </w:tcPr>
          <w:p w14:paraId="1B6EF906" w14:textId="77777777" w:rsidR="0061045C" w:rsidRDefault="0061045C" w:rsidP="00096385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0B541866" w14:textId="77777777" w:rsidR="0061045C" w:rsidRDefault="0061045C" w:rsidP="00096385">
            <w:r>
              <w:rPr>
                <w:sz w:val="16"/>
                <w:szCs w:val="16"/>
              </w:rPr>
              <w:t>2685</w:t>
            </w:r>
          </w:p>
        </w:tc>
        <w:tc>
          <w:tcPr>
            <w:tcW w:w="517" w:type="dxa"/>
          </w:tcPr>
          <w:p w14:paraId="3438C3E4" w14:textId="77777777" w:rsidR="0061045C" w:rsidRDefault="0061045C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0BFDC92" w14:textId="77777777" w:rsidR="0061045C" w:rsidRDefault="0061045C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B7D7F3D" w14:textId="77777777" w:rsidR="0061045C" w:rsidRDefault="0061045C" w:rsidP="00096385">
            <w:r>
              <w:rPr>
                <w:sz w:val="16"/>
                <w:szCs w:val="16"/>
              </w:rPr>
              <w:t>Addition of cell configuration mapping for IOT NTN cases into Annex E</w:t>
            </w:r>
          </w:p>
        </w:tc>
        <w:tc>
          <w:tcPr>
            <w:tcW w:w="517" w:type="dxa"/>
          </w:tcPr>
          <w:p w14:paraId="78873BD2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0EEBD6" w14:textId="77777777" w:rsidR="0061045C" w:rsidRDefault="0061045C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27A5706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A693268" w14:textId="77777777" w:rsidR="0061045C" w:rsidRDefault="0061045C" w:rsidP="00096385">
            <w:r>
              <w:rPr>
                <w:sz w:val="16"/>
                <w:szCs w:val="16"/>
              </w:rPr>
              <w:t>R5-235760</w:t>
            </w:r>
          </w:p>
        </w:tc>
        <w:tc>
          <w:tcPr>
            <w:tcW w:w="1597" w:type="dxa"/>
          </w:tcPr>
          <w:p w14:paraId="30BFA696" w14:textId="77777777" w:rsidR="0061045C" w:rsidRDefault="0061045C" w:rsidP="00096385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 w14:paraId="4366840F" w14:textId="77777777" w:rsidR="0061045C" w:rsidRDefault="0061045C" w:rsidP="00096385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4EE51CCC" w14:textId="77777777" w:rsidR="0061045C" w:rsidRDefault="0061045C" w:rsidP="00096385">
            <w:r>
              <w:rPr>
                <w:sz w:val="16"/>
                <w:szCs w:val="16"/>
              </w:rPr>
              <w:t>Annex E Table E-4</w:t>
            </w:r>
          </w:p>
        </w:tc>
        <w:tc>
          <w:tcPr>
            <w:tcW w:w="998" w:type="dxa"/>
          </w:tcPr>
          <w:p w14:paraId="468EA6C9" w14:textId="77777777" w:rsidR="0061045C" w:rsidRDefault="0061045C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1045C" w14:paraId="1FCE1647" w14:textId="77777777" w:rsidTr="00096385">
        <w:tc>
          <w:tcPr>
            <w:tcW w:w="879" w:type="dxa"/>
          </w:tcPr>
          <w:p w14:paraId="69BB2804" w14:textId="77777777" w:rsidR="0061045C" w:rsidRDefault="0061045C" w:rsidP="00096385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4BFB137E" w14:textId="77777777" w:rsidR="0061045C" w:rsidRDefault="0061045C" w:rsidP="00096385">
            <w:r>
              <w:rPr>
                <w:sz w:val="16"/>
                <w:szCs w:val="16"/>
              </w:rPr>
              <w:t>2686</w:t>
            </w:r>
          </w:p>
        </w:tc>
        <w:tc>
          <w:tcPr>
            <w:tcW w:w="517" w:type="dxa"/>
          </w:tcPr>
          <w:p w14:paraId="7A27B424" w14:textId="77777777" w:rsidR="0061045C" w:rsidRDefault="0061045C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36D471" w14:textId="77777777" w:rsidR="0061045C" w:rsidRDefault="0061045C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280ED8F" w14:textId="77777777" w:rsidR="0061045C" w:rsidRDefault="0061045C" w:rsidP="00096385">
            <w:r>
              <w:rPr>
                <w:sz w:val="16"/>
                <w:szCs w:val="16"/>
              </w:rPr>
              <w:t>Addition of new test case 13.1.1.1 for cell reselection in normal coverage</w:t>
            </w:r>
          </w:p>
        </w:tc>
        <w:tc>
          <w:tcPr>
            <w:tcW w:w="517" w:type="dxa"/>
          </w:tcPr>
          <w:p w14:paraId="1726601E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421838" w14:textId="77777777" w:rsidR="0061045C" w:rsidRDefault="0061045C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0A7F476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65A1DB8" w14:textId="77777777" w:rsidR="0061045C" w:rsidRDefault="0061045C" w:rsidP="00096385">
            <w:r>
              <w:rPr>
                <w:sz w:val="16"/>
                <w:szCs w:val="16"/>
              </w:rPr>
              <w:t>R5-235927</w:t>
            </w:r>
          </w:p>
        </w:tc>
        <w:tc>
          <w:tcPr>
            <w:tcW w:w="1597" w:type="dxa"/>
          </w:tcPr>
          <w:p w14:paraId="2A33074B" w14:textId="77777777" w:rsidR="0061045C" w:rsidRDefault="0061045C" w:rsidP="0009638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2AB8DDC" w14:textId="77777777" w:rsidR="0061045C" w:rsidRDefault="0061045C" w:rsidP="00096385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0A6DDA96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675FAC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</w:tr>
      <w:tr w:rsidR="0061045C" w14:paraId="28120BFD" w14:textId="77777777" w:rsidTr="00096385">
        <w:tc>
          <w:tcPr>
            <w:tcW w:w="879" w:type="dxa"/>
          </w:tcPr>
          <w:p w14:paraId="4039735A" w14:textId="77777777" w:rsidR="0061045C" w:rsidRDefault="0061045C" w:rsidP="00096385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770B25D0" w14:textId="77777777" w:rsidR="0061045C" w:rsidRDefault="0061045C" w:rsidP="00096385">
            <w:r>
              <w:rPr>
                <w:sz w:val="16"/>
                <w:szCs w:val="16"/>
              </w:rPr>
              <w:t>2687</w:t>
            </w:r>
          </w:p>
        </w:tc>
        <w:tc>
          <w:tcPr>
            <w:tcW w:w="517" w:type="dxa"/>
          </w:tcPr>
          <w:p w14:paraId="01B6841E" w14:textId="77777777" w:rsidR="0061045C" w:rsidRDefault="0061045C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1F72792" w14:textId="77777777" w:rsidR="0061045C" w:rsidRDefault="0061045C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1B6007C" w14:textId="77777777" w:rsidR="0061045C" w:rsidRDefault="0061045C" w:rsidP="00096385">
            <w:r>
              <w:rPr>
                <w:sz w:val="16"/>
                <w:szCs w:val="16"/>
              </w:rPr>
              <w:t>Addition of new test case 13.1.1.2 for cell reselection in normal coverage with serving cell RRM measurement relaxation</w:t>
            </w:r>
          </w:p>
        </w:tc>
        <w:tc>
          <w:tcPr>
            <w:tcW w:w="517" w:type="dxa"/>
          </w:tcPr>
          <w:p w14:paraId="0E3D4381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537704" w14:textId="77777777" w:rsidR="0061045C" w:rsidRDefault="0061045C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009B56A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F8158A2" w14:textId="77777777" w:rsidR="0061045C" w:rsidRDefault="0061045C" w:rsidP="00096385">
            <w:r>
              <w:rPr>
                <w:sz w:val="16"/>
                <w:szCs w:val="16"/>
              </w:rPr>
              <w:t>R5-235928</w:t>
            </w:r>
          </w:p>
        </w:tc>
        <w:tc>
          <w:tcPr>
            <w:tcW w:w="1597" w:type="dxa"/>
          </w:tcPr>
          <w:p w14:paraId="10321060" w14:textId="77777777" w:rsidR="0061045C" w:rsidRDefault="0061045C" w:rsidP="0009638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BAAFE53" w14:textId="77777777" w:rsidR="0061045C" w:rsidRDefault="0061045C" w:rsidP="00096385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19EBB2FC" w14:textId="77777777" w:rsidR="0061045C" w:rsidRDefault="0061045C" w:rsidP="00096385">
            <w:r>
              <w:rPr>
                <w:sz w:val="16"/>
                <w:szCs w:val="16"/>
              </w:rPr>
              <w:t>13.1.1.2(new)</w:t>
            </w:r>
          </w:p>
        </w:tc>
        <w:tc>
          <w:tcPr>
            <w:tcW w:w="998" w:type="dxa"/>
          </w:tcPr>
          <w:p w14:paraId="023E38B4" w14:textId="77777777" w:rsidR="0061045C" w:rsidRDefault="0061045C" w:rsidP="00096385">
            <w:r>
              <w:rPr>
                <w:sz w:val="16"/>
                <w:szCs w:val="16"/>
              </w:rPr>
              <w:t xml:space="preserve">TS/TR ... CR ... ; TS 36.521-2 CR 1009 ; TS/TR ... CR ... </w:t>
            </w:r>
          </w:p>
        </w:tc>
      </w:tr>
      <w:tr w:rsidR="0061045C" w14:paraId="47F8032E" w14:textId="77777777" w:rsidTr="00096385">
        <w:tc>
          <w:tcPr>
            <w:tcW w:w="879" w:type="dxa"/>
          </w:tcPr>
          <w:p w14:paraId="57629E09" w14:textId="77777777" w:rsidR="0061045C" w:rsidRDefault="0061045C" w:rsidP="00096385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7D55A7CB" w14:textId="77777777" w:rsidR="0061045C" w:rsidRDefault="0061045C" w:rsidP="00096385">
            <w:r>
              <w:rPr>
                <w:sz w:val="16"/>
                <w:szCs w:val="16"/>
              </w:rPr>
              <w:t>2688</w:t>
            </w:r>
          </w:p>
        </w:tc>
        <w:tc>
          <w:tcPr>
            <w:tcW w:w="517" w:type="dxa"/>
          </w:tcPr>
          <w:p w14:paraId="5A12FF7F" w14:textId="77777777" w:rsidR="0061045C" w:rsidRDefault="0061045C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5E08294" w14:textId="77777777" w:rsidR="0061045C" w:rsidRDefault="0061045C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0FE40A2" w14:textId="77777777" w:rsidR="0061045C" w:rsidRDefault="0061045C" w:rsidP="00096385">
            <w:r>
              <w:rPr>
                <w:sz w:val="16"/>
                <w:szCs w:val="16"/>
              </w:rPr>
              <w:t>Addition of new test case 13.1.1.3 for cell reselection in normal coverage with UE specific DRX</w:t>
            </w:r>
          </w:p>
        </w:tc>
        <w:tc>
          <w:tcPr>
            <w:tcW w:w="517" w:type="dxa"/>
          </w:tcPr>
          <w:p w14:paraId="25024AAA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F71DFE" w14:textId="77777777" w:rsidR="0061045C" w:rsidRDefault="0061045C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A4688FF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F024B72" w14:textId="77777777" w:rsidR="0061045C" w:rsidRDefault="0061045C" w:rsidP="00096385">
            <w:r>
              <w:rPr>
                <w:sz w:val="16"/>
                <w:szCs w:val="16"/>
              </w:rPr>
              <w:t>R5-235929</w:t>
            </w:r>
          </w:p>
        </w:tc>
        <w:tc>
          <w:tcPr>
            <w:tcW w:w="1597" w:type="dxa"/>
          </w:tcPr>
          <w:p w14:paraId="36151FB8" w14:textId="77777777" w:rsidR="0061045C" w:rsidRDefault="0061045C" w:rsidP="0009638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36E9E5F" w14:textId="77777777" w:rsidR="0061045C" w:rsidRDefault="0061045C" w:rsidP="00096385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25BE9C1F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782389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</w:tr>
      <w:tr w:rsidR="0061045C" w14:paraId="6AB7414F" w14:textId="77777777" w:rsidTr="00096385">
        <w:tc>
          <w:tcPr>
            <w:tcW w:w="879" w:type="dxa"/>
          </w:tcPr>
          <w:p w14:paraId="109ECF56" w14:textId="77777777" w:rsidR="0061045C" w:rsidRDefault="0061045C" w:rsidP="00096385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3784BEA1" w14:textId="77777777" w:rsidR="0061045C" w:rsidRDefault="0061045C" w:rsidP="00096385">
            <w:r>
              <w:rPr>
                <w:sz w:val="16"/>
                <w:szCs w:val="16"/>
              </w:rPr>
              <w:t>2689</w:t>
            </w:r>
          </w:p>
        </w:tc>
        <w:tc>
          <w:tcPr>
            <w:tcW w:w="517" w:type="dxa"/>
          </w:tcPr>
          <w:p w14:paraId="7A91FCA7" w14:textId="77777777" w:rsidR="0061045C" w:rsidRDefault="0061045C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D968E86" w14:textId="77777777" w:rsidR="0061045C" w:rsidRDefault="0061045C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3E68E43" w14:textId="77777777" w:rsidR="0061045C" w:rsidRDefault="0061045C" w:rsidP="00096385">
            <w:r>
              <w:rPr>
                <w:sz w:val="16"/>
                <w:szCs w:val="16"/>
              </w:rPr>
              <w:t>Addition of new test case 13.3.2.1 for NTN Random Access in normal coverage</w:t>
            </w:r>
          </w:p>
        </w:tc>
        <w:tc>
          <w:tcPr>
            <w:tcW w:w="517" w:type="dxa"/>
          </w:tcPr>
          <w:p w14:paraId="5EEC632D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A59016" w14:textId="77777777" w:rsidR="0061045C" w:rsidRDefault="0061045C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395748F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7A56040" w14:textId="77777777" w:rsidR="0061045C" w:rsidRDefault="0061045C" w:rsidP="00096385">
            <w:r>
              <w:rPr>
                <w:sz w:val="16"/>
                <w:szCs w:val="16"/>
              </w:rPr>
              <w:t>R5-235783</w:t>
            </w:r>
          </w:p>
        </w:tc>
        <w:tc>
          <w:tcPr>
            <w:tcW w:w="1597" w:type="dxa"/>
          </w:tcPr>
          <w:p w14:paraId="7E6A49F8" w14:textId="77777777" w:rsidR="0061045C" w:rsidRDefault="0061045C" w:rsidP="00096385">
            <w:r>
              <w:rPr>
                <w:sz w:val="16"/>
                <w:szCs w:val="16"/>
              </w:rPr>
              <w:t>MediaTek (Hefei) Inc.</w:t>
            </w:r>
          </w:p>
        </w:tc>
        <w:tc>
          <w:tcPr>
            <w:tcW w:w="1122" w:type="dxa"/>
          </w:tcPr>
          <w:p w14:paraId="4EA49D50" w14:textId="77777777" w:rsidR="0061045C" w:rsidRDefault="0061045C" w:rsidP="00096385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1C33E766" w14:textId="77777777" w:rsidR="0061045C" w:rsidRDefault="0061045C" w:rsidP="00096385">
            <w:r>
              <w:rPr>
                <w:sz w:val="16"/>
                <w:szCs w:val="16"/>
              </w:rPr>
              <w:t>13.3(new),13.3.2(new),13.3.2.1(new)</w:t>
            </w:r>
          </w:p>
        </w:tc>
        <w:tc>
          <w:tcPr>
            <w:tcW w:w="998" w:type="dxa"/>
          </w:tcPr>
          <w:p w14:paraId="0E40E5A9" w14:textId="77777777" w:rsidR="0061045C" w:rsidRDefault="0061045C" w:rsidP="00096385">
            <w:r>
              <w:rPr>
                <w:sz w:val="16"/>
                <w:szCs w:val="16"/>
              </w:rPr>
              <w:t xml:space="preserve">TS/TR ... CR ... ; TS 36.521-2 CR 1009... ; TS/TR ... CR ... </w:t>
            </w:r>
          </w:p>
        </w:tc>
      </w:tr>
      <w:tr w:rsidR="0061045C" w14:paraId="5993DA0E" w14:textId="77777777" w:rsidTr="00096385">
        <w:tc>
          <w:tcPr>
            <w:tcW w:w="879" w:type="dxa"/>
          </w:tcPr>
          <w:p w14:paraId="13516764" w14:textId="77777777" w:rsidR="0061045C" w:rsidRDefault="0061045C" w:rsidP="00096385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34F82C30" w14:textId="77777777" w:rsidR="0061045C" w:rsidRDefault="0061045C" w:rsidP="00096385">
            <w:r>
              <w:rPr>
                <w:sz w:val="16"/>
                <w:szCs w:val="16"/>
              </w:rPr>
              <w:t>2690</w:t>
            </w:r>
          </w:p>
        </w:tc>
        <w:tc>
          <w:tcPr>
            <w:tcW w:w="517" w:type="dxa"/>
          </w:tcPr>
          <w:p w14:paraId="2FC40481" w14:textId="77777777" w:rsidR="0061045C" w:rsidRDefault="0061045C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DEDA541" w14:textId="77777777" w:rsidR="0061045C" w:rsidRDefault="0061045C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0E960AA" w14:textId="77777777" w:rsidR="0061045C" w:rsidRDefault="0061045C" w:rsidP="00096385">
            <w:r>
              <w:rPr>
                <w:sz w:val="16"/>
                <w:szCs w:val="16"/>
              </w:rPr>
              <w:t>Addition of new test case 13.3.2.2 for NTN Random Access in enhanced coverage</w:t>
            </w:r>
          </w:p>
        </w:tc>
        <w:tc>
          <w:tcPr>
            <w:tcW w:w="517" w:type="dxa"/>
          </w:tcPr>
          <w:p w14:paraId="442E407C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6CB016" w14:textId="77777777" w:rsidR="0061045C" w:rsidRDefault="0061045C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DAC0A12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C0B125C" w14:textId="77777777" w:rsidR="0061045C" w:rsidRDefault="0061045C" w:rsidP="00096385">
            <w:r>
              <w:rPr>
                <w:sz w:val="16"/>
                <w:szCs w:val="16"/>
              </w:rPr>
              <w:t>R5-235787</w:t>
            </w:r>
          </w:p>
        </w:tc>
        <w:tc>
          <w:tcPr>
            <w:tcW w:w="1597" w:type="dxa"/>
          </w:tcPr>
          <w:p w14:paraId="6FCC0147" w14:textId="77777777" w:rsidR="0061045C" w:rsidRDefault="0061045C" w:rsidP="00096385">
            <w:r>
              <w:rPr>
                <w:sz w:val="16"/>
                <w:szCs w:val="16"/>
              </w:rPr>
              <w:t>MediaTek (Hefei) Inc.</w:t>
            </w:r>
          </w:p>
        </w:tc>
        <w:tc>
          <w:tcPr>
            <w:tcW w:w="1122" w:type="dxa"/>
          </w:tcPr>
          <w:p w14:paraId="0059E0EE" w14:textId="77777777" w:rsidR="0061045C" w:rsidRDefault="0061045C" w:rsidP="00096385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1316BFBD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C66EC1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</w:tr>
      <w:tr w:rsidR="0061045C" w14:paraId="07A5D020" w14:textId="77777777" w:rsidTr="00096385">
        <w:tc>
          <w:tcPr>
            <w:tcW w:w="879" w:type="dxa"/>
          </w:tcPr>
          <w:p w14:paraId="18212561" w14:textId="77777777" w:rsidR="0061045C" w:rsidRDefault="0061045C" w:rsidP="00096385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4AA3A8FE" w14:textId="77777777" w:rsidR="0061045C" w:rsidRDefault="0061045C" w:rsidP="00096385">
            <w:r>
              <w:rPr>
                <w:sz w:val="16"/>
                <w:szCs w:val="16"/>
              </w:rPr>
              <w:t>2691</w:t>
            </w:r>
          </w:p>
        </w:tc>
        <w:tc>
          <w:tcPr>
            <w:tcW w:w="517" w:type="dxa"/>
          </w:tcPr>
          <w:p w14:paraId="0396FF4E" w14:textId="77777777" w:rsidR="0061045C" w:rsidRDefault="0061045C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2CCFD72" w14:textId="77777777" w:rsidR="0061045C" w:rsidRDefault="0061045C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D23DB67" w14:textId="77777777" w:rsidR="0061045C" w:rsidRDefault="0061045C" w:rsidP="00096385">
            <w:r>
              <w:rPr>
                <w:sz w:val="16"/>
                <w:szCs w:val="16"/>
              </w:rPr>
              <w:t>Addition of new test case 13.3.2.3 for NTN Random Access on Non-anchor Carrier in enhanced coverage</w:t>
            </w:r>
          </w:p>
        </w:tc>
        <w:tc>
          <w:tcPr>
            <w:tcW w:w="517" w:type="dxa"/>
          </w:tcPr>
          <w:p w14:paraId="03A4C1DC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ADB451" w14:textId="77777777" w:rsidR="0061045C" w:rsidRDefault="0061045C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CEB6563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D9D5843" w14:textId="77777777" w:rsidR="0061045C" w:rsidRDefault="0061045C" w:rsidP="00096385">
            <w:r>
              <w:rPr>
                <w:sz w:val="16"/>
                <w:szCs w:val="16"/>
              </w:rPr>
              <w:t>R5-235788</w:t>
            </w:r>
          </w:p>
        </w:tc>
        <w:tc>
          <w:tcPr>
            <w:tcW w:w="1597" w:type="dxa"/>
          </w:tcPr>
          <w:p w14:paraId="084FDF41" w14:textId="77777777" w:rsidR="0061045C" w:rsidRDefault="0061045C" w:rsidP="00096385">
            <w:r>
              <w:rPr>
                <w:sz w:val="16"/>
                <w:szCs w:val="16"/>
              </w:rPr>
              <w:t>MediaTek (Hefei) Inc.</w:t>
            </w:r>
          </w:p>
        </w:tc>
        <w:tc>
          <w:tcPr>
            <w:tcW w:w="1122" w:type="dxa"/>
          </w:tcPr>
          <w:p w14:paraId="7B347D14" w14:textId="77777777" w:rsidR="0061045C" w:rsidRDefault="0061045C" w:rsidP="00096385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27AF5883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E350F7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</w:tr>
      <w:tr w:rsidR="0061045C" w14:paraId="39A93E70" w14:textId="77777777" w:rsidTr="00096385">
        <w:tc>
          <w:tcPr>
            <w:tcW w:w="879" w:type="dxa"/>
          </w:tcPr>
          <w:p w14:paraId="7F2E1E88" w14:textId="77777777" w:rsidR="0061045C" w:rsidRDefault="0061045C" w:rsidP="00096385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27564F7A" w14:textId="77777777" w:rsidR="0061045C" w:rsidRDefault="0061045C" w:rsidP="00096385">
            <w:r>
              <w:rPr>
                <w:sz w:val="16"/>
                <w:szCs w:val="16"/>
              </w:rPr>
              <w:t>2692</w:t>
            </w:r>
          </w:p>
        </w:tc>
        <w:tc>
          <w:tcPr>
            <w:tcW w:w="517" w:type="dxa"/>
          </w:tcPr>
          <w:p w14:paraId="3533CFC4" w14:textId="77777777" w:rsidR="0061045C" w:rsidRDefault="0061045C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FB660E1" w14:textId="77777777" w:rsidR="0061045C" w:rsidRDefault="0061045C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2AF66F0" w14:textId="77777777" w:rsidR="0061045C" w:rsidRDefault="0061045C" w:rsidP="00096385">
            <w:r>
              <w:rPr>
                <w:sz w:val="16"/>
                <w:szCs w:val="16"/>
              </w:rPr>
              <w:t>Addition of new test case 13.6.2.1 for NTN Downlink channel quality reporting accuracy under normal coverage</w:t>
            </w:r>
          </w:p>
        </w:tc>
        <w:tc>
          <w:tcPr>
            <w:tcW w:w="517" w:type="dxa"/>
          </w:tcPr>
          <w:p w14:paraId="0E0CDECE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CC419B" w14:textId="77777777" w:rsidR="0061045C" w:rsidRDefault="0061045C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CFD96B3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78B1E21" w14:textId="77777777" w:rsidR="0061045C" w:rsidRDefault="0061045C" w:rsidP="00096385">
            <w:r>
              <w:rPr>
                <w:sz w:val="16"/>
                <w:szCs w:val="16"/>
              </w:rPr>
              <w:t>R5-235789</w:t>
            </w:r>
          </w:p>
        </w:tc>
        <w:tc>
          <w:tcPr>
            <w:tcW w:w="1597" w:type="dxa"/>
          </w:tcPr>
          <w:p w14:paraId="3F0FAE4E" w14:textId="77777777" w:rsidR="0061045C" w:rsidRDefault="0061045C" w:rsidP="00096385">
            <w:r>
              <w:rPr>
                <w:sz w:val="16"/>
                <w:szCs w:val="16"/>
              </w:rPr>
              <w:t>MediaTek (Hefei) Inc.</w:t>
            </w:r>
          </w:p>
        </w:tc>
        <w:tc>
          <w:tcPr>
            <w:tcW w:w="1122" w:type="dxa"/>
          </w:tcPr>
          <w:p w14:paraId="579EC9C4" w14:textId="77777777" w:rsidR="0061045C" w:rsidRDefault="0061045C" w:rsidP="00096385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01AF3F78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B229B36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</w:tr>
      <w:tr w:rsidR="0061045C" w14:paraId="10F0C1CA" w14:textId="77777777" w:rsidTr="00096385">
        <w:tc>
          <w:tcPr>
            <w:tcW w:w="879" w:type="dxa"/>
          </w:tcPr>
          <w:p w14:paraId="2CCD14AC" w14:textId="77777777" w:rsidR="0061045C" w:rsidRDefault="0061045C" w:rsidP="00096385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529ED6FC" w14:textId="77777777" w:rsidR="0061045C" w:rsidRDefault="0061045C" w:rsidP="00096385">
            <w:r>
              <w:rPr>
                <w:sz w:val="16"/>
                <w:szCs w:val="16"/>
              </w:rPr>
              <w:t>2693</w:t>
            </w:r>
          </w:p>
        </w:tc>
        <w:tc>
          <w:tcPr>
            <w:tcW w:w="517" w:type="dxa"/>
          </w:tcPr>
          <w:p w14:paraId="32AA6CD8" w14:textId="77777777" w:rsidR="0061045C" w:rsidRDefault="0061045C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F1E7881" w14:textId="77777777" w:rsidR="0061045C" w:rsidRDefault="0061045C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F01C521" w14:textId="77777777" w:rsidR="0061045C" w:rsidRDefault="0061045C" w:rsidP="00096385">
            <w:r>
              <w:rPr>
                <w:sz w:val="16"/>
                <w:szCs w:val="16"/>
              </w:rPr>
              <w:t>Addition of new test case 13.6.2.2 for NTN Downlink channel quality reporting accuracy under enhanced coverage</w:t>
            </w:r>
          </w:p>
        </w:tc>
        <w:tc>
          <w:tcPr>
            <w:tcW w:w="517" w:type="dxa"/>
          </w:tcPr>
          <w:p w14:paraId="61F45BC7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71C47F" w14:textId="77777777" w:rsidR="0061045C" w:rsidRDefault="0061045C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58C28DD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D0848F9" w14:textId="77777777" w:rsidR="0061045C" w:rsidRDefault="0061045C" w:rsidP="00096385">
            <w:r>
              <w:rPr>
                <w:sz w:val="16"/>
                <w:szCs w:val="16"/>
              </w:rPr>
              <w:t>R5-235790</w:t>
            </w:r>
          </w:p>
        </w:tc>
        <w:tc>
          <w:tcPr>
            <w:tcW w:w="1597" w:type="dxa"/>
          </w:tcPr>
          <w:p w14:paraId="71E47C7A" w14:textId="77777777" w:rsidR="0061045C" w:rsidRDefault="0061045C" w:rsidP="00096385">
            <w:r>
              <w:rPr>
                <w:sz w:val="16"/>
                <w:szCs w:val="16"/>
              </w:rPr>
              <w:t>MediaTek (Hefei) Inc.</w:t>
            </w:r>
          </w:p>
        </w:tc>
        <w:tc>
          <w:tcPr>
            <w:tcW w:w="1122" w:type="dxa"/>
          </w:tcPr>
          <w:p w14:paraId="6588569E" w14:textId="77777777" w:rsidR="0061045C" w:rsidRDefault="0061045C" w:rsidP="00096385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3A6FE6CE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F64CE4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</w:tr>
      <w:tr w:rsidR="0061045C" w14:paraId="136ED301" w14:textId="77777777" w:rsidTr="00096385">
        <w:tc>
          <w:tcPr>
            <w:tcW w:w="879" w:type="dxa"/>
          </w:tcPr>
          <w:p w14:paraId="7F4718B4" w14:textId="77777777" w:rsidR="0061045C" w:rsidRDefault="0061045C" w:rsidP="00096385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658BA5AD" w14:textId="77777777" w:rsidR="0061045C" w:rsidRDefault="0061045C" w:rsidP="00096385">
            <w:r>
              <w:rPr>
                <w:sz w:val="16"/>
                <w:szCs w:val="16"/>
              </w:rPr>
              <w:t>2694</w:t>
            </w:r>
          </w:p>
        </w:tc>
        <w:tc>
          <w:tcPr>
            <w:tcW w:w="517" w:type="dxa"/>
          </w:tcPr>
          <w:p w14:paraId="395FDA74" w14:textId="77777777" w:rsidR="0061045C" w:rsidRDefault="0061045C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D4C709B" w14:textId="77777777" w:rsidR="0061045C" w:rsidRDefault="0061045C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888A354" w14:textId="77777777" w:rsidR="0061045C" w:rsidRDefault="0061045C" w:rsidP="00096385">
            <w:r>
              <w:rPr>
                <w:sz w:val="16"/>
                <w:szCs w:val="16"/>
              </w:rPr>
              <w:t>Addition of new test case 13.6.2.3 for NTN Downlink channel quality reporting accuracy on non-anchor carrier under normal coverage</w:t>
            </w:r>
          </w:p>
        </w:tc>
        <w:tc>
          <w:tcPr>
            <w:tcW w:w="517" w:type="dxa"/>
          </w:tcPr>
          <w:p w14:paraId="5CEEB01F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E77099" w14:textId="77777777" w:rsidR="0061045C" w:rsidRDefault="0061045C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8D78789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F77401A" w14:textId="77777777" w:rsidR="0061045C" w:rsidRDefault="0061045C" w:rsidP="00096385">
            <w:r>
              <w:rPr>
                <w:sz w:val="16"/>
                <w:szCs w:val="16"/>
              </w:rPr>
              <w:t>R5-235791</w:t>
            </w:r>
          </w:p>
        </w:tc>
        <w:tc>
          <w:tcPr>
            <w:tcW w:w="1597" w:type="dxa"/>
          </w:tcPr>
          <w:p w14:paraId="2CE2FB2A" w14:textId="77777777" w:rsidR="0061045C" w:rsidRDefault="0061045C" w:rsidP="00096385">
            <w:r>
              <w:rPr>
                <w:sz w:val="16"/>
                <w:szCs w:val="16"/>
              </w:rPr>
              <w:t>MediaTek (Hefei) Inc.</w:t>
            </w:r>
          </w:p>
        </w:tc>
        <w:tc>
          <w:tcPr>
            <w:tcW w:w="1122" w:type="dxa"/>
          </w:tcPr>
          <w:p w14:paraId="1ACA4C4F" w14:textId="77777777" w:rsidR="0061045C" w:rsidRDefault="0061045C" w:rsidP="00096385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5DDE2234" w14:textId="77777777" w:rsidR="0061045C" w:rsidRDefault="0061045C" w:rsidP="00096385">
            <w:r>
              <w:rPr>
                <w:sz w:val="16"/>
                <w:szCs w:val="16"/>
              </w:rPr>
              <w:t>13.6.2.3(new)</w:t>
            </w:r>
          </w:p>
        </w:tc>
        <w:tc>
          <w:tcPr>
            <w:tcW w:w="998" w:type="dxa"/>
          </w:tcPr>
          <w:p w14:paraId="2DD304E0" w14:textId="77777777" w:rsidR="0061045C" w:rsidRDefault="0061045C" w:rsidP="00096385">
            <w:r>
              <w:rPr>
                <w:sz w:val="16"/>
                <w:szCs w:val="16"/>
              </w:rPr>
              <w:t xml:space="preserve">TS/TR ... CR ... ; TS 36.521-2... CR 1009... ; TS/TR ... CR ... </w:t>
            </w:r>
          </w:p>
        </w:tc>
      </w:tr>
      <w:tr w:rsidR="0061045C" w14:paraId="59269906" w14:textId="77777777" w:rsidTr="00096385">
        <w:tc>
          <w:tcPr>
            <w:tcW w:w="879" w:type="dxa"/>
          </w:tcPr>
          <w:p w14:paraId="1DA187BC" w14:textId="77777777" w:rsidR="0061045C" w:rsidRDefault="0061045C" w:rsidP="00096385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58E0FDE1" w14:textId="77777777" w:rsidR="0061045C" w:rsidRDefault="0061045C" w:rsidP="00096385">
            <w:r>
              <w:rPr>
                <w:sz w:val="16"/>
                <w:szCs w:val="16"/>
              </w:rPr>
              <w:t>2695</w:t>
            </w:r>
          </w:p>
        </w:tc>
        <w:tc>
          <w:tcPr>
            <w:tcW w:w="517" w:type="dxa"/>
          </w:tcPr>
          <w:p w14:paraId="4A787EA0" w14:textId="77777777" w:rsidR="0061045C" w:rsidRDefault="0061045C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B9E8A75" w14:textId="77777777" w:rsidR="0061045C" w:rsidRDefault="0061045C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C32652C" w14:textId="77777777" w:rsidR="0061045C" w:rsidRDefault="0061045C" w:rsidP="00096385">
            <w:r>
              <w:rPr>
                <w:sz w:val="16"/>
                <w:szCs w:val="16"/>
              </w:rPr>
              <w:t>Addition of new test case 13.6.2.4 for NTN Downlink channel quality reporting accuracy on non-anchor carrier under enhanced coverage</w:t>
            </w:r>
          </w:p>
        </w:tc>
        <w:tc>
          <w:tcPr>
            <w:tcW w:w="517" w:type="dxa"/>
          </w:tcPr>
          <w:p w14:paraId="14602B71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6F5B74" w14:textId="77777777" w:rsidR="0061045C" w:rsidRDefault="0061045C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3143CF7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A73C90A" w14:textId="77777777" w:rsidR="0061045C" w:rsidRDefault="0061045C" w:rsidP="00096385">
            <w:r>
              <w:rPr>
                <w:sz w:val="16"/>
                <w:szCs w:val="16"/>
              </w:rPr>
              <w:t>R5-235792</w:t>
            </w:r>
          </w:p>
        </w:tc>
        <w:tc>
          <w:tcPr>
            <w:tcW w:w="1597" w:type="dxa"/>
          </w:tcPr>
          <w:p w14:paraId="76F46177" w14:textId="77777777" w:rsidR="0061045C" w:rsidRDefault="0061045C" w:rsidP="00096385">
            <w:r>
              <w:rPr>
                <w:sz w:val="16"/>
                <w:szCs w:val="16"/>
              </w:rPr>
              <w:t>MediaTek (Hefei) Inc.</w:t>
            </w:r>
          </w:p>
        </w:tc>
        <w:tc>
          <w:tcPr>
            <w:tcW w:w="1122" w:type="dxa"/>
          </w:tcPr>
          <w:p w14:paraId="184C1475" w14:textId="77777777" w:rsidR="0061045C" w:rsidRDefault="0061045C" w:rsidP="00096385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39B99AA8" w14:textId="77777777" w:rsidR="0061045C" w:rsidRDefault="0061045C" w:rsidP="00096385">
            <w:r>
              <w:rPr>
                <w:sz w:val="16"/>
                <w:szCs w:val="16"/>
              </w:rPr>
              <w:t>13.6.2.4(new)</w:t>
            </w:r>
          </w:p>
        </w:tc>
        <w:tc>
          <w:tcPr>
            <w:tcW w:w="998" w:type="dxa"/>
          </w:tcPr>
          <w:p w14:paraId="206EE3D1" w14:textId="77777777" w:rsidR="0061045C" w:rsidRDefault="0061045C" w:rsidP="00096385">
            <w:r>
              <w:rPr>
                <w:sz w:val="16"/>
                <w:szCs w:val="16"/>
              </w:rPr>
              <w:t xml:space="preserve">TS/TR ... CR ... ; TS 36.521-2... CR 1009... ; TS/TR ... CR ... </w:t>
            </w:r>
          </w:p>
        </w:tc>
      </w:tr>
      <w:tr w:rsidR="0061045C" w14:paraId="066B397B" w14:textId="77777777" w:rsidTr="00096385">
        <w:tc>
          <w:tcPr>
            <w:tcW w:w="879" w:type="dxa"/>
          </w:tcPr>
          <w:p w14:paraId="38C95BB0" w14:textId="77777777" w:rsidR="0061045C" w:rsidRDefault="0061045C" w:rsidP="00096385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1FCF46FB" w14:textId="77777777" w:rsidR="0061045C" w:rsidRDefault="0061045C" w:rsidP="00096385">
            <w:r>
              <w:rPr>
                <w:sz w:val="16"/>
                <w:szCs w:val="16"/>
              </w:rPr>
              <w:t>2696</w:t>
            </w:r>
          </w:p>
        </w:tc>
        <w:tc>
          <w:tcPr>
            <w:tcW w:w="517" w:type="dxa"/>
          </w:tcPr>
          <w:p w14:paraId="6DE2CF11" w14:textId="77777777" w:rsidR="0061045C" w:rsidRDefault="0061045C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12EAEBF" w14:textId="77777777" w:rsidR="0061045C" w:rsidRDefault="0061045C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6F29AB1" w14:textId="77777777" w:rsidR="0061045C" w:rsidRDefault="0061045C" w:rsidP="00096385">
            <w:r>
              <w:rPr>
                <w:sz w:val="16"/>
                <w:szCs w:val="16"/>
              </w:rPr>
              <w:t>Addition of new test case 13.6.2.5 for NTN Downlink channel quality reporting accuracy in RRC_CONNECTED under normal coverage</w:t>
            </w:r>
          </w:p>
        </w:tc>
        <w:tc>
          <w:tcPr>
            <w:tcW w:w="517" w:type="dxa"/>
          </w:tcPr>
          <w:p w14:paraId="0425792E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A69D5F" w14:textId="77777777" w:rsidR="0061045C" w:rsidRDefault="0061045C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EF0202E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D0F2FF2" w14:textId="77777777" w:rsidR="0061045C" w:rsidRDefault="0061045C" w:rsidP="00096385">
            <w:r>
              <w:rPr>
                <w:sz w:val="16"/>
                <w:szCs w:val="16"/>
              </w:rPr>
              <w:t>R5-235793</w:t>
            </w:r>
          </w:p>
        </w:tc>
        <w:tc>
          <w:tcPr>
            <w:tcW w:w="1597" w:type="dxa"/>
          </w:tcPr>
          <w:p w14:paraId="3AAF2956" w14:textId="77777777" w:rsidR="0061045C" w:rsidRDefault="0061045C" w:rsidP="00096385">
            <w:r>
              <w:rPr>
                <w:sz w:val="16"/>
                <w:szCs w:val="16"/>
              </w:rPr>
              <w:t>MediaTek (Hefei) Inc.</w:t>
            </w:r>
          </w:p>
        </w:tc>
        <w:tc>
          <w:tcPr>
            <w:tcW w:w="1122" w:type="dxa"/>
          </w:tcPr>
          <w:p w14:paraId="6CD19A96" w14:textId="77777777" w:rsidR="0061045C" w:rsidRDefault="0061045C" w:rsidP="00096385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40245E3C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3FF372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</w:tr>
      <w:tr w:rsidR="0061045C" w14:paraId="5B7DB0DB" w14:textId="77777777" w:rsidTr="00096385">
        <w:tc>
          <w:tcPr>
            <w:tcW w:w="879" w:type="dxa"/>
          </w:tcPr>
          <w:p w14:paraId="5A88C7B9" w14:textId="77777777" w:rsidR="0061045C" w:rsidRDefault="0061045C" w:rsidP="00096385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4C62EC35" w14:textId="77777777" w:rsidR="0061045C" w:rsidRDefault="0061045C" w:rsidP="00096385">
            <w:r>
              <w:rPr>
                <w:sz w:val="16"/>
                <w:szCs w:val="16"/>
              </w:rPr>
              <w:t>2697</w:t>
            </w:r>
          </w:p>
        </w:tc>
        <w:tc>
          <w:tcPr>
            <w:tcW w:w="517" w:type="dxa"/>
          </w:tcPr>
          <w:p w14:paraId="0A0C8B98" w14:textId="77777777" w:rsidR="0061045C" w:rsidRDefault="0061045C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E53EDA2" w14:textId="77777777" w:rsidR="0061045C" w:rsidRDefault="0061045C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4D02829" w14:textId="77777777" w:rsidR="0061045C" w:rsidRDefault="0061045C" w:rsidP="00096385">
            <w:r>
              <w:rPr>
                <w:sz w:val="16"/>
                <w:szCs w:val="16"/>
              </w:rPr>
              <w:t>Addition of new test case 13.6.2.6 for NTN Downlink channel quality reporting accuracy in RRC_CONNECTED under enhanced coverage</w:t>
            </w:r>
          </w:p>
        </w:tc>
        <w:tc>
          <w:tcPr>
            <w:tcW w:w="517" w:type="dxa"/>
          </w:tcPr>
          <w:p w14:paraId="10A16B3D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9BBB6F" w14:textId="77777777" w:rsidR="0061045C" w:rsidRDefault="0061045C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072549C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D24C2DA" w14:textId="77777777" w:rsidR="0061045C" w:rsidRDefault="0061045C" w:rsidP="00096385">
            <w:r>
              <w:rPr>
                <w:sz w:val="16"/>
                <w:szCs w:val="16"/>
              </w:rPr>
              <w:t>R5-235794</w:t>
            </w:r>
          </w:p>
        </w:tc>
        <w:tc>
          <w:tcPr>
            <w:tcW w:w="1597" w:type="dxa"/>
          </w:tcPr>
          <w:p w14:paraId="065431C4" w14:textId="77777777" w:rsidR="0061045C" w:rsidRDefault="0061045C" w:rsidP="00096385">
            <w:r>
              <w:rPr>
                <w:sz w:val="16"/>
                <w:szCs w:val="16"/>
              </w:rPr>
              <w:t>MediaTek (Hefei) Inc.</w:t>
            </w:r>
          </w:p>
        </w:tc>
        <w:tc>
          <w:tcPr>
            <w:tcW w:w="1122" w:type="dxa"/>
          </w:tcPr>
          <w:p w14:paraId="6705D663" w14:textId="77777777" w:rsidR="0061045C" w:rsidRDefault="0061045C" w:rsidP="00096385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65FE77EB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E4B580C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</w:tr>
      <w:tr w:rsidR="0061045C" w14:paraId="128ACED6" w14:textId="77777777" w:rsidTr="00096385">
        <w:tc>
          <w:tcPr>
            <w:tcW w:w="879" w:type="dxa"/>
          </w:tcPr>
          <w:p w14:paraId="7FF69BFE" w14:textId="77777777" w:rsidR="0061045C" w:rsidRDefault="0061045C" w:rsidP="00096385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32CB68B1" w14:textId="77777777" w:rsidR="0061045C" w:rsidRDefault="0061045C" w:rsidP="00096385">
            <w:r>
              <w:rPr>
                <w:sz w:val="16"/>
                <w:szCs w:val="16"/>
              </w:rPr>
              <w:t>2698</w:t>
            </w:r>
          </w:p>
        </w:tc>
        <w:tc>
          <w:tcPr>
            <w:tcW w:w="517" w:type="dxa"/>
          </w:tcPr>
          <w:p w14:paraId="407C2D3C" w14:textId="77777777" w:rsidR="0061045C" w:rsidRDefault="0061045C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6E035F4" w14:textId="77777777" w:rsidR="0061045C" w:rsidRDefault="0061045C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282C5B5" w14:textId="77777777" w:rsidR="0061045C" w:rsidRDefault="0061045C" w:rsidP="00096385">
            <w:r>
              <w:rPr>
                <w:sz w:val="16"/>
                <w:szCs w:val="16"/>
              </w:rPr>
              <w:t>Addition of new test case 13.3.1.1 ReEST under normal coverage</w:t>
            </w:r>
          </w:p>
        </w:tc>
        <w:tc>
          <w:tcPr>
            <w:tcW w:w="517" w:type="dxa"/>
          </w:tcPr>
          <w:p w14:paraId="3DE7722B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13A50C" w14:textId="77777777" w:rsidR="0061045C" w:rsidRDefault="0061045C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3AFBDDC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8138E8B" w14:textId="77777777" w:rsidR="0061045C" w:rsidRDefault="0061045C" w:rsidP="00096385">
            <w:r>
              <w:rPr>
                <w:sz w:val="16"/>
                <w:szCs w:val="16"/>
              </w:rPr>
              <w:t>R5-235784</w:t>
            </w:r>
          </w:p>
        </w:tc>
        <w:tc>
          <w:tcPr>
            <w:tcW w:w="1597" w:type="dxa"/>
          </w:tcPr>
          <w:p w14:paraId="41503A5F" w14:textId="77777777" w:rsidR="0061045C" w:rsidRDefault="0061045C" w:rsidP="0009638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DDC1A1D" w14:textId="77777777" w:rsidR="0061045C" w:rsidRDefault="0061045C" w:rsidP="00096385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3FE2AEF0" w14:textId="77777777" w:rsidR="0061045C" w:rsidRDefault="0061045C" w:rsidP="00096385">
            <w:r>
              <w:rPr>
                <w:sz w:val="16"/>
                <w:szCs w:val="16"/>
              </w:rPr>
              <w:t>13.3.1.1 (new)</w:t>
            </w:r>
          </w:p>
        </w:tc>
        <w:tc>
          <w:tcPr>
            <w:tcW w:w="998" w:type="dxa"/>
          </w:tcPr>
          <w:p w14:paraId="765E164F" w14:textId="77777777" w:rsidR="0061045C" w:rsidRDefault="0061045C" w:rsidP="00096385">
            <w:r>
              <w:rPr>
                <w:sz w:val="16"/>
                <w:szCs w:val="16"/>
              </w:rPr>
              <w:t xml:space="preserve">TS/TR ... CR ... ; TS/TR 36.521-2 CR 1009; TS/TR ... CR ... </w:t>
            </w:r>
          </w:p>
        </w:tc>
      </w:tr>
      <w:tr w:rsidR="0061045C" w14:paraId="0AE3EB17" w14:textId="77777777" w:rsidTr="00096385">
        <w:tc>
          <w:tcPr>
            <w:tcW w:w="879" w:type="dxa"/>
          </w:tcPr>
          <w:p w14:paraId="722D9E36" w14:textId="77777777" w:rsidR="0061045C" w:rsidRDefault="0061045C" w:rsidP="00096385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5B1B7FD7" w14:textId="77777777" w:rsidR="0061045C" w:rsidRDefault="0061045C" w:rsidP="00096385">
            <w:r>
              <w:rPr>
                <w:sz w:val="16"/>
                <w:szCs w:val="16"/>
              </w:rPr>
              <w:t>2699</w:t>
            </w:r>
          </w:p>
        </w:tc>
        <w:tc>
          <w:tcPr>
            <w:tcW w:w="517" w:type="dxa"/>
          </w:tcPr>
          <w:p w14:paraId="49044F9E" w14:textId="77777777" w:rsidR="0061045C" w:rsidRDefault="0061045C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6F4B8C" w14:textId="77777777" w:rsidR="0061045C" w:rsidRDefault="0061045C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9B209F5" w14:textId="77777777" w:rsidR="0061045C" w:rsidRDefault="0061045C" w:rsidP="00096385">
            <w:r>
              <w:rPr>
                <w:sz w:val="16"/>
                <w:szCs w:val="16"/>
              </w:rPr>
              <w:t>Addition of new test case 13.3.1.2 ReEST under enhanced coverage</w:t>
            </w:r>
          </w:p>
        </w:tc>
        <w:tc>
          <w:tcPr>
            <w:tcW w:w="517" w:type="dxa"/>
          </w:tcPr>
          <w:p w14:paraId="1E34DC84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FC65A1" w14:textId="77777777" w:rsidR="0061045C" w:rsidRDefault="0061045C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9D3BBBD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AD60B04" w14:textId="77777777" w:rsidR="0061045C" w:rsidRDefault="0061045C" w:rsidP="00096385">
            <w:r>
              <w:rPr>
                <w:sz w:val="16"/>
                <w:szCs w:val="16"/>
              </w:rPr>
              <w:t>R5-235785</w:t>
            </w:r>
          </w:p>
        </w:tc>
        <w:tc>
          <w:tcPr>
            <w:tcW w:w="1597" w:type="dxa"/>
          </w:tcPr>
          <w:p w14:paraId="40716BA0" w14:textId="77777777" w:rsidR="0061045C" w:rsidRDefault="0061045C" w:rsidP="0009638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A3AA46D" w14:textId="77777777" w:rsidR="0061045C" w:rsidRDefault="0061045C" w:rsidP="00096385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16C2D87F" w14:textId="77777777" w:rsidR="0061045C" w:rsidRDefault="0061045C" w:rsidP="00096385">
            <w:r>
              <w:rPr>
                <w:sz w:val="16"/>
                <w:szCs w:val="16"/>
              </w:rPr>
              <w:t>13.3.1.2 (new)</w:t>
            </w:r>
          </w:p>
        </w:tc>
        <w:tc>
          <w:tcPr>
            <w:tcW w:w="998" w:type="dxa"/>
          </w:tcPr>
          <w:p w14:paraId="4BF82D05" w14:textId="77777777" w:rsidR="0061045C" w:rsidRDefault="0061045C" w:rsidP="00096385">
            <w:r>
              <w:rPr>
                <w:sz w:val="16"/>
                <w:szCs w:val="16"/>
              </w:rPr>
              <w:t xml:space="preserve">TS/TR ... CR ... ; TS/TR 36.521-2 CR 1009; TS/TR ... CR ... </w:t>
            </w:r>
          </w:p>
        </w:tc>
      </w:tr>
      <w:tr w:rsidR="0061045C" w14:paraId="7FF7B09C" w14:textId="77777777" w:rsidTr="00096385">
        <w:tc>
          <w:tcPr>
            <w:tcW w:w="879" w:type="dxa"/>
          </w:tcPr>
          <w:p w14:paraId="64BE95C3" w14:textId="77777777" w:rsidR="0061045C" w:rsidRDefault="0061045C" w:rsidP="00096385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7E8453D2" w14:textId="77777777" w:rsidR="0061045C" w:rsidRDefault="0061045C" w:rsidP="00096385">
            <w:r>
              <w:rPr>
                <w:sz w:val="16"/>
                <w:szCs w:val="16"/>
              </w:rPr>
              <w:t>2700</w:t>
            </w:r>
          </w:p>
        </w:tc>
        <w:tc>
          <w:tcPr>
            <w:tcW w:w="517" w:type="dxa"/>
          </w:tcPr>
          <w:p w14:paraId="35909467" w14:textId="77777777" w:rsidR="0061045C" w:rsidRDefault="0061045C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9A09AA" w14:textId="77777777" w:rsidR="0061045C" w:rsidRDefault="0061045C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E7174DB" w14:textId="77777777" w:rsidR="0061045C" w:rsidRDefault="0061045C" w:rsidP="00096385">
            <w:r>
              <w:rPr>
                <w:sz w:val="16"/>
                <w:szCs w:val="16"/>
              </w:rPr>
              <w:t>New Annex I.8 definition for High level test procedure for SAN RRM tests</w:t>
            </w:r>
          </w:p>
        </w:tc>
        <w:tc>
          <w:tcPr>
            <w:tcW w:w="517" w:type="dxa"/>
          </w:tcPr>
          <w:p w14:paraId="419CD4F1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A20428" w14:textId="77777777" w:rsidR="0061045C" w:rsidRDefault="0061045C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A864DDF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D662799" w14:textId="77777777" w:rsidR="0061045C" w:rsidRDefault="0061045C" w:rsidP="00096385">
            <w:r>
              <w:rPr>
                <w:sz w:val="16"/>
                <w:szCs w:val="16"/>
              </w:rPr>
              <w:t>R5-235183</w:t>
            </w:r>
          </w:p>
        </w:tc>
        <w:tc>
          <w:tcPr>
            <w:tcW w:w="1597" w:type="dxa"/>
          </w:tcPr>
          <w:p w14:paraId="6309EC46" w14:textId="77777777" w:rsidR="0061045C" w:rsidRDefault="0061045C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0EBA3584" w14:textId="77777777" w:rsidR="0061045C" w:rsidRDefault="0061045C" w:rsidP="00096385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18A3B4A4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55A715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</w:tr>
      <w:tr w:rsidR="0061045C" w14:paraId="2EFDB5B9" w14:textId="77777777" w:rsidTr="00096385">
        <w:tc>
          <w:tcPr>
            <w:tcW w:w="879" w:type="dxa"/>
          </w:tcPr>
          <w:p w14:paraId="5C3F44A9" w14:textId="77777777" w:rsidR="0061045C" w:rsidRDefault="0061045C" w:rsidP="00096385">
            <w:r>
              <w:rPr>
                <w:sz w:val="16"/>
                <w:szCs w:val="16"/>
              </w:rPr>
              <w:t>36.905</w:t>
            </w:r>
          </w:p>
        </w:tc>
        <w:tc>
          <w:tcPr>
            <w:tcW w:w="637" w:type="dxa"/>
          </w:tcPr>
          <w:p w14:paraId="0239E822" w14:textId="77777777" w:rsidR="0061045C" w:rsidRDefault="0061045C" w:rsidP="00096385">
            <w:r>
              <w:rPr>
                <w:sz w:val="16"/>
                <w:szCs w:val="16"/>
              </w:rPr>
              <w:t>0258</w:t>
            </w:r>
          </w:p>
        </w:tc>
        <w:tc>
          <w:tcPr>
            <w:tcW w:w="517" w:type="dxa"/>
          </w:tcPr>
          <w:p w14:paraId="028B0093" w14:textId="77777777" w:rsidR="0061045C" w:rsidRDefault="0061045C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A1BEEE" w14:textId="77777777" w:rsidR="0061045C" w:rsidRDefault="0061045C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D266B6D" w14:textId="77777777" w:rsidR="0061045C" w:rsidRDefault="0061045C" w:rsidP="00096385">
            <w:r>
              <w:rPr>
                <w:sz w:val="16"/>
                <w:szCs w:val="16"/>
              </w:rPr>
              <w:t>Update of IoT NTN test point analysis</w:t>
            </w:r>
          </w:p>
        </w:tc>
        <w:tc>
          <w:tcPr>
            <w:tcW w:w="517" w:type="dxa"/>
          </w:tcPr>
          <w:p w14:paraId="05F404ED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6DA0C8" w14:textId="77777777" w:rsidR="0061045C" w:rsidRDefault="0061045C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1BE0AB2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2AD3A30" w14:textId="77777777" w:rsidR="0061045C" w:rsidRDefault="0061045C" w:rsidP="00096385">
            <w:r>
              <w:rPr>
                <w:sz w:val="16"/>
                <w:szCs w:val="16"/>
              </w:rPr>
              <w:t>R5-234769</w:t>
            </w:r>
          </w:p>
        </w:tc>
        <w:tc>
          <w:tcPr>
            <w:tcW w:w="1597" w:type="dxa"/>
          </w:tcPr>
          <w:p w14:paraId="6A9E1016" w14:textId="77777777" w:rsidR="0061045C" w:rsidRDefault="0061045C" w:rsidP="00096385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4CDC153A" w14:textId="77777777" w:rsidR="0061045C" w:rsidRDefault="0061045C" w:rsidP="00096385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322727DD" w14:textId="77777777" w:rsidR="0061045C" w:rsidRDefault="0061045C" w:rsidP="00096385">
            <w:r>
              <w:rPr>
                <w:sz w:val="16"/>
                <w:szCs w:val="16"/>
              </w:rPr>
              <w:t>4.5</w:t>
            </w:r>
          </w:p>
        </w:tc>
        <w:tc>
          <w:tcPr>
            <w:tcW w:w="998" w:type="dxa"/>
          </w:tcPr>
          <w:p w14:paraId="2331224D" w14:textId="77777777" w:rsidR="0061045C" w:rsidRDefault="0061045C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56313433" w14:textId="77777777" w:rsidR="0061045C" w:rsidRDefault="0061045C" w:rsidP="0061045C"/>
    <w:p w14:paraId="38AC78FF" w14:textId="77777777" w:rsidR="0061045C" w:rsidRDefault="0061045C" w:rsidP="0061045C"/>
    <w:p w14:paraId="07BA96DA" w14:textId="77777777" w:rsidR="0061045C" w:rsidRPr="00917427" w:rsidRDefault="0061045C" w:rsidP="006104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RP-231680</w:t>
      </w:r>
      <w:r>
        <w:rPr>
          <w:b/>
          <w:i/>
          <w:noProof/>
          <w:sz w:val="28"/>
        </w:rPr>
        <w:fldChar w:fldCharType="end"/>
      </w:r>
    </w:p>
    <w:p w14:paraId="1C39D435" w14:textId="77777777" w:rsidR="0061045C" w:rsidRPr="00784730" w:rsidRDefault="0061045C" w:rsidP="006104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718EB2C4" w14:textId="77777777" w:rsidR="0061045C" w:rsidRPr="00050554" w:rsidRDefault="0061045C" w:rsidP="0061045C">
      <w:pPr>
        <w:rPr>
          <w:rFonts w:ascii="Arial" w:hAnsi="Arial" w:cs="Arial"/>
          <w:b/>
          <w:bCs/>
          <w:lang w:val="en-US"/>
        </w:rPr>
      </w:pPr>
    </w:p>
    <w:p w14:paraId="0A6D0E48" w14:textId="77777777" w:rsidR="0061045C" w:rsidRDefault="0061045C" w:rsidP="006104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14C9840D" w14:textId="77777777" w:rsidR="0061045C" w:rsidRPr="00E145B1" w:rsidRDefault="0061045C" w:rsidP="006104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Introduction of LTE TDD band in 1670 – 1675 MHz (LTE_TDD_1670_1675MHz-UEConTest)</w:t>
      </w:r>
      <w:r>
        <w:rPr>
          <w:rFonts w:ascii="Arial" w:hAnsi="Arial" w:cs="Arial"/>
          <w:b/>
          <w:bCs/>
        </w:rPr>
        <w:fldChar w:fldCharType="end"/>
      </w:r>
    </w:p>
    <w:p w14:paraId="11DB9A6D" w14:textId="77777777" w:rsidR="0061045C" w:rsidRDefault="0061045C" w:rsidP="006104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13.4.2</w:t>
      </w:r>
      <w:r>
        <w:rPr>
          <w:rFonts w:ascii="Arial" w:hAnsi="Arial" w:cs="Arial"/>
          <w:b/>
          <w:bCs/>
        </w:rPr>
        <w:fldChar w:fldCharType="end"/>
      </w:r>
    </w:p>
    <w:p w14:paraId="30C007D0" w14:textId="77777777" w:rsidR="0061045C" w:rsidRDefault="0061045C" w:rsidP="006104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1F88397" w14:textId="77777777" w:rsidR="0061045C" w:rsidRDefault="0061045C" w:rsidP="006104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5DD0734" w14:textId="77777777" w:rsidR="0061045C" w:rsidRPr="004E535C" w:rsidRDefault="0061045C" w:rsidP="006104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1045C" w:rsidRPr="004E535C" w14:paraId="5DC0DEFB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B6A3D71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5C3F2F0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94BC7B1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B38975C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51377E5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6EB4D01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BF5FDC7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71569AC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B83D609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BB6D5FC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03BFFA9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8CBCB70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D4867BE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1045C" w14:paraId="31C42D32" w14:textId="77777777" w:rsidTr="00096385">
        <w:tc>
          <w:tcPr>
            <w:tcW w:w="879" w:type="dxa"/>
          </w:tcPr>
          <w:p w14:paraId="4B371FDF" w14:textId="77777777" w:rsidR="0061045C" w:rsidRDefault="0061045C" w:rsidP="00096385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1CCE7BF1" w14:textId="77777777" w:rsidR="0061045C" w:rsidRDefault="0061045C" w:rsidP="00096385">
            <w:r>
              <w:rPr>
                <w:sz w:val="16"/>
                <w:szCs w:val="16"/>
              </w:rPr>
              <w:t>5464</w:t>
            </w:r>
          </w:p>
        </w:tc>
        <w:tc>
          <w:tcPr>
            <w:tcW w:w="517" w:type="dxa"/>
          </w:tcPr>
          <w:p w14:paraId="38757C6E" w14:textId="77777777" w:rsidR="0061045C" w:rsidRDefault="0061045C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33646D" w14:textId="77777777" w:rsidR="0061045C" w:rsidRDefault="0061045C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4A0629E" w14:textId="77777777" w:rsidR="0061045C" w:rsidRDefault="0061045C" w:rsidP="00096385">
            <w:r>
              <w:rPr>
                <w:sz w:val="16"/>
                <w:szCs w:val="16"/>
              </w:rPr>
              <w:t>Updates to Annex F3.2 as part of introduction of LTE Band 54</w:t>
            </w:r>
          </w:p>
        </w:tc>
        <w:tc>
          <w:tcPr>
            <w:tcW w:w="517" w:type="dxa"/>
          </w:tcPr>
          <w:p w14:paraId="77F42A00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FC43B3" w14:textId="77777777" w:rsidR="0061045C" w:rsidRDefault="0061045C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4BE140E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B141176" w14:textId="77777777" w:rsidR="0061045C" w:rsidRDefault="0061045C" w:rsidP="00096385">
            <w:r>
              <w:rPr>
                <w:sz w:val="16"/>
                <w:szCs w:val="16"/>
              </w:rPr>
              <w:t>R5-234614</w:t>
            </w:r>
          </w:p>
        </w:tc>
        <w:tc>
          <w:tcPr>
            <w:tcW w:w="1597" w:type="dxa"/>
          </w:tcPr>
          <w:p w14:paraId="3BEEB46F" w14:textId="77777777" w:rsidR="0061045C" w:rsidRDefault="0061045C" w:rsidP="00096385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4F8CD4A0" w14:textId="77777777" w:rsidR="0061045C" w:rsidRDefault="0061045C" w:rsidP="00096385">
            <w:r>
              <w:rPr>
                <w:sz w:val="16"/>
                <w:szCs w:val="16"/>
              </w:rPr>
              <w:t>LTE_TDD_1670_1675MHz-UEConTest</w:t>
            </w:r>
          </w:p>
        </w:tc>
        <w:tc>
          <w:tcPr>
            <w:tcW w:w="2323" w:type="dxa"/>
          </w:tcPr>
          <w:p w14:paraId="68C5D0D8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7E9DCB1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</w:tr>
      <w:tr w:rsidR="0061045C" w14:paraId="5F1991ED" w14:textId="77777777" w:rsidTr="00096385">
        <w:tc>
          <w:tcPr>
            <w:tcW w:w="879" w:type="dxa"/>
          </w:tcPr>
          <w:p w14:paraId="4E06A829" w14:textId="77777777" w:rsidR="0061045C" w:rsidRDefault="0061045C" w:rsidP="00096385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706E144B" w14:textId="77777777" w:rsidR="0061045C" w:rsidRDefault="0061045C" w:rsidP="00096385">
            <w:r>
              <w:rPr>
                <w:sz w:val="16"/>
                <w:szCs w:val="16"/>
              </w:rPr>
              <w:t>5465</w:t>
            </w:r>
          </w:p>
        </w:tc>
        <w:tc>
          <w:tcPr>
            <w:tcW w:w="517" w:type="dxa"/>
          </w:tcPr>
          <w:p w14:paraId="4A0D748F" w14:textId="77777777" w:rsidR="0061045C" w:rsidRDefault="0061045C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13D80C6" w14:textId="77777777" w:rsidR="0061045C" w:rsidRDefault="0061045C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F81D1D8" w14:textId="77777777" w:rsidR="0061045C" w:rsidRDefault="0061045C" w:rsidP="00096385">
            <w:r>
              <w:rPr>
                <w:sz w:val="16"/>
                <w:szCs w:val="16"/>
              </w:rPr>
              <w:t>Updates to spurious emissions and additional spurious emissions test cases as part of introduction of LTE Band 54</w:t>
            </w:r>
          </w:p>
        </w:tc>
        <w:tc>
          <w:tcPr>
            <w:tcW w:w="517" w:type="dxa"/>
          </w:tcPr>
          <w:p w14:paraId="225C21DD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8BEAD2" w14:textId="77777777" w:rsidR="0061045C" w:rsidRDefault="0061045C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9BC6014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ABEC311" w14:textId="77777777" w:rsidR="0061045C" w:rsidRDefault="0061045C" w:rsidP="00096385">
            <w:r>
              <w:rPr>
                <w:sz w:val="16"/>
                <w:szCs w:val="16"/>
              </w:rPr>
              <w:t>R5-235932</w:t>
            </w:r>
          </w:p>
        </w:tc>
        <w:tc>
          <w:tcPr>
            <w:tcW w:w="1597" w:type="dxa"/>
          </w:tcPr>
          <w:p w14:paraId="034E6149" w14:textId="77777777" w:rsidR="0061045C" w:rsidRDefault="0061045C" w:rsidP="00096385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70F6D59A" w14:textId="77777777" w:rsidR="0061045C" w:rsidRDefault="0061045C" w:rsidP="00096385">
            <w:r>
              <w:rPr>
                <w:sz w:val="16"/>
                <w:szCs w:val="16"/>
              </w:rPr>
              <w:t>LTE_TDD_1670_1675MHz-UEConTest</w:t>
            </w:r>
          </w:p>
        </w:tc>
        <w:tc>
          <w:tcPr>
            <w:tcW w:w="2323" w:type="dxa"/>
          </w:tcPr>
          <w:p w14:paraId="486D7BF8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B39AFCA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</w:tr>
      <w:tr w:rsidR="0061045C" w14:paraId="32FA74FA" w14:textId="77777777" w:rsidTr="00096385">
        <w:tc>
          <w:tcPr>
            <w:tcW w:w="879" w:type="dxa"/>
          </w:tcPr>
          <w:p w14:paraId="73001E1E" w14:textId="77777777" w:rsidR="0061045C" w:rsidRDefault="0061045C" w:rsidP="00096385">
            <w:r>
              <w:rPr>
                <w:sz w:val="16"/>
                <w:szCs w:val="16"/>
              </w:rPr>
              <w:t>36.905</w:t>
            </w:r>
          </w:p>
        </w:tc>
        <w:tc>
          <w:tcPr>
            <w:tcW w:w="637" w:type="dxa"/>
          </w:tcPr>
          <w:p w14:paraId="669049C0" w14:textId="77777777" w:rsidR="0061045C" w:rsidRDefault="0061045C" w:rsidP="00096385">
            <w:r>
              <w:rPr>
                <w:sz w:val="16"/>
                <w:szCs w:val="16"/>
              </w:rPr>
              <w:t>0257</w:t>
            </w:r>
          </w:p>
        </w:tc>
        <w:tc>
          <w:tcPr>
            <w:tcW w:w="517" w:type="dxa"/>
          </w:tcPr>
          <w:p w14:paraId="486A3779" w14:textId="77777777" w:rsidR="0061045C" w:rsidRDefault="0061045C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DEE5F0" w14:textId="77777777" w:rsidR="0061045C" w:rsidRDefault="0061045C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B27FEE1" w14:textId="77777777" w:rsidR="0061045C" w:rsidRDefault="0061045C" w:rsidP="00096385">
            <w:r>
              <w:rPr>
                <w:sz w:val="16"/>
                <w:szCs w:val="16"/>
              </w:rPr>
              <w:t>Updates and additions to TP analyses for spurious emissions UE coexistence for CA combinations as part of the introduction of LTE TDD Band 54</w:t>
            </w:r>
          </w:p>
        </w:tc>
        <w:tc>
          <w:tcPr>
            <w:tcW w:w="517" w:type="dxa"/>
          </w:tcPr>
          <w:p w14:paraId="2869DDA6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68EFF7" w14:textId="77777777" w:rsidR="0061045C" w:rsidRDefault="0061045C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4CA9538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ACB71EA" w14:textId="77777777" w:rsidR="0061045C" w:rsidRDefault="0061045C" w:rsidP="00096385">
            <w:r>
              <w:rPr>
                <w:sz w:val="16"/>
                <w:szCs w:val="16"/>
              </w:rPr>
              <w:t>R5-234616</w:t>
            </w:r>
          </w:p>
        </w:tc>
        <w:tc>
          <w:tcPr>
            <w:tcW w:w="1597" w:type="dxa"/>
          </w:tcPr>
          <w:p w14:paraId="69DE0DCC" w14:textId="77777777" w:rsidR="0061045C" w:rsidRDefault="0061045C" w:rsidP="00096385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06C44B9D" w14:textId="77777777" w:rsidR="0061045C" w:rsidRDefault="0061045C" w:rsidP="00096385">
            <w:r>
              <w:rPr>
                <w:sz w:val="16"/>
                <w:szCs w:val="16"/>
              </w:rPr>
              <w:t>LTE_TDD_1670_1675MHz-UEConTest</w:t>
            </w:r>
          </w:p>
        </w:tc>
        <w:tc>
          <w:tcPr>
            <w:tcW w:w="2323" w:type="dxa"/>
          </w:tcPr>
          <w:p w14:paraId="33958D38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576641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</w:tr>
      <w:tr w:rsidR="0061045C" w14:paraId="25B1847A" w14:textId="77777777" w:rsidTr="00096385">
        <w:tc>
          <w:tcPr>
            <w:tcW w:w="879" w:type="dxa"/>
          </w:tcPr>
          <w:p w14:paraId="4D66587C" w14:textId="77777777" w:rsidR="0061045C" w:rsidRDefault="0061045C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A5D79B1" w14:textId="77777777" w:rsidR="0061045C" w:rsidRDefault="0061045C" w:rsidP="00096385">
            <w:r>
              <w:rPr>
                <w:sz w:val="16"/>
                <w:szCs w:val="16"/>
              </w:rPr>
              <w:t>2373</w:t>
            </w:r>
          </w:p>
        </w:tc>
        <w:tc>
          <w:tcPr>
            <w:tcW w:w="517" w:type="dxa"/>
          </w:tcPr>
          <w:p w14:paraId="1F1263AE" w14:textId="77777777" w:rsidR="0061045C" w:rsidRDefault="0061045C" w:rsidP="00096385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F86BEAA" w14:textId="77777777" w:rsidR="0061045C" w:rsidRDefault="0061045C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F4D38EE" w14:textId="77777777" w:rsidR="0061045C" w:rsidRDefault="0061045C" w:rsidP="00096385">
            <w:r>
              <w:rPr>
                <w:sz w:val="16"/>
                <w:szCs w:val="16"/>
              </w:rPr>
              <w:t>Updates to spurious emissions UE coexistence test cases as part of introduction of LTE Band 54</w:t>
            </w:r>
          </w:p>
        </w:tc>
        <w:tc>
          <w:tcPr>
            <w:tcW w:w="517" w:type="dxa"/>
          </w:tcPr>
          <w:p w14:paraId="208DCCA4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F082AC" w14:textId="77777777" w:rsidR="0061045C" w:rsidRDefault="0061045C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7D1EB2E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B3836BA" w14:textId="77777777" w:rsidR="0061045C" w:rsidRDefault="0061045C" w:rsidP="00096385">
            <w:r>
              <w:rPr>
                <w:sz w:val="16"/>
                <w:szCs w:val="16"/>
              </w:rPr>
              <w:t>R5-235617</w:t>
            </w:r>
          </w:p>
        </w:tc>
        <w:tc>
          <w:tcPr>
            <w:tcW w:w="1597" w:type="dxa"/>
          </w:tcPr>
          <w:p w14:paraId="46985084" w14:textId="77777777" w:rsidR="0061045C" w:rsidRDefault="0061045C" w:rsidP="00096385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5C55B4B7" w14:textId="77777777" w:rsidR="0061045C" w:rsidRDefault="0061045C" w:rsidP="00096385">
            <w:r>
              <w:rPr>
                <w:sz w:val="16"/>
                <w:szCs w:val="16"/>
              </w:rPr>
              <w:t>LTE_TDD_1670_1675MHz-UEConTest</w:t>
            </w:r>
          </w:p>
        </w:tc>
        <w:tc>
          <w:tcPr>
            <w:tcW w:w="2323" w:type="dxa"/>
          </w:tcPr>
          <w:p w14:paraId="5F02A55F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8F2600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</w:tr>
      <w:tr w:rsidR="0061045C" w14:paraId="514C261A" w14:textId="77777777" w:rsidTr="00096385">
        <w:tc>
          <w:tcPr>
            <w:tcW w:w="879" w:type="dxa"/>
          </w:tcPr>
          <w:p w14:paraId="2633F1D2" w14:textId="77777777" w:rsidR="0061045C" w:rsidRDefault="0061045C" w:rsidP="00096385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31D0D34A" w14:textId="77777777" w:rsidR="0061045C" w:rsidRDefault="0061045C" w:rsidP="00096385">
            <w:r>
              <w:rPr>
                <w:sz w:val="16"/>
                <w:szCs w:val="16"/>
              </w:rPr>
              <w:t>1650</w:t>
            </w:r>
          </w:p>
        </w:tc>
        <w:tc>
          <w:tcPr>
            <w:tcW w:w="517" w:type="dxa"/>
          </w:tcPr>
          <w:p w14:paraId="33469B18" w14:textId="77777777" w:rsidR="0061045C" w:rsidRDefault="0061045C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6B8C00F" w14:textId="77777777" w:rsidR="0061045C" w:rsidRDefault="0061045C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8ACDF35" w14:textId="77777777" w:rsidR="0061045C" w:rsidRDefault="0061045C" w:rsidP="00096385">
            <w:r>
              <w:rPr>
                <w:sz w:val="16"/>
                <w:szCs w:val="16"/>
              </w:rPr>
              <w:t>Updates to spurious emissions UE coexistence test cases as part of introduction of LTE Band 54</w:t>
            </w:r>
          </w:p>
        </w:tc>
        <w:tc>
          <w:tcPr>
            <w:tcW w:w="517" w:type="dxa"/>
          </w:tcPr>
          <w:p w14:paraId="4AFBD356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E77757" w14:textId="77777777" w:rsidR="0061045C" w:rsidRDefault="0061045C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FDA0A0F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AC0F043" w14:textId="77777777" w:rsidR="0061045C" w:rsidRDefault="0061045C" w:rsidP="00096385">
            <w:r>
              <w:rPr>
                <w:sz w:val="16"/>
                <w:szCs w:val="16"/>
              </w:rPr>
              <w:t>R5-235618</w:t>
            </w:r>
          </w:p>
        </w:tc>
        <w:tc>
          <w:tcPr>
            <w:tcW w:w="1597" w:type="dxa"/>
          </w:tcPr>
          <w:p w14:paraId="06CE1C46" w14:textId="77777777" w:rsidR="0061045C" w:rsidRDefault="0061045C" w:rsidP="00096385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2C1F6C6B" w14:textId="77777777" w:rsidR="0061045C" w:rsidRDefault="0061045C" w:rsidP="00096385">
            <w:r>
              <w:rPr>
                <w:sz w:val="16"/>
                <w:szCs w:val="16"/>
              </w:rPr>
              <w:t>LTE_TDD_1670_1675MHz-UEConTest</w:t>
            </w:r>
          </w:p>
        </w:tc>
        <w:tc>
          <w:tcPr>
            <w:tcW w:w="2323" w:type="dxa"/>
          </w:tcPr>
          <w:p w14:paraId="4C8F072F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6136666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</w:tr>
      <w:tr w:rsidR="0061045C" w14:paraId="40BAA8B1" w14:textId="77777777" w:rsidTr="00096385">
        <w:tc>
          <w:tcPr>
            <w:tcW w:w="879" w:type="dxa"/>
          </w:tcPr>
          <w:p w14:paraId="715EA57C" w14:textId="77777777" w:rsidR="0061045C" w:rsidRDefault="0061045C" w:rsidP="00096385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56FF716B" w14:textId="77777777" w:rsidR="0061045C" w:rsidRDefault="0061045C" w:rsidP="00096385">
            <w:r>
              <w:rPr>
                <w:sz w:val="16"/>
                <w:szCs w:val="16"/>
              </w:rPr>
              <w:t>0796</w:t>
            </w:r>
          </w:p>
        </w:tc>
        <w:tc>
          <w:tcPr>
            <w:tcW w:w="517" w:type="dxa"/>
          </w:tcPr>
          <w:p w14:paraId="20AEFAF4" w14:textId="77777777" w:rsidR="0061045C" w:rsidRDefault="0061045C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DE1763" w14:textId="77777777" w:rsidR="0061045C" w:rsidRDefault="0061045C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A342C60" w14:textId="77777777" w:rsidR="0061045C" w:rsidRDefault="0061045C" w:rsidP="00096385">
            <w:r>
              <w:rPr>
                <w:sz w:val="16"/>
                <w:szCs w:val="16"/>
              </w:rPr>
              <w:t>Updates to TP analyses for spurious emissions UE coexistence for CA combinations as part of the introduction of LTE TDD Band 54</w:t>
            </w:r>
          </w:p>
        </w:tc>
        <w:tc>
          <w:tcPr>
            <w:tcW w:w="517" w:type="dxa"/>
          </w:tcPr>
          <w:p w14:paraId="2E9718A5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994D80" w14:textId="77777777" w:rsidR="0061045C" w:rsidRDefault="0061045C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53F265B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2AF3877" w14:textId="77777777" w:rsidR="0061045C" w:rsidRDefault="0061045C" w:rsidP="00096385">
            <w:r>
              <w:rPr>
                <w:sz w:val="16"/>
                <w:szCs w:val="16"/>
              </w:rPr>
              <w:t>R5-234619</w:t>
            </w:r>
          </w:p>
        </w:tc>
        <w:tc>
          <w:tcPr>
            <w:tcW w:w="1597" w:type="dxa"/>
          </w:tcPr>
          <w:p w14:paraId="07160B0B" w14:textId="77777777" w:rsidR="0061045C" w:rsidRDefault="0061045C" w:rsidP="00096385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73B2685B" w14:textId="77777777" w:rsidR="0061045C" w:rsidRDefault="0061045C" w:rsidP="00096385">
            <w:r>
              <w:rPr>
                <w:sz w:val="16"/>
                <w:szCs w:val="16"/>
              </w:rPr>
              <w:t>LTE_TDD_1670_1675MHz-UEConTest</w:t>
            </w:r>
          </w:p>
        </w:tc>
        <w:tc>
          <w:tcPr>
            <w:tcW w:w="2323" w:type="dxa"/>
          </w:tcPr>
          <w:p w14:paraId="1E5A5037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C409DA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</w:tr>
      <w:tr w:rsidR="0061045C" w14:paraId="10DE65C9" w14:textId="77777777" w:rsidTr="00096385">
        <w:tc>
          <w:tcPr>
            <w:tcW w:w="879" w:type="dxa"/>
          </w:tcPr>
          <w:p w14:paraId="53E6667E" w14:textId="77777777" w:rsidR="0061045C" w:rsidRDefault="0061045C" w:rsidP="00096385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48F6C198" w14:textId="77777777" w:rsidR="0061045C" w:rsidRDefault="0061045C" w:rsidP="00096385">
            <w:r>
              <w:rPr>
                <w:sz w:val="16"/>
                <w:szCs w:val="16"/>
              </w:rPr>
              <w:t>0797</w:t>
            </w:r>
          </w:p>
        </w:tc>
        <w:tc>
          <w:tcPr>
            <w:tcW w:w="517" w:type="dxa"/>
          </w:tcPr>
          <w:p w14:paraId="3D6DCB8C" w14:textId="77777777" w:rsidR="0061045C" w:rsidRDefault="0061045C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8267FD8" w14:textId="77777777" w:rsidR="0061045C" w:rsidRDefault="0061045C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8034DF9" w14:textId="77777777" w:rsidR="0061045C" w:rsidRDefault="0061045C" w:rsidP="00096385">
            <w:r>
              <w:rPr>
                <w:sz w:val="16"/>
                <w:szCs w:val="16"/>
              </w:rPr>
              <w:t>Updates and additions to TP analyses for spurious emissions UE coexistence for EN-DC combinations as part of the introduction of LTE TDD Band 54</w:t>
            </w:r>
          </w:p>
        </w:tc>
        <w:tc>
          <w:tcPr>
            <w:tcW w:w="517" w:type="dxa"/>
          </w:tcPr>
          <w:p w14:paraId="71D30E63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DBF05D" w14:textId="77777777" w:rsidR="0061045C" w:rsidRDefault="0061045C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8A0F820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25BC363" w14:textId="77777777" w:rsidR="0061045C" w:rsidRDefault="0061045C" w:rsidP="00096385">
            <w:r>
              <w:rPr>
                <w:sz w:val="16"/>
                <w:szCs w:val="16"/>
              </w:rPr>
              <w:t>R5-235860</w:t>
            </w:r>
          </w:p>
        </w:tc>
        <w:tc>
          <w:tcPr>
            <w:tcW w:w="1597" w:type="dxa"/>
          </w:tcPr>
          <w:p w14:paraId="656365AF" w14:textId="77777777" w:rsidR="0061045C" w:rsidRDefault="0061045C" w:rsidP="00096385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3140D7AC" w14:textId="77777777" w:rsidR="0061045C" w:rsidRDefault="0061045C" w:rsidP="00096385">
            <w:r>
              <w:rPr>
                <w:sz w:val="16"/>
                <w:szCs w:val="16"/>
              </w:rPr>
              <w:t>LTE_TDD_1670_1675MHz-UEConTest</w:t>
            </w:r>
          </w:p>
        </w:tc>
        <w:tc>
          <w:tcPr>
            <w:tcW w:w="2323" w:type="dxa"/>
          </w:tcPr>
          <w:p w14:paraId="1F9EA6F2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4775401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</w:tr>
    </w:tbl>
    <w:p w14:paraId="3EF38512" w14:textId="77777777" w:rsidR="0061045C" w:rsidRDefault="0061045C" w:rsidP="0061045C"/>
    <w:p w14:paraId="1F44CE18" w14:textId="77777777" w:rsidR="0061045C" w:rsidRDefault="0061045C" w:rsidP="0061045C"/>
    <w:p w14:paraId="1AF81D8A" w14:textId="77777777" w:rsidR="0061045C" w:rsidRPr="00917427" w:rsidRDefault="0061045C" w:rsidP="006104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RP-231681</w:t>
      </w:r>
      <w:r>
        <w:rPr>
          <w:b/>
          <w:i/>
          <w:noProof/>
          <w:sz w:val="28"/>
        </w:rPr>
        <w:fldChar w:fldCharType="end"/>
      </w:r>
    </w:p>
    <w:p w14:paraId="3B92055C" w14:textId="77777777" w:rsidR="0061045C" w:rsidRPr="00784730" w:rsidRDefault="0061045C" w:rsidP="006104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6BE4662C" w14:textId="77777777" w:rsidR="0061045C" w:rsidRPr="00050554" w:rsidRDefault="0061045C" w:rsidP="0061045C">
      <w:pPr>
        <w:rPr>
          <w:rFonts w:ascii="Arial" w:hAnsi="Arial" w:cs="Arial"/>
          <w:b/>
          <w:bCs/>
          <w:lang w:val="en-US"/>
        </w:rPr>
      </w:pPr>
    </w:p>
    <w:p w14:paraId="34309853" w14:textId="77777777" w:rsidR="0061045C" w:rsidRDefault="0061045C" w:rsidP="006104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4750892F" w14:textId="77777777" w:rsidR="0061045C" w:rsidRPr="00E145B1" w:rsidRDefault="0061045C" w:rsidP="006104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Additional NR bands for UL-MIMO in Rel-18 (NR_bands_UL_MIMO_R18-UEConTest)</w:t>
      </w:r>
      <w:r>
        <w:rPr>
          <w:rFonts w:ascii="Arial" w:hAnsi="Arial" w:cs="Arial"/>
          <w:b/>
          <w:bCs/>
        </w:rPr>
        <w:fldChar w:fldCharType="end"/>
      </w:r>
    </w:p>
    <w:p w14:paraId="77ABB287" w14:textId="77777777" w:rsidR="0061045C" w:rsidRDefault="0061045C" w:rsidP="006104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13.4.3</w:t>
      </w:r>
      <w:r>
        <w:rPr>
          <w:rFonts w:ascii="Arial" w:hAnsi="Arial" w:cs="Arial"/>
          <w:b/>
          <w:bCs/>
        </w:rPr>
        <w:fldChar w:fldCharType="end"/>
      </w:r>
    </w:p>
    <w:p w14:paraId="10ECD8CF" w14:textId="77777777" w:rsidR="0061045C" w:rsidRDefault="0061045C" w:rsidP="006104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9464919" w14:textId="77777777" w:rsidR="0061045C" w:rsidRDefault="0061045C" w:rsidP="006104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86F445C" w14:textId="77777777" w:rsidR="0061045C" w:rsidRPr="004E535C" w:rsidRDefault="0061045C" w:rsidP="006104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1045C" w:rsidRPr="004E535C" w14:paraId="37C08DBD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F9E560F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8587915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529E960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3EB0469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A14DF46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DC663EF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EF4AA0E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B2CB9F3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DE6511B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7C24AA2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3B5E9D0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4D7BCE8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3770325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1045C" w14:paraId="1E419F5C" w14:textId="77777777" w:rsidTr="00096385">
        <w:tc>
          <w:tcPr>
            <w:tcW w:w="879" w:type="dxa"/>
          </w:tcPr>
          <w:p w14:paraId="710A69B1" w14:textId="77777777" w:rsidR="0061045C" w:rsidRDefault="0061045C" w:rsidP="00096385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3785A9EE" w14:textId="77777777" w:rsidR="0061045C" w:rsidRDefault="0061045C" w:rsidP="00096385">
            <w:r>
              <w:rPr>
                <w:sz w:val="16"/>
                <w:szCs w:val="16"/>
              </w:rPr>
              <w:t>0517</w:t>
            </w:r>
          </w:p>
        </w:tc>
        <w:tc>
          <w:tcPr>
            <w:tcW w:w="517" w:type="dxa"/>
          </w:tcPr>
          <w:p w14:paraId="1DD4E867" w14:textId="77777777" w:rsidR="0061045C" w:rsidRDefault="0061045C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E48233" w14:textId="77777777" w:rsidR="0061045C" w:rsidRDefault="0061045C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8639CA4" w14:textId="77777777" w:rsidR="0061045C" w:rsidRDefault="0061045C" w:rsidP="00096385">
            <w:r>
              <w:rPr>
                <w:sz w:val="16"/>
                <w:szCs w:val="16"/>
              </w:rPr>
              <w:t>Deletion of NonCB ICS</w:t>
            </w:r>
          </w:p>
        </w:tc>
        <w:tc>
          <w:tcPr>
            <w:tcW w:w="517" w:type="dxa"/>
          </w:tcPr>
          <w:p w14:paraId="007D2FAD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9AA922" w14:textId="77777777" w:rsidR="0061045C" w:rsidRDefault="0061045C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1575A6B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F346A60" w14:textId="77777777" w:rsidR="0061045C" w:rsidRDefault="0061045C" w:rsidP="00096385">
            <w:r>
              <w:rPr>
                <w:sz w:val="16"/>
                <w:szCs w:val="16"/>
              </w:rPr>
              <w:t>R5-234752</w:t>
            </w:r>
          </w:p>
        </w:tc>
        <w:tc>
          <w:tcPr>
            <w:tcW w:w="1597" w:type="dxa"/>
          </w:tcPr>
          <w:p w14:paraId="78E1C4DB" w14:textId="77777777" w:rsidR="0061045C" w:rsidRDefault="0061045C" w:rsidP="00096385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0849F98D" w14:textId="77777777" w:rsidR="0061045C" w:rsidRDefault="0061045C" w:rsidP="00096385">
            <w:r>
              <w:rPr>
                <w:sz w:val="16"/>
                <w:szCs w:val="16"/>
              </w:rPr>
              <w:t xml:space="preserve">NR_bands_UL_MIMO_R18-UEConTest </w:t>
            </w:r>
          </w:p>
        </w:tc>
        <w:tc>
          <w:tcPr>
            <w:tcW w:w="2323" w:type="dxa"/>
          </w:tcPr>
          <w:p w14:paraId="18F75098" w14:textId="77777777" w:rsidR="0061045C" w:rsidRDefault="0061045C" w:rsidP="00096385">
            <w:r>
              <w:rPr>
                <w:sz w:val="16"/>
                <w:szCs w:val="16"/>
              </w:rPr>
              <w:t>A.4.3.2</w:t>
            </w:r>
          </w:p>
        </w:tc>
        <w:tc>
          <w:tcPr>
            <w:tcW w:w="998" w:type="dxa"/>
          </w:tcPr>
          <w:p w14:paraId="62DB9DCD" w14:textId="77777777" w:rsidR="0061045C" w:rsidRDefault="0061045C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1045C" w14:paraId="444CF865" w14:textId="77777777" w:rsidTr="00096385">
        <w:tc>
          <w:tcPr>
            <w:tcW w:w="879" w:type="dxa"/>
          </w:tcPr>
          <w:p w14:paraId="568B56C0" w14:textId="77777777" w:rsidR="0061045C" w:rsidRDefault="0061045C" w:rsidP="00096385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3A8BE4C8" w14:textId="77777777" w:rsidR="0061045C" w:rsidRDefault="0061045C" w:rsidP="00096385">
            <w:r>
              <w:rPr>
                <w:sz w:val="16"/>
                <w:szCs w:val="16"/>
              </w:rPr>
              <w:t>0524</w:t>
            </w:r>
          </w:p>
        </w:tc>
        <w:tc>
          <w:tcPr>
            <w:tcW w:w="517" w:type="dxa"/>
          </w:tcPr>
          <w:p w14:paraId="23D4AF1D" w14:textId="77777777" w:rsidR="0061045C" w:rsidRDefault="0061045C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4EB8F0" w14:textId="77777777" w:rsidR="0061045C" w:rsidRDefault="0061045C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4199B04" w14:textId="77777777" w:rsidR="0061045C" w:rsidRDefault="0061045C" w:rsidP="00096385">
            <w:r>
              <w:rPr>
                <w:sz w:val="16"/>
                <w:szCs w:val="16"/>
              </w:rPr>
              <w:t>Addition of n8 with UL MIMO capabilities</w:t>
            </w:r>
          </w:p>
        </w:tc>
        <w:tc>
          <w:tcPr>
            <w:tcW w:w="517" w:type="dxa"/>
          </w:tcPr>
          <w:p w14:paraId="555CBB66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8E14D0" w14:textId="77777777" w:rsidR="0061045C" w:rsidRDefault="0061045C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2C16AD2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12BCC68" w14:textId="77777777" w:rsidR="0061045C" w:rsidRDefault="0061045C" w:rsidP="00096385">
            <w:r>
              <w:rPr>
                <w:sz w:val="16"/>
                <w:szCs w:val="16"/>
              </w:rPr>
              <w:t>R5-235120</w:t>
            </w:r>
          </w:p>
        </w:tc>
        <w:tc>
          <w:tcPr>
            <w:tcW w:w="1597" w:type="dxa"/>
          </w:tcPr>
          <w:p w14:paraId="384DB4FB" w14:textId="77777777" w:rsidR="0061045C" w:rsidRDefault="0061045C" w:rsidP="00096385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 w14:paraId="1824DD20" w14:textId="77777777" w:rsidR="0061045C" w:rsidRDefault="0061045C" w:rsidP="00096385">
            <w:r>
              <w:rPr>
                <w:sz w:val="16"/>
                <w:szCs w:val="16"/>
              </w:rPr>
              <w:t xml:space="preserve">NR_bands_UL_MIMO_R18-UEConTest </w:t>
            </w:r>
          </w:p>
        </w:tc>
        <w:tc>
          <w:tcPr>
            <w:tcW w:w="2323" w:type="dxa"/>
          </w:tcPr>
          <w:p w14:paraId="5943C33B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7A58787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</w:tr>
      <w:tr w:rsidR="0061045C" w14:paraId="59DAC51E" w14:textId="77777777" w:rsidTr="00096385">
        <w:tc>
          <w:tcPr>
            <w:tcW w:w="879" w:type="dxa"/>
          </w:tcPr>
          <w:p w14:paraId="57E216ED" w14:textId="77777777" w:rsidR="0061045C" w:rsidRDefault="0061045C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79672F1" w14:textId="77777777" w:rsidR="0061045C" w:rsidRDefault="0061045C" w:rsidP="00096385">
            <w:r>
              <w:rPr>
                <w:sz w:val="16"/>
                <w:szCs w:val="16"/>
              </w:rPr>
              <w:t>2388</w:t>
            </w:r>
          </w:p>
        </w:tc>
        <w:tc>
          <w:tcPr>
            <w:tcW w:w="517" w:type="dxa"/>
          </w:tcPr>
          <w:p w14:paraId="01C45029" w14:textId="77777777" w:rsidR="0061045C" w:rsidRDefault="0061045C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43E8BE" w14:textId="77777777" w:rsidR="0061045C" w:rsidRDefault="0061045C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F44B58A" w14:textId="77777777" w:rsidR="0061045C" w:rsidRDefault="0061045C" w:rsidP="00096385">
            <w:r>
              <w:rPr>
                <w:sz w:val="16"/>
                <w:szCs w:val="16"/>
              </w:rPr>
              <w:t>Addition of n28 UL MIMO Operating band</w:t>
            </w:r>
          </w:p>
        </w:tc>
        <w:tc>
          <w:tcPr>
            <w:tcW w:w="517" w:type="dxa"/>
          </w:tcPr>
          <w:p w14:paraId="49F54AEB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4806C4" w14:textId="77777777" w:rsidR="0061045C" w:rsidRDefault="0061045C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0386E8A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FF555BD" w14:textId="77777777" w:rsidR="0061045C" w:rsidRDefault="0061045C" w:rsidP="00096385">
            <w:r>
              <w:rPr>
                <w:sz w:val="16"/>
                <w:szCs w:val="16"/>
              </w:rPr>
              <w:t>R5-234747</w:t>
            </w:r>
          </w:p>
        </w:tc>
        <w:tc>
          <w:tcPr>
            <w:tcW w:w="1597" w:type="dxa"/>
          </w:tcPr>
          <w:p w14:paraId="51E6F094" w14:textId="77777777" w:rsidR="0061045C" w:rsidRDefault="0061045C" w:rsidP="00096385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23A83976" w14:textId="77777777" w:rsidR="0061045C" w:rsidRDefault="0061045C" w:rsidP="00096385">
            <w:r>
              <w:rPr>
                <w:sz w:val="16"/>
                <w:szCs w:val="16"/>
              </w:rPr>
              <w:t xml:space="preserve">NR_bands_UL_MIMO_R18-UEConTest </w:t>
            </w:r>
          </w:p>
        </w:tc>
        <w:tc>
          <w:tcPr>
            <w:tcW w:w="2323" w:type="dxa"/>
          </w:tcPr>
          <w:p w14:paraId="07B12BCD" w14:textId="77777777" w:rsidR="0061045C" w:rsidRDefault="0061045C" w:rsidP="00096385">
            <w:r>
              <w:rPr>
                <w:sz w:val="16"/>
                <w:szCs w:val="16"/>
              </w:rPr>
              <w:t>5.2D</w:t>
            </w:r>
          </w:p>
        </w:tc>
        <w:tc>
          <w:tcPr>
            <w:tcW w:w="998" w:type="dxa"/>
          </w:tcPr>
          <w:p w14:paraId="32EA1956" w14:textId="77777777" w:rsidR="0061045C" w:rsidRDefault="0061045C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1045C" w14:paraId="01110B31" w14:textId="77777777" w:rsidTr="00096385">
        <w:tc>
          <w:tcPr>
            <w:tcW w:w="879" w:type="dxa"/>
          </w:tcPr>
          <w:p w14:paraId="38C8F7AD" w14:textId="77777777" w:rsidR="0061045C" w:rsidRDefault="0061045C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0D27148" w14:textId="77777777" w:rsidR="0061045C" w:rsidRDefault="0061045C" w:rsidP="00096385">
            <w:r>
              <w:rPr>
                <w:sz w:val="16"/>
                <w:szCs w:val="16"/>
              </w:rPr>
              <w:t>2389</w:t>
            </w:r>
          </w:p>
        </w:tc>
        <w:tc>
          <w:tcPr>
            <w:tcW w:w="517" w:type="dxa"/>
          </w:tcPr>
          <w:p w14:paraId="74508AEE" w14:textId="77777777" w:rsidR="0061045C" w:rsidRDefault="0061045C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EEBA01" w14:textId="77777777" w:rsidR="0061045C" w:rsidRDefault="0061045C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162A7C7" w14:textId="77777777" w:rsidR="0061045C" w:rsidRDefault="0061045C" w:rsidP="00096385">
            <w:r>
              <w:rPr>
                <w:sz w:val="16"/>
                <w:szCs w:val="16"/>
              </w:rPr>
              <w:t>Addition of n28 UL MIMO MOP</w:t>
            </w:r>
          </w:p>
        </w:tc>
        <w:tc>
          <w:tcPr>
            <w:tcW w:w="517" w:type="dxa"/>
          </w:tcPr>
          <w:p w14:paraId="70CB8150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2CDC5D" w14:textId="77777777" w:rsidR="0061045C" w:rsidRDefault="0061045C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60EB0D4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CA29512" w14:textId="77777777" w:rsidR="0061045C" w:rsidRDefault="0061045C" w:rsidP="00096385">
            <w:r>
              <w:rPr>
                <w:sz w:val="16"/>
                <w:szCs w:val="16"/>
              </w:rPr>
              <w:t>R5-234748</w:t>
            </w:r>
          </w:p>
        </w:tc>
        <w:tc>
          <w:tcPr>
            <w:tcW w:w="1597" w:type="dxa"/>
          </w:tcPr>
          <w:p w14:paraId="343DCE7F" w14:textId="77777777" w:rsidR="0061045C" w:rsidRDefault="0061045C" w:rsidP="00096385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4227BAD3" w14:textId="77777777" w:rsidR="0061045C" w:rsidRDefault="0061045C" w:rsidP="00096385">
            <w:r>
              <w:rPr>
                <w:sz w:val="16"/>
                <w:szCs w:val="16"/>
              </w:rPr>
              <w:t xml:space="preserve">NR_bands_UL_MIMO_R18-UEConTest </w:t>
            </w:r>
          </w:p>
        </w:tc>
        <w:tc>
          <w:tcPr>
            <w:tcW w:w="2323" w:type="dxa"/>
          </w:tcPr>
          <w:p w14:paraId="0936FE95" w14:textId="77777777" w:rsidR="0061045C" w:rsidRDefault="0061045C" w:rsidP="00096385">
            <w:r>
              <w:rPr>
                <w:sz w:val="16"/>
                <w:szCs w:val="16"/>
              </w:rPr>
              <w:t>6.2D.1</w:t>
            </w:r>
          </w:p>
        </w:tc>
        <w:tc>
          <w:tcPr>
            <w:tcW w:w="998" w:type="dxa"/>
          </w:tcPr>
          <w:p w14:paraId="1DD14A03" w14:textId="77777777" w:rsidR="0061045C" w:rsidRDefault="0061045C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1045C" w14:paraId="3209B921" w14:textId="77777777" w:rsidTr="00096385">
        <w:tc>
          <w:tcPr>
            <w:tcW w:w="879" w:type="dxa"/>
          </w:tcPr>
          <w:p w14:paraId="05E70FD3" w14:textId="77777777" w:rsidR="0061045C" w:rsidRDefault="0061045C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C56CDE6" w14:textId="77777777" w:rsidR="0061045C" w:rsidRDefault="0061045C" w:rsidP="00096385">
            <w:r>
              <w:rPr>
                <w:sz w:val="16"/>
                <w:szCs w:val="16"/>
              </w:rPr>
              <w:t>2390</w:t>
            </w:r>
          </w:p>
        </w:tc>
        <w:tc>
          <w:tcPr>
            <w:tcW w:w="517" w:type="dxa"/>
          </w:tcPr>
          <w:p w14:paraId="7925B106" w14:textId="77777777" w:rsidR="0061045C" w:rsidRDefault="0061045C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052427" w14:textId="77777777" w:rsidR="0061045C" w:rsidRDefault="0061045C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E48CAA6" w14:textId="77777777" w:rsidR="0061045C" w:rsidRDefault="0061045C" w:rsidP="00096385">
            <w:r>
              <w:rPr>
                <w:sz w:val="16"/>
                <w:szCs w:val="16"/>
              </w:rPr>
              <w:t>Addition of n28 UL MIMO MPR</w:t>
            </w:r>
          </w:p>
        </w:tc>
        <w:tc>
          <w:tcPr>
            <w:tcW w:w="517" w:type="dxa"/>
          </w:tcPr>
          <w:p w14:paraId="49934461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B323AB" w14:textId="77777777" w:rsidR="0061045C" w:rsidRDefault="0061045C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06C1636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D9CED36" w14:textId="77777777" w:rsidR="0061045C" w:rsidRDefault="0061045C" w:rsidP="00096385">
            <w:r>
              <w:rPr>
                <w:sz w:val="16"/>
                <w:szCs w:val="16"/>
              </w:rPr>
              <w:t>R5-234749</w:t>
            </w:r>
          </w:p>
        </w:tc>
        <w:tc>
          <w:tcPr>
            <w:tcW w:w="1597" w:type="dxa"/>
          </w:tcPr>
          <w:p w14:paraId="5844F10E" w14:textId="77777777" w:rsidR="0061045C" w:rsidRDefault="0061045C" w:rsidP="00096385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67E08804" w14:textId="77777777" w:rsidR="0061045C" w:rsidRDefault="0061045C" w:rsidP="00096385">
            <w:r>
              <w:rPr>
                <w:sz w:val="16"/>
                <w:szCs w:val="16"/>
              </w:rPr>
              <w:t xml:space="preserve">NR_bands_UL_MIMO_R18-UEConTest </w:t>
            </w:r>
          </w:p>
        </w:tc>
        <w:tc>
          <w:tcPr>
            <w:tcW w:w="2323" w:type="dxa"/>
          </w:tcPr>
          <w:p w14:paraId="2BCEEACE" w14:textId="77777777" w:rsidR="0061045C" w:rsidRDefault="0061045C" w:rsidP="00096385">
            <w:r>
              <w:rPr>
                <w:sz w:val="16"/>
                <w:szCs w:val="16"/>
              </w:rPr>
              <w:t>6.2D.2</w:t>
            </w:r>
          </w:p>
        </w:tc>
        <w:tc>
          <w:tcPr>
            <w:tcW w:w="998" w:type="dxa"/>
          </w:tcPr>
          <w:p w14:paraId="3C12A326" w14:textId="77777777" w:rsidR="0061045C" w:rsidRDefault="0061045C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1045C" w14:paraId="56536289" w14:textId="77777777" w:rsidTr="00096385">
        <w:tc>
          <w:tcPr>
            <w:tcW w:w="879" w:type="dxa"/>
          </w:tcPr>
          <w:p w14:paraId="3A0FF60A" w14:textId="77777777" w:rsidR="0061045C" w:rsidRDefault="0061045C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15EA950" w14:textId="77777777" w:rsidR="0061045C" w:rsidRDefault="0061045C" w:rsidP="00096385">
            <w:r>
              <w:rPr>
                <w:sz w:val="16"/>
                <w:szCs w:val="16"/>
              </w:rPr>
              <w:t>2397</w:t>
            </w:r>
          </w:p>
        </w:tc>
        <w:tc>
          <w:tcPr>
            <w:tcW w:w="517" w:type="dxa"/>
          </w:tcPr>
          <w:p w14:paraId="77922712" w14:textId="77777777" w:rsidR="0061045C" w:rsidRDefault="0061045C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F1C28B" w14:textId="77777777" w:rsidR="0061045C" w:rsidRDefault="0061045C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1C122A5" w14:textId="77777777" w:rsidR="0061045C" w:rsidRDefault="0061045C" w:rsidP="00096385">
            <w:r>
              <w:rPr>
                <w:sz w:val="16"/>
                <w:szCs w:val="16"/>
              </w:rPr>
              <w:t>Update of Operating bands for UL MIMO band n8 and n80</w:t>
            </w:r>
          </w:p>
        </w:tc>
        <w:tc>
          <w:tcPr>
            <w:tcW w:w="517" w:type="dxa"/>
          </w:tcPr>
          <w:p w14:paraId="095AC6BF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8746B4" w14:textId="77777777" w:rsidR="0061045C" w:rsidRDefault="0061045C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2B065DF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440E6DE" w14:textId="77777777" w:rsidR="0061045C" w:rsidRDefault="0061045C" w:rsidP="00096385">
            <w:r>
              <w:rPr>
                <w:sz w:val="16"/>
                <w:szCs w:val="16"/>
              </w:rPr>
              <w:t>R5-234828</w:t>
            </w:r>
          </w:p>
        </w:tc>
        <w:tc>
          <w:tcPr>
            <w:tcW w:w="1597" w:type="dxa"/>
          </w:tcPr>
          <w:p w14:paraId="38E597BC" w14:textId="77777777" w:rsidR="0061045C" w:rsidRDefault="0061045C" w:rsidP="00096385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 w14:paraId="5AFACCE7" w14:textId="77777777" w:rsidR="0061045C" w:rsidRDefault="0061045C" w:rsidP="00096385">
            <w:r>
              <w:rPr>
                <w:sz w:val="16"/>
                <w:szCs w:val="16"/>
              </w:rPr>
              <w:t xml:space="preserve">NR_bands_UL_MIMO_R18-UEConTest </w:t>
            </w:r>
          </w:p>
        </w:tc>
        <w:tc>
          <w:tcPr>
            <w:tcW w:w="2323" w:type="dxa"/>
          </w:tcPr>
          <w:p w14:paraId="6293B04E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DF79E0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</w:tr>
      <w:tr w:rsidR="0061045C" w14:paraId="51D3A3EE" w14:textId="77777777" w:rsidTr="00096385">
        <w:tc>
          <w:tcPr>
            <w:tcW w:w="879" w:type="dxa"/>
          </w:tcPr>
          <w:p w14:paraId="57F80BA4" w14:textId="77777777" w:rsidR="0061045C" w:rsidRDefault="0061045C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1E385AB" w14:textId="77777777" w:rsidR="0061045C" w:rsidRDefault="0061045C" w:rsidP="00096385">
            <w:r>
              <w:rPr>
                <w:sz w:val="16"/>
                <w:szCs w:val="16"/>
              </w:rPr>
              <w:t>2423</w:t>
            </w:r>
          </w:p>
        </w:tc>
        <w:tc>
          <w:tcPr>
            <w:tcW w:w="517" w:type="dxa"/>
          </w:tcPr>
          <w:p w14:paraId="708BCAF5" w14:textId="77777777" w:rsidR="0061045C" w:rsidRDefault="0061045C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F6110A" w14:textId="77777777" w:rsidR="0061045C" w:rsidRDefault="0061045C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3F8862D" w14:textId="77777777" w:rsidR="0061045C" w:rsidRDefault="0061045C" w:rsidP="00096385">
            <w:r>
              <w:rPr>
                <w:sz w:val="16"/>
                <w:szCs w:val="16"/>
              </w:rPr>
              <w:t>Addition of n1 n3 and n8 into TC 6.2D.1 MOP for UL MIMO</w:t>
            </w:r>
          </w:p>
        </w:tc>
        <w:tc>
          <w:tcPr>
            <w:tcW w:w="517" w:type="dxa"/>
          </w:tcPr>
          <w:p w14:paraId="10402226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6ACF52" w14:textId="77777777" w:rsidR="0061045C" w:rsidRDefault="0061045C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7A02327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5716902" w14:textId="77777777" w:rsidR="0061045C" w:rsidRDefault="0061045C" w:rsidP="00096385">
            <w:r>
              <w:rPr>
                <w:sz w:val="16"/>
                <w:szCs w:val="16"/>
              </w:rPr>
              <w:t>R5-235016</w:t>
            </w:r>
          </w:p>
        </w:tc>
        <w:tc>
          <w:tcPr>
            <w:tcW w:w="1597" w:type="dxa"/>
          </w:tcPr>
          <w:p w14:paraId="2AD64366" w14:textId="77777777" w:rsidR="0061045C" w:rsidRDefault="0061045C" w:rsidP="00096385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 w14:paraId="78E47971" w14:textId="77777777" w:rsidR="0061045C" w:rsidRDefault="0061045C" w:rsidP="00096385">
            <w:r>
              <w:rPr>
                <w:sz w:val="16"/>
                <w:szCs w:val="16"/>
              </w:rPr>
              <w:t xml:space="preserve">NR_bands_UL_MIMO_R18-UEConTest </w:t>
            </w:r>
          </w:p>
        </w:tc>
        <w:tc>
          <w:tcPr>
            <w:tcW w:w="2323" w:type="dxa"/>
          </w:tcPr>
          <w:p w14:paraId="7013D8A3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6AD755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</w:tr>
      <w:tr w:rsidR="0061045C" w14:paraId="087CC389" w14:textId="77777777" w:rsidTr="00096385">
        <w:tc>
          <w:tcPr>
            <w:tcW w:w="879" w:type="dxa"/>
          </w:tcPr>
          <w:p w14:paraId="3F44C950" w14:textId="77777777" w:rsidR="0061045C" w:rsidRDefault="0061045C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CEBD276" w14:textId="77777777" w:rsidR="0061045C" w:rsidRDefault="0061045C" w:rsidP="00096385">
            <w:r>
              <w:rPr>
                <w:sz w:val="16"/>
                <w:szCs w:val="16"/>
              </w:rPr>
              <w:t>2447</w:t>
            </w:r>
          </w:p>
        </w:tc>
        <w:tc>
          <w:tcPr>
            <w:tcW w:w="517" w:type="dxa"/>
          </w:tcPr>
          <w:p w14:paraId="0DF5CEE3" w14:textId="77777777" w:rsidR="0061045C" w:rsidRDefault="0061045C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0EA206" w14:textId="77777777" w:rsidR="0061045C" w:rsidRDefault="0061045C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E6A8591" w14:textId="77777777" w:rsidR="0061045C" w:rsidRDefault="0061045C" w:rsidP="00096385">
            <w:r>
              <w:rPr>
                <w:sz w:val="16"/>
                <w:szCs w:val="16"/>
              </w:rPr>
              <w:t>Addition of PC2 configuration n80 and n84 into TC 6.2D.1_1</w:t>
            </w:r>
          </w:p>
        </w:tc>
        <w:tc>
          <w:tcPr>
            <w:tcW w:w="517" w:type="dxa"/>
          </w:tcPr>
          <w:p w14:paraId="2792C6CC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E13FA6" w14:textId="77777777" w:rsidR="0061045C" w:rsidRDefault="0061045C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0539E59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2EE640B" w14:textId="77777777" w:rsidR="0061045C" w:rsidRDefault="0061045C" w:rsidP="00096385">
            <w:r>
              <w:rPr>
                <w:sz w:val="16"/>
                <w:szCs w:val="16"/>
              </w:rPr>
              <w:t>R5-235154</w:t>
            </w:r>
          </w:p>
        </w:tc>
        <w:tc>
          <w:tcPr>
            <w:tcW w:w="1597" w:type="dxa"/>
          </w:tcPr>
          <w:p w14:paraId="3E80DE2D" w14:textId="77777777" w:rsidR="0061045C" w:rsidRDefault="0061045C" w:rsidP="00096385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 w14:paraId="70D838A4" w14:textId="77777777" w:rsidR="0061045C" w:rsidRDefault="0061045C" w:rsidP="00096385">
            <w:r>
              <w:rPr>
                <w:sz w:val="16"/>
                <w:szCs w:val="16"/>
              </w:rPr>
              <w:t xml:space="preserve">NR_bands_UL_MIMO_R18-UEConTest </w:t>
            </w:r>
          </w:p>
        </w:tc>
        <w:tc>
          <w:tcPr>
            <w:tcW w:w="2323" w:type="dxa"/>
          </w:tcPr>
          <w:p w14:paraId="3201D2AE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FC34A8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</w:tr>
      <w:tr w:rsidR="0061045C" w14:paraId="3457EDEB" w14:textId="77777777" w:rsidTr="00096385">
        <w:tc>
          <w:tcPr>
            <w:tcW w:w="879" w:type="dxa"/>
          </w:tcPr>
          <w:p w14:paraId="35662295" w14:textId="77777777" w:rsidR="0061045C" w:rsidRDefault="0061045C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A49705E" w14:textId="77777777" w:rsidR="0061045C" w:rsidRDefault="0061045C" w:rsidP="00096385">
            <w:r>
              <w:rPr>
                <w:sz w:val="16"/>
                <w:szCs w:val="16"/>
              </w:rPr>
              <w:t>2452</w:t>
            </w:r>
          </w:p>
        </w:tc>
        <w:tc>
          <w:tcPr>
            <w:tcW w:w="517" w:type="dxa"/>
          </w:tcPr>
          <w:p w14:paraId="5E688F80" w14:textId="77777777" w:rsidR="0061045C" w:rsidRDefault="0061045C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561B08" w14:textId="77777777" w:rsidR="0061045C" w:rsidRDefault="0061045C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E57F393" w14:textId="77777777" w:rsidR="0061045C" w:rsidRDefault="0061045C" w:rsidP="00096385">
            <w:r>
              <w:rPr>
                <w:sz w:val="16"/>
                <w:szCs w:val="16"/>
              </w:rPr>
              <w:t>Addition of n8 into TC 6.2D.2 MPR for UL MIMO</w:t>
            </w:r>
          </w:p>
        </w:tc>
        <w:tc>
          <w:tcPr>
            <w:tcW w:w="517" w:type="dxa"/>
          </w:tcPr>
          <w:p w14:paraId="4F281702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0781F1" w14:textId="77777777" w:rsidR="0061045C" w:rsidRDefault="0061045C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B10C8B3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DF0662C" w14:textId="77777777" w:rsidR="0061045C" w:rsidRDefault="0061045C" w:rsidP="00096385">
            <w:r>
              <w:rPr>
                <w:sz w:val="16"/>
                <w:szCs w:val="16"/>
              </w:rPr>
              <w:t>R5-235180</w:t>
            </w:r>
          </w:p>
        </w:tc>
        <w:tc>
          <w:tcPr>
            <w:tcW w:w="1597" w:type="dxa"/>
          </w:tcPr>
          <w:p w14:paraId="6A8C9C72" w14:textId="77777777" w:rsidR="0061045C" w:rsidRDefault="0061045C" w:rsidP="00096385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 w14:paraId="2F5AA1EC" w14:textId="77777777" w:rsidR="0061045C" w:rsidRDefault="0061045C" w:rsidP="00096385">
            <w:r>
              <w:rPr>
                <w:sz w:val="16"/>
                <w:szCs w:val="16"/>
              </w:rPr>
              <w:t xml:space="preserve">NR_bands_UL_MIMO_R18-UEConTest </w:t>
            </w:r>
          </w:p>
        </w:tc>
        <w:tc>
          <w:tcPr>
            <w:tcW w:w="2323" w:type="dxa"/>
          </w:tcPr>
          <w:p w14:paraId="4302B2C6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991402D" w14:textId="77777777" w:rsidR="0061045C" w:rsidRDefault="0061045C" w:rsidP="00096385">
            <w:pPr>
              <w:rPr>
                <w:sz w:val="16"/>
                <w:szCs w:val="16"/>
              </w:rPr>
            </w:pPr>
          </w:p>
        </w:tc>
      </w:tr>
      <w:tr w:rsidR="0061045C" w14:paraId="282A66D8" w14:textId="77777777" w:rsidTr="00096385">
        <w:tc>
          <w:tcPr>
            <w:tcW w:w="879" w:type="dxa"/>
          </w:tcPr>
          <w:p w14:paraId="2C4F159B" w14:textId="77777777" w:rsidR="0061045C" w:rsidRDefault="0061045C" w:rsidP="00096385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70FCAEDA" w14:textId="77777777" w:rsidR="0061045C" w:rsidRDefault="0061045C" w:rsidP="00096385">
            <w:r>
              <w:rPr>
                <w:sz w:val="16"/>
                <w:szCs w:val="16"/>
              </w:rPr>
              <w:t>0324</w:t>
            </w:r>
          </w:p>
        </w:tc>
        <w:tc>
          <w:tcPr>
            <w:tcW w:w="517" w:type="dxa"/>
          </w:tcPr>
          <w:p w14:paraId="28CCCF57" w14:textId="77777777" w:rsidR="0061045C" w:rsidRDefault="0061045C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3B170B" w14:textId="77777777" w:rsidR="0061045C" w:rsidRDefault="0061045C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9EFE40C" w14:textId="77777777" w:rsidR="0061045C" w:rsidRDefault="0061045C" w:rsidP="00096385">
            <w:r>
              <w:rPr>
                <w:sz w:val="16"/>
                <w:szCs w:val="16"/>
              </w:rPr>
              <w:t>Update of RF UL MIMO test case applicability</w:t>
            </w:r>
          </w:p>
        </w:tc>
        <w:tc>
          <w:tcPr>
            <w:tcW w:w="517" w:type="dxa"/>
          </w:tcPr>
          <w:p w14:paraId="030CA583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363D87" w14:textId="77777777" w:rsidR="0061045C" w:rsidRDefault="0061045C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6E31A99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1800CB1" w14:textId="77777777" w:rsidR="0061045C" w:rsidRDefault="0061045C" w:rsidP="00096385">
            <w:r>
              <w:rPr>
                <w:sz w:val="16"/>
                <w:szCs w:val="16"/>
              </w:rPr>
              <w:t>R5-234751</w:t>
            </w:r>
          </w:p>
        </w:tc>
        <w:tc>
          <w:tcPr>
            <w:tcW w:w="1597" w:type="dxa"/>
          </w:tcPr>
          <w:p w14:paraId="4873A31D" w14:textId="77777777" w:rsidR="0061045C" w:rsidRDefault="0061045C" w:rsidP="00096385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17456DF3" w14:textId="77777777" w:rsidR="0061045C" w:rsidRDefault="0061045C" w:rsidP="00096385">
            <w:r>
              <w:rPr>
                <w:sz w:val="16"/>
                <w:szCs w:val="16"/>
              </w:rPr>
              <w:t xml:space="preserve">NR_bands_UL_MIMO_R18-UEConTest </w:t>
            </w:r>
          </w:p>
        </w:tc>
        <w:tc>
          <w:tcPr>
            <w:tcW w:w="2323" w:type="dxa"/>
          </w:tcPr>
          <w:p w14:paraId="5D97B1A8" w14:textId="77777777" w:rsidR="0061045C" w:rsidRDefault="0061045C" w:rsidP="00096385">
            <w:r>
              <w:rPr>
                <w:sz w:val="16"/>
                <w:szCs w:val="16"/>
              </w:rPr>
              <w:t xml:space="preserve">4.0, </w:t>
            </w:r>
          </w:p>
        </w:tc>
        <w:tc>
          <w:tcPr>
            <w:tcW w:w="998" w:type="dxa"/>
          </w:tcPr>
          <w:p w14:paraId="1F876495" w14:textId="77777777" w:rsidR="0061045C" w:rsidRDefault="0061045C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7DB84794" w14:textId="77777777" w:rsidR="0061045C" w:rsidRDefault="0061045C" w:rsidP="0061045C"/>
    <w:p w14:paraId="219EF42D" w14:textId="77777777" w:rsidR="0061045C" w:rsidRDefault="0061045C" w:rsidP="0061045C"/>
    <w:p w14:paraId="1012EDE5" w14:textId="77777777" w:rsidR="0061045C" w:rsidRPr="00917427" w:rsidRDefault="0061045C" w:rsidP="006104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RP-231682</w:t>
      </w:r>
      <w:r>
        <w:rPr>
          <w:b/>
          <w:i/>
          <w:noProof/>
          <w:sz w:val="28"/>
        </w:rPr>
        <w:fldChar w:fldCharType="end"/>
      </w:r>
    </w:p>
    <w:p w14:paraId="413D17AC" w14:textId="77777777" w:rsidR="0061045C" w:rsidRPr="00784730" w:rsidRDefault="0061045C" w:rsidP="006104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5FC20523" w14:textId="77777777" w:rsidR="0061045C" w:rsidRPr="00050554" w:rsidRDefault="0061045C" w:rsidP="0061045C">
      <w:pPr>
        <w:rPr>
          <w:rFonts w:ascii="Arial" w:hAnsi="Arial" w:cs="Arial"/>
          <w:b/>
          <w:bCs/>
          <w:lang w:val="en-US"/>
        </w:rPr>
      </w:pPr>
    </w:p>
    <w:p w14:paraId="314BFFE2" w14:textId="77777777" w:rsidR="0061045C" w:rsidRDefault="0061045C" w:rsidP="006104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4BA457B8" w14:textId="77777777" w:rsidR="0061045C" w:rsidRPr="00E145B1" w:rsidRDefault="0061045C" w:rsidP="006104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High power UE (power class 1.5) for NR FR1 TDD single band (HPUE_NR_FR1_TDD_R18-UEConTest)</w:t>
      </w:r>
      <w:r>
        <w:rPr>
          <w:rFonts w:ascii="Arial" w:hAnsi="Arial" w:cs="Arial"/>
          <w:b/>
          <w:bCs/>
        </w:rPr>
        <w:fldChar w:fldCharType="end"/>
      </w:r>
    </w:p>
    <w:p w14:paraId="7AC606C8" w14:textId="77777777" w:rsidR="0061045C" w:rsidRDefault="0061045C" w:rsidP="006104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13.4.6</w:t>
      </w:r>
      <w:r>
        <w:rPr>
          <w:rFonts w:ascii="Arial" w:hAnsi="Arial" w:cs="Arial"/>
          <w:b/>
          <w:bCs/>
        </w:rPr>
        <w:fldChar w:fldCharType="end"/>
      </w:r>
    </w:p>
    <w:p w14:paraId="19FF17CD" w14:textId="77777777" w:rsidR="0061045C" w:rsidRDefault="0061045C" w:rsidP="006104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A40D1BC" w14:textId="77777777" w:rsidR="0061045C" w:rsidRDefault="0061045C" w:rsidP="006104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3BB1753" w14:textId="77777777" w:rsidR="0061045C" w:rsidRPr="004E535C" w:rsidRDefault="0061045C" w:rsidP="006104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1045C" w:rsidRPr="004E535C" w14:paraId="1C9E5694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B7AB8EC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E15138C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99BA538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31E3A7F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9B6FC37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BF6C158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4640E02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D7A2FAD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383EE97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76502AE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9248F4C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A9A3865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9722FBE" w14:textId="77777777" w:rsidR="0061045C" w:rsidRPr="00BF1EB6" w:rsidRDefault="0061045C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1045C" w14:paraId="617BE55C" w14:textId="77777777" w:rsidTr="00096385">
        <w:tc>
          <w:tcPr>
            <w:tcW w:w="879" w:type="dxa"/>
          </w:tcPr>
          <w:p w14:paraId="016C3B58" w14:textId="77777777" w:rsidR="0061045C" w:rsidRDefault="0061045C" w:rsidP="00096385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302D4EB3" w14:textId="77777777" w:rsidR="0061045C" w:rsidRDefault="0061045C" w:rsidP="00096385">
            <w:r>
              <w:rPr>
                <w:sz w:val="16"/>
                <w:szCs w:val="16"/>
              </w:rPr>
              <w:t>0516</w:t>
            </w:r>
          </w:p>
        </w:tc>
        <w:tc>
          <w:tcPr>
            <w:tcW w:w="517" w:type="dxa"/>
          </w:tcPr>
          <w:p w14:paraId="5530F78D" w14:textId="77777777" w:rsidR="0061045C" w:rsidRDefault="0061045C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295CF59" w14:textId="77777777" w:rsidR="0061045C" w:rsidRDefault="0061045C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84079E0" w14:textId="77777777" w:rsidR="0061045C" w:rsidRDefault="0061045C" w:rsidP="00096385">
            <w:r>
              <w:rPr>
                <w:sz w:val="16"/>
                <w:szCs w:val="16"/>
              </w:rPr>
              <w:t>Addition of PC1.5 n34 and n40 ICS</w:t>
            </w:r>
          </w:p>
        </w:tc>
        <w:tc>
          <w:tcPr>
            <w:tcW w:w="517" w:type="dxa"/>
          </w:tcPr>
          <w:p w14:paraId="3C905979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C53B4C" w14:textId="77777777" w:rsidR="0061045C" w:rsidRDefault="0061045C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18078E7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8AAE26E" w14:textId="77777777" w:rsidR="0061045C" w:rsidRDefault="0061045C" w:rsidP="00096385">
            <w:r>
              <w:rPr>
                <w:sz w:val="16"/>
                <w:szCs w:val="16"/>
              </w:rPr>
              <w:t>R5-234741</w:t>
            </w:r>
          </w:p>
        </w:tc>
        <w:tc>
          <w:tcPr>
            <w:tcW w:w="1597" w:type="dxa"/>
          </w:tcPr>
          <w:p w14:paraId="1EBD4565" w14:textId="77777777" w:rsidR="0061045C" w:rsidRDefault="0061045C" w:rsidP="00096385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5E1BE657" w14:textId="77777777" w:rsidR="0061045C" w:rsidRDefault="0061045C" w:rsidP="00096385">
            <w:r>
              <w:rPr>
                <w:sz w:val="16"/>
                <w:szCs w:val="16"/>
              </w:rPr>
              <w:t xml:space="preserve">HPUE_NR_FR1_TDD_R18-UEConTest </w:t>
            </w:r>
          </w:p>
        </w:tc>
        <w:tc>
          <w:tcPr>
            <w:tcW w:w="2323" w:type="dxa"/>
          </w:tcPr>
          <w:p w14:paraId="6F608FB7" w14:textId="77777777" w:rsidR="0061045C" w:rsidRDefault="0061045C" w:rsidP="00096385">
            <w:r>
              <w:rPr>
                <w:sz w:val="16"/>
                <w:szCs w:val="16"/>
              </w:rPr>
              <w:t>A.4.3.1</w:t>
            </w:r>
          </w:p>
        </w:tc>
        <w:tc>
          <w:tcPr>
            <w:tcW w:w="998" w:type="dxa"/>
          </w:tcPr>
          <w:p w14:paraId="66763FD6" w14:textId="77777777" w:rsidR="0061045C" w:rsidRDefault="0061045C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1045C" w14:paraId="496B2114" w14:textId="77777777" w:rsidTr="00096385">
        <w:tc>
          <w:tcPr>
            <w:tcW w:w="879" w:type="dxa"/>
          </w:tcPr>
          <w:p w14:paraId="691AD47C" w14:textId="77777777" w:rsidR="0061045C" w:rsidRDefault="0061045C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5567FA0" w14:textId="77777777" w:rsidR="0061045C" w:rsidRDefault="0061045C" w:rsidP="00096385">
            <w:r>
              <w:rPr>
                <w:sz w:val="16"/>
                <w:szCs w:val="16"/>
              </w:rPr>
              <w:t>2383</w:t>
            </w:r>
          </w:p>
        </w:tc>
        <w:tc>
          <w:tcPr>
            <w:tcW w:w="517" w:type="dxa"/>
          </w:tcPr>
          <w:p w14:paraId="226AEA27" w14:textId="77777777" w:rsidR="0061045C" w:rsidRDefault="0061045C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A5A984" w14:textId="77777777" w:rsidR="0061045C" w:rsidRDefault="0061045C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0651481" w14:textId="77777777" w:rsidR="0061045C" w:rsidRDefault="0061045C" w:rsidP="00096385">
            <w:r>
              <w:rPr>
                <w:sz w:val="16"/>
                <w:szCs w:val="16"/>
              </w:rPr>
              <w:t>Addition of PC1.5 n34 and n40 MOP</w:t>
            </w:r>
          </w:p>
        </w:tc>
        <w:tc>
          <w:tcPr>
            <w:tcW w:w="517" w:type="dxa"/>
          </w:tcPr>
          <w:p w14:paraId="00D073E8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FB32FE" w14:textId="77777777" w:rsidR="0061045C" w:rsidRDefault="0061045C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AE01E74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2FD27D2" w14:textId="77777777" w:rsidR="0061045C" w:rsidRDefault="0061045C" w:rsidP="00096385">
            <w:r>
              <w:rPr>
                <w:sz w:val="16"/>
                <w:szCs w:val="16"/>
              </w:rPr>
              <w:t>R5-234742</w:t>
            </w:r>
          </w:p>
        </w:tc>
        <w:tc>
          <w:tcPr>
            <w:tcW w:w="1597" w:type="dxa"/>
          </w:tcPr>
          <w:p w14:paraId="24EDA1C5" w14:textId="77777777" w:rsidR="0061045C" w:rsidRDefault="0061045C" w:rsidP="00096385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4B63CD6B" w14:textId="77777777" w:rsidR="0061045C" w:rsidRDefault="0061045C" w:rsidP="00096385">
            <w:r>
              <w:rPr>
                <w:sz w:val="16"/>
                <w:szCs w:val="16"/>
              </w:rPr>
              <w:t xml:space="preserve">HPUE_NR_FR1_TDD_R18-UEConTest </w:t>
            </w:r>
          </w:p>
        </w:tc>
        <w:tc>
          <w:tcPr>
            <w:tcW w:w="2323" w:type="dxa"/>
          </w:tcPr>
          <w:p w14:paraId="4ECC6D51" w14:textId="77777777" w:rsidR="0061045C" w:rsidRDefault="0061045C" w:rsidP="00096385">
            <w:r>
              <w:rPr>
                <w:sz w:val="16"/>
                <w:szCs w:val="16"/>
              </w:rPr>
              <w:t>6.2G.1</w:t>
            </w:r>
          </w:p>
        </w:tc>
        <w:tc>
          <w:tcPr>
            <w:tcW w:w="998" w:type="dxa"/>
          </w:tcPr>
          <w:p w14:paraId="138AA867" w14:textId="77777777" w:rsidR="0061045C" w:rsidRDefault="0061045C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1045C" w14:paraId="37C207F4" w14:textId="77777777" w:rsidTr="00096385">
        <w:tc>
          <w:tcPr>
            <w:tcW w:w="879" w:type="dxa"/>
          </w:tcPr>
          <w:p w14:paraId="2DE0D5CE" w14:textId="77777777" w:rsidR="0061045C" w:rsidRDefault="0061045C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5771C00" w14:textId="77777777" w:rsidR="0061045C" w:rsidRDefault="0061045C" w:rsidP="00096385">
            <w:r>
              <w:rPr>
                <w:sz w:val="16"/>
                <w:szCs w:val="16"/>
              </w:rPr>
              <w:t>2384</w:t>
            </w:r>
          </w:p>
        </w:tc>
        <w:tc>
          <w:tcPr>
            <w:tcW w:w="517" w:type="dxa"/>
          </w:tcPr>
          <w:p w14:paraId="6579EF82" w14:textId="77777777" w:rsidR="0061045C" w:rsidRDefault="0061045C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E64152" w14:textId="77777777" w:rsidR="0061045C" w:rsidRDefault="0061045C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9649A44" w14:textId="77777777" w:rsidR="0061045C" w:rsidRDefault="0061045C" w:rsidP="00096385">
            <w:r>
              <w:rPr>
                <w:sz w:val="16"/>
                <w:szCs w:val="16"/>
              </w:rPr>
              <w:t>Addition of PC1.5 n34 and n40 MPR</w:t>
            </w:r>
          </w:p>
        </w:tc>
        <w:tc>
          <w:tcPr>
            <w:tcW w:w="517" w:type="dxa"/>
          </w:tcPr>
          <w:p w14:paraId="337EF460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71E044" w14:textId="77777777" w:rsidR="0061045C" w:rsidRDefault="0061045C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3B55EEE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0079C36" w14:textId="77777777" w:rsidR="0061045C" w:rsidRDefault="0061045C" w:rsidP="00096385">
            <w:r>
              <w:rPr>
                <w:sz w:val="16"/>
                <w:szCs w:val="16"/>
              </w:rPr>
              <w:t>R5-234743</w:t>
            </w:r>
          </w:p>
        </w:tc>
        <w:tc>
          <w:tcPr>
            <w:tcW w:w="1597" w:type="dxa"/>
          </w:tcPr>
          <w:p w14:paraId="4F00B5F5" w14:textId="77777777" w:rsidR="0061045C" w:rsidRDefault="0061045C" w:rsidP="00096385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695158E2" w14:textId="77777777" w:rsidR="0061045C" w:rsidRDefault="0061045C" w:rsidP="00096385">
            <w:r>
              <w:rPr>
                <w:sz w:val="16"/>
                <w:szCs w:val="16"/>
              </w:rPr>
              <w:t xml:space="preserve">HPUE_NR_FR1_TDD_R18-UEConTest </w:t>
            </w:r>
          </w:p>
        </w:tc>
        <w:tc>
          <w:tcPr>
            <w:tcW w:w="2323" w:type="dxa"/>
          </w:tcPr>
          <w:p w14:paraId="70CBD0FB" w14:textId="77777777" w:rsidR="0061045C" w:rsidRDefault="0061045C" w:rsidP="00096385">
            <w:r>
              <w:rPr>
                <w:sz w:val="16"/>
                <w:szCs w:val="16"/>
              </w:rPr>
              <w:t>6.2G.2</w:t>
            </w:r>
          </w:p>
        </w:tc>
        <w:tc>
          <w:tcPr>
            <w:tcW w:w="998" w:type="dxa"/>
          </w:tcPr>
          <w:p w14:paraId="561D2930" w14:textId="77777777" w:rsidR="0061045C" w:rsidRDefault="0061045C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1045C" w14:paraId="7E57060E" w14:textId="77777777" w:rsidTr="00096385">
        <w:tc>
          <w:tcPr>
            <w:tcW w:w="879" w:type="dxa"/>
          </w:tcPr>
          <w:p w14:paraId="29B7FC99" w14:textId="77777777" w:rsidR="0061045C" w:rsidRDefault="0061045C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2625513" w14:textId="77777777" w:rsidR="0061045C" w:rsidRDefault="0061045C" w:rsidP="00096385">
            <w:r>
              <w:rPr>
                <w:sz w:val="16"/>
                <w:szCs w:val="16"/>
              </w:rPr>
              <w:t>2385</w:t>
            </w:r>
          </w:p>
        </w:tc>
        <w:tc>
          <w:tcPr>
            <w:tcW w:w="517" w:type="dxa"/>
          </w:tcPr>
          <w:p w14:paraId="6166650F" w14:textId="77777777" w:rsidR="0061045C" w:rsidRDefault="0061045C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3FE244" w14:textId="77777777" w:rsidR="0061045C" w:rsidRDefault="0061045C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DD8212C" w14:textId="77777777" w:rsidR="0061045C" w:rsidRDefault="0061045C" w:rsidP="00096385">
            <w:r>
              <w:rPr>
                <w:sz w:val="16"/>
                <w:szCs w:val="16"/>
              </w:rPr>
              <w:t>Update of  PC1.5 n34 Configured tx power requirements</w:t>
            </w:r>
          </w:p>
        </w:tc>
        <w:tc>
          <w:tcPr>
            <w:tcW w:w="517" w:type="dxa"/>
          </w:tcPr>
          <w:p w14:paraId="077D5FFE" w14:textId="77777777" w:rsidR="0061045C" w:rsidRDefault="0061045C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D83FEE" w14:textId="77777777" w:rsidR="0061045C" w:rsidRDefault="0061045C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6197131" w14:textId="77777777" w:rsidR="0061045C" w:rsidRDefault="0061045C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91835A6" w14:textId="77777777" w:rsidR="0061045C" w:rsidRDefault="0061045C" w:rsidP="00096385">
            <w:r>
              <w:rPr>
                <w:sz w:val="16"/>
                <w:szCs w:val="16"/>
              </w:rPr>
              <w:t>R5-234744</w:t>
            </w:r>
          </w:p>
        </w:tc>
        <w:tc>
          <w:tcPr>
            <w:tcW w:w="1597" w:type="dxa"/>
          </w:tcPr>
          <w:p w14:paraId="20CEFAC5" w14:textId="77777777" w:rsidR="0061045C" w:rsidRDefault="0061045C" w:rsidP="00096385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3F772CC3" w14:textId="77777777" w:rsidR="0061045C" w:rsidRDefault="0061045C" w:rsidP="00096385">
            <w:r>
              <w:rPr>
                <w:sz w:val="16"/>
                <w:szCs w:val="16"/>
              </w:rPr>
              <w:t xml:space="preserve">HPUE_NR_FR1_TDD_R18-UEConTest </w:t>
            </w:r>
          </w:p>
        </w:tc>
        <w:tc>
          <w:tcPr>
            <w:tcW w:w="2323" w:type="dxa"/>
          </w:tcPr>
          <w:p w14:paraId="59FCFC78" w14:textId="77777777" w:rsidR="0061045C" w:rsidRDefault="0061045C" w:rsidP="00096385">
            <w:r>
              <w:rPr>
                <w:sz w:val="16"/>
                <w:szCs w:val="16"/>
              </w:rPr>
              <w:t>6.2G.4</w:t>
            </w:r>
          </w:p>
        </w:tc>
        <w:tc>
          <w:tcPr>
            <w:tcW w:w="998" w:type="dxa"/>
          </w:tcPr>
          <w:p w14:paraId="596E7A4F" w14:textId="77777777" w:rsidR="0061045C" w:rsidRDefault="0061045C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6B9053B9" w14:textId="77777777" w:rsidR="0061045C" w:rsidRDefault="0061045C" w:rsidP="0061045C"/>
    <w:p w14:paraId="1AE8DE2A" w14:textId="77777777" w:rsidR="0061045C" w:rsidRDefault="0061045C" w:rsidP="0061045C"/>
    <w:p w14:paraId="30C7E10B" w14:textId="77777777" w:rsidR="000A3FCB" w:rsidRPr="00917427" w:rsidRDefault="000A3FCB" w:rsidP="000A3FCB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RP-231683</w:t>
      </w:r>
      <w:r>
        <w:rPr>
          <w:b/>
          <w:i/>
          <w:noProof/>
          <w:sz w:val="28"/>
        </w:rPr>
        <w:fldChar w:fldCharType="end"/>
      </w:r>
    </w:p>
    <w:p w14:paraId="7F113A36" w14:textId="77777777" w:rsidR="000A3FCB" w:rsidRPr="00784730" w:rsidRDefault="000A3FCB" w:rsidP="000A3FCB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52F313F1" w14:textId="77777777" w:rsidR="000A3FCB" w:rsidRPr="00050554" w:rsidRDefault="000A3FCB" w:rsidP="000A3FCB">
      <w:pPr>
        <w:rPr>
          <w:rFonts w:ascii="Arial" w:hAnsi="Arial" w:cs="Arial"/>
          <w:b/>
          <w:bCs/>
          <w:lang w:val="en-US"/>
        </w:rPr>
      </w:pPr>
    </w:p>
    <w:p w14:paraId="5250D4CC" w14:textId="77777777" w:rsidR="000A3FCB" w:rsidRDefault="000A3FCB" w:rsidP="000A3FC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0200848F" w14:textId="77777777" w:rsidR="000A3FCB" w:rsidRPr="00E145B1" w:rsidRDefault="000A3FCB" w:rsidP="000A3FC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Rel-18 High Power UE for NR CA and DC; and NR and LTE DC Configurations (HPUE_NR_CADC_NR_LTE_DC_R18-UEConTest)</w:t>
      </w:r>
      <w:r>
        <w:rPr>
          <w:rFonts w:ascii="Arial" w:hAnsi="Arial" w:cs="Arial"/>
          <w:b/>
          <w:bCs/>
        </w:rPr>
        <w:fldChar w:fldCharType="end"/>
      </w:r>
    </w:p>
    <w:p w14:paraId="68EA0B62" w14:textId="77777777" w:rsidR="000A3FCB" w:rsidRDefault="000A3FCB" w:rsidP="000A3FC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13.4.8</w:t>
      </w:r>
      <w:r>
        <w:rPr>
          <w:rFonts w:ascii="Arial" w:hAnsi="Arial" w:cs="Arial"/>
          <w:b/>
          <w:bCs/>
        </w:rPr>
        <w:fldChar w:fldCharType="end"/>
      </w:r>
    </w:p>
    <w:p w14:paraId="75C39999" w14:textId="77777777" w:rsidR="000A3FCB" w:rsidRDefault="000A3FCB" w:rsidP="000A3FC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BE8821C" w14:textId="77777777" w:rsidR="000A3FCB" w:rsidRDefault="000A3FCB" w:rsidP="000A3FC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1D44C01" w14:textId="77777777" w:rsidR="000A3FCB" w:rsidRPr="004E535C" w:rsidRDefault="000A3FCB" w:rsidP="000A3FC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A3FCB" w:rsidRPr="004E535C" w14:paraId="104522A7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874A87D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E70B35B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49D6BC6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63C49DE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1EAB9AC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4E19DE1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E728286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A0651F5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F82E079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AEA4BD6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96C2E55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63A2155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F1DAB65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A3FCB" w14:paraId="727336EA" w14:textId="77777777" w:rsidTr="00096385">
        <w:tc>
          <w:tcPr>
            <w:tcW w:w="879" w:type="dxa"/>
          </w:tcPr>
          <w:p w14:paraId="474F15CB" w14:textId="77777777" w:rsidR="000A3FCB" w:rsidRDefault="000A3FCB" w:rsidP="00096385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4003DE45" w14:textId="77777777" w:rsidR="000A3FCB" w:rsidRDefault="000A3FCB" w:rsidP="00096385">
            <w:r>
              <w:rPr>
                <w:sz w:val="16"/>
                <w:szCs w:val="16"/>
              </w:rPr>
              <w:t>0498</w:t>
            </w:r>
          </w:p>
        </w:tc>
        <w:tc>
          <w:tcPr>
            <w:tcW w:w="517" w:type="dxa"/>
          </w:tcPr>
          <w:p w14:paraId="6F72C884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1836CC9" w14:textId="77777777" w:rsidR="000A3FCB" w:rsidRDefault="000A3FCB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9F1262C" w14:textId="77777777" w:rsidR="000A3FCB" w:rsidRDefault="000A3FCB" w:rsidP="00096385">
            <w:r>
              <w:rPr>
                <w:sz w:val="16"/>
                <w:szCs w:val="16"/>
              </w:rPr>
              <w:t>Addition of R18 new NR-DC PC2 configs RF Baseline Implementation Capabilities</w:t>
            </w:r>
          </w:p>
        </w:tc>
        <w:tc>
          <w:tcPr>
            <w:tcW w:w="517" w:type="dxa"/>
          </w:tcPr>
          <w:p w14:paraId="435246F1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78670A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415BC28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0E015FC" w14:textId="77777777" w:rsidR="000A3FCB" w:rsidRDefault="000A3FCB" w:rsidP="00096385">
            <w:r>
              <w:rPr>
                <w:sz w:val="16"/>
                <w:szCs w:val="16"/>
              </w:rPr>
              <w:t>R5-235607</w:t>
            </w:r>
          </w:p>
        </w:tc>
        <w:tc>
          <w:tcPr>
            <w:tcW w:w="1597" w:type="dxa"/>
          </w:tcPr>
          <w:p w14:paraId="4FB83B03" w14:textId="77777777" w:rsidR="000A3FCB" w:rsidRDefault="000A3FCB" w:rsidP="00096385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14:paraId="69BCD374" w14:textId="77777777" w:rsidR="000A3FCB" w:rsidRDefault="000A3FCB" w:rsidP="00096385">
            <w:r>
              <w:rPr>
                <w:sz w:val="16"/>
                <w:szCs w:val="16"/>
              </w:rPr>
              <w:t xml:space="preserve">HPUE_NR_CADC_NR_LTE_DC_R18-UEConTest </w:t>
            </w:r>
          </w:p>
        </w:tc>
        <w:tc>
          <w:tcPr>
            <w:tcW w:w="2323" w:type="dxa"/>
          </w:tcPr>
          <w:p w14:paraId="0C090287" w14:textId="77777777" w:rsidR="000A3FCB" w:rsidRDefault="000A3FCB" w:rsidP="00096385">
            <w:r>
              <w:rPr>
                <w:sz w:val="16"/>
                <w:szCs w:val="16"/>
              </w:rPr>
              <w:t>A.4.3.2B.2.3.1</w:t>
            </w:r>
          </w:p>
        </w:tc>
        <w:tc>
          <w:tcPr>
            <w:tcW w:w="998" w:type="dxa"/>
          </w:tcPr>
          <w:p w14:paraId="50B2B269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A3FCB" w14:paraId="66302C91" w14:textId="77777777" w:rsidTr="00096385">
        <w:tc>
          <w:tcPr>
            <w:tcW w:w="879" w:type="dxa"/>
          </w:tcPr>
          <w:p w14:paraId="490EA7DE" w14:textId="77777777" w:rsidR="000A3FCB" w:rsidRDefault="000A3FCB" w:rsidP="00096385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524AC909" w14:textId="77777777" w:rsidR="000A3FCB" w:rsidRDefault="000A3FCB" w:rsidP="00096385">
            <w:r>
              <w:rPr>
                <w:sz w:val="16"/>
                <w:szCs w:val="16"/>
              </w:rPr>
              <w:t>0499</w:t>
            </w:r>
          </w:p>
        </w:tc>
        <w:tc>
          <w:tcPr>
            <w:tcW w:w="517" w:type="dxa"/>
          </w:tcPr>
          <w:p w14:paraId="1A0F52DC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EA8DAC" w14:textId="77777777" w:rsidR="000A3FCB" w:rsidRDefault="000A3FCB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949F1D3" w14:textId="77777777" w:rsidR="000A3FCB" w:rsidRDefault="000A3FCB" w:rsidP="00096385">
            <w:r>
              <w:rPr>
                <w:sz w:val="16"/>
                <w:szCs w:val="16"/>
              </w:rPr>
              <w:t>Addition of R18 new NR-CA PC2 configs RF Baseline Implementation Capabilities</w:t>
            </w:r>
          </w:p>
        </w:tc>
        <w:tc>
          <w:tcPr>
            <w:tcW w:w="517" w:type="dxa"/>
          </w:tcPr>
          <w:p w14:paraId="64CF0C88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20B849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04AC486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F623A33" w14:textId="77777777" w:rsidR="000A3FCB" w:rsidRDefault="000A3FCB" w:rsidP="00096385">
            <w:r>
              <w:rPr>
                <w:sz w:val="16"/>
                <w:szCs w:val="16"/>
              </w:rPr>
              <w:t>R5-234293</w:t>
            </w:r>
          </w:p>
        </w:tc>
        <w:tc>
          <w:tcPr>
            <w:tcW w:w="1597" w:type="dxa"/>
          </w:tcPr>
          <w:p w14:paraId="665F711F" w14:textId="77777777" w:rsidR="000A3FCB" w:rsidRDefault="000A3FCB" w:rsidP="00096385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14:paraId="76838DBF" w14:textId="77777777" w:rsidR="000A3FCB" w:rsidRDefault="000A3FCB" w:rsidP="00096385">
            <w:r>
              <w:rPr>
                <w:sz w:val="16"/>
                <w:szCs w:val="16"/>
              </w:rPr>
              <w:t xml:space="preserve">HPUE_NR_CADC_NR_LTE_DC_R18-UEConTest </w:t>
            </w:r>
          </w:p>
        </w:tc>
        <w:tc>
          <w:tcPr>
            <w:tcW w:w="2323" w:type="dxa"/>
          </w:tcPr>
          <w:p w14:paraId="2FE1D046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4FFD8E3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57A09A40" w14:textId="77777777" w:rsidTr="00096385">
        <w:tc>
          <w:tcPr>
            <w:tcW w:w="879" w:type="dxa"/>
          </w:tcPr>
          <w:p w14:paraId="612AA80A" w14:textId="77777777" w:rsidR="000A3FCB" w:rsidRDefault="000A3FCB" w:rsidP="00096385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3C7D8104" w14:textId="77777777" w:rsidR="000A3FCB" w:rsidRDefault="000A3FCB" w:rsidP="00096385">
            <w:r>
              <w:rPr>
                <w:sz w:val="16"/>
                <w:szCs w:val="16"/>
              </w:rPr>
              <w:t>1635</w:t>
            </w:r>
          </w:p>
        </w:tc>
        <w:tc>
          <w:tcPr>
            <w:tcW w:w="517" w:type="dxa"/>
          </w:tcPr>
          <w:p w14:paraId="35CB5A2F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4F8DD9" w14:textId="77777777" w:rsidR="000A3FCB" w:rsidRDefault="000A3FCB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8019053" w14:textId="77777777" w:rsidR="000A3FCB" w:rsidRDefault="000A3FCB" w:rsidP="00096385">
            <w:r>
              <w:rPr>
                <w:sz w:val="16"/>
                <w:szCs w:val="16"/>
              </w:rPr>
              <w:t>Introduction of DC for n78 and n79 PC2 MOP test requirements</w:t>
            </w:r>
          </w:p>
        </w:tc>
        <w:tc>
          <w:tcPr>
            <w:tcW w:w="517" w:type="dxa"/>
          </w:tcPr>
          <w:p w14:paraId="1F0ABFD5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6E15A2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C40DE16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F94E41C" w14:textId="77777777" w:rsidR="000A3FCB" w:rsidRDefault="000A3FCB" w:rsidP="00096385">
            <w:r>
              <w:rPr>
                <w:sz w:val="16"/>
                <w:szCs w:val="16"/>
              </w:rPr>
              <w:t>R5-234097</w:t>
            </w:r>
          </w:p>
        </w:tc>
        <w:tc>
          <w:tcPr>
            <w:tcW w:w="1597" w:type="dxa"/>
          </w:tcPr>
          <w:p w14:paraId="5DFFD239" w14:textId="77777777" w:rsidR="000A3FCB" w:rsidRDefault="000A3FCB" w:rsidP="00096385">
            <w:r>
              <w:rPr>
                <w:sz w:val="16"/>
                <w:szCs w:val="16"/>
              </w:rPr>
              <w:t>NTT DOCOMO INC.</w:t>
            </w:r>
          </w:p>
        </w:tc>
        <w:tc>
          <w:tcPr>
            <w:tcW w:w="1122" w:type="dxa"/>
          </w:tcPr>
          <w:p w14:paraId="3A30BC8F" w14:textId="77777777" w:rsidR="000A3FCB" w:rsidRDefault="000A3FCB" w:rsidP="00096385">
            <w:r>
              <w:rPr>
                <w:sz w:val="16"/>
                <w:szCs w:val="16"/>
              </w:rPr>
              <w:t xml:space="preserve">HPUE_NR_CADC_NR_LTE_DC_R18-UEConTest </w:t>
            </w:r>
          </w:p>
        </w:tc>
        <w:tc>
          <w:tcPr>
            <w:tcW w:w="2323" w:type="dxa"/>
          </w:tcPr>
          <w:p w14:paraId="7ABE8A58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ACE4E59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</w:tbl>
    <w:p w14:paraId="474A7512" w14:textId="77777777" w:rsidR="000A3FCB" w:rsidRDefault="000A3FCB" w:rsidP="000A3FCB"/>
    <w:p w14:paraId="0E7A1BFE" w14:textId="77777777" w:rsidR="000A3FCB" w:rsidRDefault="000A3FCB" w:rsidP="000A3FCB"/>
    <w:p w14:paraId="32BFA051" w14:textId="77777777" w:rsidR="000A3FCB" w:rsidRPr="00917427" w:rsidRDefault="000A3FCB" w:rsidP="000A3FCB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RP-231684</w:t>
      </w:r>
      <w:r>
        <w:rPr>
          <w:b/>
          <w:i/>
          <w:noProof/>
          <w:sz w:val="28"/>
        </w:rPr>
        <w:fldChar w:fldCharType="end"/>
      </w:r>
    </w:p>
    <w:p w14:paraId="7C761219" w14:textId="77777777" w:rsidR="000A3FCB" w:rsidRPr="00784730" w:rsidRDefault="000A3FCB" w:rsidP="000A3FCB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58A13EA5" w14:textId="77777777" w:rsidR="000A3FCB" w:rsidRPr="00050554" w:rsidRDefault="000A3FCB" w:rsidP="000A3FCB">
      <w:pPr>
        <w:rPr>
          <w:rFonts w:ascii="Arial" w:hAnsi="Arial" w:cs="Arial"/>
          <w:b/>
          <w:bCs/>
          <w:lang w:val="en-US"/>
        </w:rPr>
      </w:pPr>
    </w:p>
    <w:p w14:paraId="3CED19A2" w14:textId="77777777" w:rsidR="000A3FCB" w:rsidRDefault="000A3FCB" w:rsidP="000A3FC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6EFD1F96" w14:textId="77777777" w:rsidR="000A3FCB" w:rsidRPr="00E145B1" w:rsidRDefault="000A3FCB" w:rsidP="000A3FC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High-power UE operation for fixed-wireless/vehicle-mounted use cases in LTE bands and NR bands in Rel-18 (LTE_NR_HPUE_FWVM_R18-UEConTest)</w:t>
      </w:r>
      <w:r>
        <w:rPr>
          <w:rFonts w:ascii="Arial" w:hAnsi="Arial" w:cs="Arial"/>
          <w:b/>
          <w:bCs/>
        </w:rPr>
        <w:fldChar w:fldCharType="end"/>
      </w:r>
    </w:p>
    <w:p w14:paraId="7FB19F1F" w14:textId="77777777" w:rsidR="000A3FCB" w:rsidRDefault="000A3FCB" w:rsidP="000A3FC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13.4.9</w:t>
      </w:r>
      <w:r>
        <w:rPr>
          <w:rFonts w:ascii="Arial" w:hAnsi="Arial" w:cs="Arial"/>
          <w:b/>
          <w:bCs/>
        </w:rPr>
        <w:fldChar w:fldCharType="end"/>
      </w:r>
    </w:p>
    <w:p w14:paraId="5C325C2D" w14:textId="77777777" w:rsidR="000A3FCB" w:rsidRDefault="000A3FCB" w:rsidP="000A3FC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3070431" w14:textId="77777777" w:rsidR="000A3FCB" w:rsidRDefault="000A3FCB" w:rsidP="000A3FC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F38771D" w14:textId="77777777" w:rsidR="000A3FCB" w:rsidRPr="004E535C" w:rsidRDefault="000A3FCB" w:rsidP="000A3FC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A3FCB" w:rsidRPr="004E535C" w14:paraId="20A77DB2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43E4691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425D089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9BE09E3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A8E1572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7D970EF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BCE5558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5ACE69D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517E01E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FFD9287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DEAFE49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B2A2E08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C34B7E2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D7F1DCF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A3FCB" w14:paraId="127B39F2" w14:textId="77777777" w:rsidTr="00096385">
        <w:tc>
          <w:tcPr>
            <w:tcW w:w="879" w:type="dxa"/>
          </w:tcPr>
          <w:p w14:paraId="548DD3EE" w14:textId="77777777" w:rsidR="000A3FCB" w:rsidRDefault="000A3FCB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0082920" w14:textId="77777777" w:rsidR="000A3FCB" w:rsidRDefault="000A3FCB" w:rsidP="00096385">
            <w:r>
              <w:rPr>
                <w:sz w:val="16"/>
                <w:szCs w:val="16"/>
              </w:rPr>
              <w:t>2358</w:t>
            </w:r>
          </w:p>
        </w:tc>
        <w:tc>
          <w:tcPr>
            <w:tcW w:w="517" w:type="dxa"/>
          </w:tcPr>
          <w:p w14:paraId="341E9E65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5AF6681" w14:textId="77777777" w:rsidR="000A3FCB" w:rsidRDefault="000A3FCB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4FC263A" w14:textId="77777777" w:rsidR="000A3FCB" w:rsidRDefault="000A3FCB" w:rsidP="00096385">
            <w:r>
              <w:rPr>
                <w:sz w:val="16"/>
                <w:szCs w:val="16"/>
              </w:rPr>
              <w:t>Introduction of PC1 transmitter requirements for railway bands n100 and n101</w:t>
            </w:r>
          </w:p>
        </w:tc>
        <w:tc>
          <w:tcPr>
            <w:tcW w:w="517" w:type="dxa"/>
          </w:tcPr>
          <w:p w14:paraId="58533DDC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790302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9750E4A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AB1E6F4" w14:textId="77777777" w:rsidR="000A3FCB" w:rsidRDefault="000A3FCB" w:rsidP="00096385">
            <w:r>
              <w:rPr>
                <w:sz w:val="16"/>
                <w:szCs w:val="16"/>
              </w:rPr>
              <w:t>R5-235861</w:t>
            </w:r>
          </w:p>
        </w:tc>
        <w:tc>
          <w:tcPr>
            <w:tcW w:w="1597" w:type="dxa"/>
          </w:tcPr>
          <w:p w14:paraId="55F5EFB6" w14:textId="77777777" w:rsidR="000A3FCB" w:rsidRDefault="000A3FCB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6FA077C" w14:textId="77777777" w:rsidR="000A3FCB" w:rsidRDefault="000A3FCB" w:rsidP="00096385">
            <w:r>
              <w:rPr>
                <w:sz w:val="16"/>
                <w:szCs w:val="16"/>
              </w:rPr>
              <w:t xml:space="preserve">LTE_NR_HPUE_FWVM_R18-UEConTest </w:t>
            </w:r>
          </w:p>
        </w:tc>
        <w:tc>
          <w:tcPr>
            <w:tcW w:w="2323" w:type="dxa"/>
          </w:tcPr>
          <w:p w14:paraId="50FE0F3D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9B8647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</w:tbl>
    <w:p w14:paraId="1C6ABED3" w14:textId="77777777" w:rsidR="000A3FCB" w:rsidRDefault="000A3FCB" w:rsidP="000A3FCB"/>
    <w:p w14:paraId="1CEA8008" w14:textId="77777777" w:rsidR="00CC14C9" w:rsidRDefault="00CC14C9" w:rsidP="00CC14C9"/>
    <w:p w14:paraId="6B3E7CDC" w14:textId="77777777" w:rsidR="00CC14C9" w:rsidRDefault="00CC14C9" w:rsidP="00CC14C9">
      <w:pPr>
        <w:pStyle w:val="Heading1"/>
      </w:pPr>
      <w:r>
        <w:t>13.5</w:t>
      </w:r>
      <w:r w:rsidRPr="004D4EA6">
        <w:tab/>
      </w:r>
      <w:r w:rsidRPr="00A568EF">
        <w:t>R5s CRs from RAN5 electronic meeting ‘#20</w:t>
      </w:r>
      <w:r>
        <w:t>23</w:t>
      </w:r>
      <w:r w:rsidRPr="00A568EF">
        <w:t>-TTCN email’</w:t>
      </w:r>
    </w:p>
    <w:p w14:paraId="5748E879" w14:textId="77777777" w:rsidR="00CC14C9" w:rsidRDefault="00CC14C9" w:rsidP="00CC14C9"/>
    <w:p w14:paraId="77D71CD8" w14:textId="77777777" w:rsidR="003245C5" w:rsidRPr="00917427" w:rsidRDefault="003245C5" w:rsidP="003245C5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RP-231685</w:t>
      </w:r>
      <w:r>
        <w:rPr>
          <w:b/>
          <w:i/>
          <w:noProof/>
          <w:sz w:val="28"/>
        </w:rPr>
        <w:fldChar w:fldCharType="end"/>
      </w:r>
    </w:p>
    <w:p w14:paraId="127A9577" w14:textId="77777777" w:rsidR="003245C5" w:rsidRPr="00784730" w:rsidRDefault="003245C5" w:rsidP="003245C5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03C4A79D" w14:textId="77777777" w:rsidR="003245C5" w:rsidRPr="00050554" w:rsidRDefault="003245C5" w:rsidP="003245C5">
      <w:pPr>
        <w:rPr>
          <w:rFonts w:ascii="Arial" w:hAnsi="Arial" w:cs="Arial"/>
          <w:b/>
          <w:bCs/>
          <w:lang w:val="en-US"/>
        </w:rPr>
      </w:pPr>
    </w:p>
    <w:p w14:paraId="2A5EDA0C" w14:textId="77777777" w:rsidR="003245C5" w:rsidRDefault="003245C5" w:rsidP="003245C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13DFD80D" w14:textId="77777777" w:rsidR="003245C5" w:rsidRPr="00E145B1" w:rsidRDefault="003245C5" w:rsidP="003245C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R5s CRs from RAN5 electronic meeting ‘#2023-TTCN email’ (batch 1)</w:t>
      </w:r>
      <w:r>
        <w:rPr>
          <w:rFonts w:ascii="Arial" w:hAnsi="Arial" w:cs="Arial"/>
          <w:b/>
          <w:bCs/>
        </w:rPr>
        <w:fldChar w:fldCharType="end"/>
      </w:r>
    </w:p>
    <w:p w14:paraId="0D702E76" w14:textId="77777777" w:rsidR="003245C5" w:rsidRDefault="003245C5" w:rsidP="003245C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</w:t>
      </w:r>
      <w:r>
        <w:rPr>
          <w:rFonts w:ascii="Arial" w:hAnsi="Arial" w:cs="Arial"/>
          <w:b/>
          <w:bCs/>
        </w:rPr>
        <w:fldChar w:fldCharType="end"/>
      </w:r>
    </w:p>
    <w:p w14:paraId="23B32023" w14:textId="77777777" w:rsidR="003245C5" w:rsidRDefault="003245C5" w:rsidP="003245C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9E4AC31" w14:textId="77777777" w:rsidR="003245C5" w:rsidRDefault="003245C5" w:rsidP="003245C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4AEA699" w14:textId="77777777" w:rsidR="003245C5" w:rsidRPr="004E535C" w:rsidRDefault="003245C5" w:rsidP="003245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245C5" w:rsidRPr="004E535C" w14:paraId="2B66C597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B3A0A67" w14:textId="77777777" w:rsidR="003245C5" w:rsidRPr="00BF1EB6" w:rsidRDefault="003245C5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CAE14EA" w14:textId="77777777" w:rsidR="003245C5" w:rsidRPr="00BF1EB6" w:rsidRDefault="003245C5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D654CD2" w14:textId="77777777" w:rsidR="003245C5" w:rsidRPr="00BF1EB6" w:rsidRDefault="003245C5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240D8D9" w14:textId="77777777" w:rsidR="003245C5" w:rsidRPr="00BF1EB6" w:rsidRDefault="003245C5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CCBDE64" w14:textId="77777777" w:rsidR="003245C5" w:rsidRPr="00BF1EB6" w:rsidRDefault="003245C5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41F68FC" w14:textId="77777777" w:rsidR="003245C5" w:rsidRPr="00BF1EB6" w:rsidRDefault="003245C5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40B7066" w14:textId="77777777" w:rsidR="003245C5" w:rsidRPr="00BF1EB6" w:rsidRDefault="003245C5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5E3E5C6" w14:textId="77777777" w:rsidR="003245C5" w:rsidRPr="00BF1EB6" w:rsidRDefault="003245C5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2F2CC59" w14:textId="77777777" w:rsidR="003245C5" w:rsidRPr="00BF1EB6" w:rsidRDefault="003245C5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7965010" w14:textId="77777777" w:rsidR="003245C5" w:rsidRPr="00BF1EB6" w:rsidRDefault="003245C5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C8A7EEE" w14:textId="77777777" w:rsidR="003245C5" w:rsidRPr="00BF1EB6" w:rsidRDefault="003245C5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83459E3" w14:textId="77777777" w:rsidR="003245C5" w:rsidRPr="00BF1EB6" w:rsidRDefault="003245C5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B6922BF" w14:textId="77777777" w:rsidR="003245C5" w:rsidRPr="00BF1EB6" w:rsidRDefault="003245C5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245C5" w14:paraId="3D739D35" w14:textId="77777777" w:rsidTr="00096385">
        <w:tc>
          <w:tcPr>
            <w:tcW w:w="879" w:type="dxa"/>
          </w:tcPr>
          <w:p w14:paraId="20B70148" w14:textId="77777777" w:rsidR="003245C5" w:rsidRDefault="003245C5" w:rsidP="00096385"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 w14:paraId="27B8EF50" w14:textId="77777777" w:rsidR="003245C5" w:rsidRDefault="003245C5" w:rsidP="00096385">
            <w:r>
              <w:rPr>
                <w:sz w:val="16"/>
                <w:szCs w:val="16"/>
              </w:rPr>
              <w:t>0900</w:t>
            </w:r>
          </w:p>
        </w:tc>
        <w:tc>
          <w:tcPr>
            <w:tcW w:w="517" w:type="dxa"/>
          </w:tcPr>
          <w:p w14:paraId="7CC1A6D3" w14:textId="77777777" w:rsidR="003245C5" w:rsidRDefault="003245C5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C29F9E5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6488CD" w14:textId="77777777" w:rsidR="003245C5" w:rsidRDefault="003245C5" w:rsidP="00096385">
            <w:r>
              <w:rPr>
                <w:sz w:val="16"/>
                <w:szCs w:val="16"/>
              </w:rPr>
              <w:t>Addition of IMS 5GS Emergency Call testcase 10.4</w:t>
            </w:r>
          </w:p>
        </w:tc>
        <w:tc>
          <w:tcPr>
            <w:tcW w:w="517" w:type="dxa"/>
          </w:tcPr>
          <w:p w14:paraId="68E10CAB" w14:textId="77777777" w:rsidR="003245C5" w:rsidRDefault="003245C5" w:rsidP="0009638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CAFE10D" w14:textId="77777777" w:rsidR="003245C5" w:rsidRDefault="003245C5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22597CE7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5E1960D7" w14:textId="77777777" w:rsidR="003245C5" w:rsidRDefault="003245C5" w:rsidP="00096385">
            <w:r>
              <w:rPr>
                <w:sz w:val="16"/>
                <w:szCs w:val="16"/>
              </w:rPr>
              <w:t>R5s230561</w:t>
            </w:r>
          </w:p>
        </w:tc>
        <w:tc>
          <w:tcPr>
            <w:tcW w:w="1597" w:type="dxa"/>
          </w:tcPr>
          <w:p w14:paraId="0EA4F76B" w14:textId="77777777" w:rsidR="003245C5" w:rsidRDefault="003245C5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9B47925" w14:textId="77777777" w:rsidR="003245C5" w:rsidRDefault="003245C5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B985FE6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A3E421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7086B761" w14:textId="77777777" w:rsidTr="00096385">
        <w:tc>
          <w:tcPr>
            <w:tcW w:w="879" w:type="dxa"/>
          </w:tcPr>
          <w:p w14:paraId="1762BE37" w14:textId="77777777" w:rsidR="003245C5" w:rsidRDefault="003245C5" w:rsidP="00096385"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 w14:paraId="42281427" w14:textId="77777777" w:rsidR="003245C5" w:rsidRDefault="003245C5" w:rsidP="00096385">
            <w:r>
              <w:rPr>
                <w:sz w:val="16"/>
                <w:szCs w:val="16"/>
              </w:rPr>
              <w:t>0901</w:t>
            </w:r>
          </w:p>
        </w:tc>
        <w:tc>
          <w:tcPr>
            <w:tcW w:w="517" w:type="dxa"/>
          </w:tcPr>
          <w:p w14:paraId="169A03A6" w14:textId="77777777" w:rsidR="003245C5" w:rsidRDefault="003245C5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D8AA4DD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AE3768C" w14:textId="77777777" w:rsidR="003245C5" w:rsidRDefault="003245C5" w:rsidP="00096385">
            <w:r>
              <w:rPr>
                <w:sz w:val="16"/>
                <w:szCs w:val="16"/>
              </w:rPr>
              <w:t>Correction for IMS test case 10.14</w:t>
            </w:r>
          </w:p>
        </w:tc>
        <w:tc>
          <w:tcPr>
            <w:tcW w:w="517" w:type="dxa"/>
          </w:tcPr>
          <w:p w14:paraId="43479E8B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9A117D" w14:textId="77777777" w:rsidR="003245C5" w:rsidRDefault="003245C5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A9DBDD5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60884A8D" w14:textId="77777777" w:rsidR="003245C5" w:rsidRDefault="003245C5" w:rsidP="00096385">
            <w:r>
              <w:rPr>
                <w:sz w:val="16"/>
                <w:szCs w:val="16"/>
              </w:rPr>
              <w:t>R5s230562</w:t>
            </w:r>
          </w:p>
        </w:tc>
        <w:tc>
          <w:tcPr>
            <w:tcW w:w="1597" w:type="dxa"/>
          </w:tcPr>
          <w:p w14:paraId="67A0E993" w14:textId="77777777" w:rsidR="003245C5" w:rsidRDefault="003245C5" w:rsidP="00096385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232D8AE4" w14:textId="77777777" w:rsidR="003245C5" w:rsidRDefault="003245C5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536022E" w14:textId="77777777" w:rsidR="003245C5" w:rsidRDefault="003245C5" w:rsidP="00096385">
            <w:r>
              <w:rPr>
                <w:sz w:val="16"/>
                <w:szCs w:val="16"/>
              </w:rPr>
              <w:t>10.14.NR5GC</w:t>
            </w:r>
          </w:p>
        </w:tc>
        <w:tc>
          <w:tcPr>
            <w:tcW w:w="998" w:type="dxa"/>
          </w:tcPr>
          <w:p w14:paraId="23FE5EC7" w14:textId="77777777" w:rsidR="003245C5" w:rsidRDefault="003245C5" w:rsidP="00096385">
            <w:r>
              <w:rPr>
                <w:sz w:val="16"/>
                <w:szCs w:val="16"/>
              </w:rPr>
              <w:t>TS/TR ... CR ...; TS/TR ... CR ...; TS/TR ... CR ...</w:t>
            </w:r>
          </w:p>
        </w:tc>
      </w:tr>
      <w:tr w:rsidR="003245C5" w14:paraId="5B864F99" w14:textId="77777777" w:rsidTr="00096385">
        <w:tc>
          <w:tcPr>
            <w:tcW w:w="879" w:type="dxa"/>
          </w:tcPr>
          <w:p w14:paraId="7B360231" w14:textId="77777777" w:rsidR="003245C5" w:rsidRDefault="003245C5" w:rsidP="00096385"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 w14:paraId="61FEF8AD" w14:textId="77777777" w:rsidR="003245C5" w:rsidRDefault="003245C5" w:rsidP="00096385">
            <w:r>
              <w:rPr>
                <w:sz w:val="16"/>
                <w:szCs w:val="16"/>
              </w:rPr>
              <w:t>0910</w:t>
            </w:r>
          </w:p>
        </w:tc>
        <w:tc>
          <w:tcPr>
            <w:tcW w:w="517" w:type="dxa"/>
          </w:tcPr>
          <w:p w14:paraId="0D96EDD3" w14:textId="77777777" w:rsidR="003245C5" w:rsidRDefault="003245C5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2E7D7C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C90E2F9" w14:textId="77777777" w:rsidR="003245C5" w:rsidRDefault="003245C5" w:rsidP="00096385">
            <w:r>
              <w:rPr>
                <w:sz w:val="16"/>
                <w:szCs w:val="16"/>
              </w:rPr>
              <w:t>Correction for IMS test case 9.1</w:t>
            </w:r>
          </w:p>
        </w:tc>
        <w:tc>
          <w:tcPr>
            <w:tcW w:w="517" w:type="dxa"/>
          </w:tcPr>
          <w:p w14:paraId="5D605E12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05BCDE" w14:textId="77777777" w:rsidR="003245C5" w:rsidRDefault="003245C5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582B72CE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15E020BB" w14:textId="77777777" w:rsidR="003245C5" w:rsidRDefault="003245C5" w:rsidP="00096385">
            <w:r>
              <w:rPr>
                <w:sz w:val="16"/>
                <w:szCs w:val="16"/>
              </w:rPr>
              <w:t>R5s230569</w:t>
            </w:r>
          </w:p>
        </w:tc>
        <w:tc>
          <w:tcPr>
            <w:tcW w:w="1597" w:type="dxa"/>
          </w:tcPr>
          <w:p w14:paraId="52545BE2" w14:textId="77777777" w:rsidR="003245C5" w:rsidRDefault="003245C5" w:rsidP="00096385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0955BE8D" w14:textId="77777777" w:rsidR="003245C5" w:rsidRDefault="003245C5" w:rsidP="00096385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 w14:paraId="397BEBB5" w14:textId="77777777" w:rsidR="003245C5" w:rsidRDefault="003245C5" w:rsidP="00096385">
            <w:r>
              <w:rPr>
                <w:sz w:val="16"/>
                <w:szCs w:val="16"/>
              </w:rPr>
              <w:t>9.1</w:t>
            </w:r>
          </w:p>
        </w:tc>
        <w:tc>
          <w:tcPr>
            <w:tcW w:w="998" w:type="dxa"/>
          </w:tcPr>
          <w:p w14:paraId="620E5957" w14:textId="77777777" w:rsidR="003245C5" w:rsidRDefault="003245C5" w:rsidP="00096385">
            <w:r>
              <w:rPr>
                <w:sz w:val="16"/>
                <w:szCs w:val="16"/>
              </w:rPr>
              <w:t xml:space="preserve">TS/TR ... CR ... ; TS/TR ... CR ... </w:t>
            </w:r>
          </w:p>
        </w:tc>
      </w:tr>
      <w:tr w:rsidR="003245C5" w14:paraId="616E021E" w14:textId="77777777" w:rsidTr="00096385">
        <w:tc>
          <w:tcPr>
            <w:tcW w:w="879" w:type="dxa"/>
          </w:tcPr>
          <w:p w14:paraId="4AA87720" w14:textId="77777777" w:rsidR="003245C5" w:rsidRDefault="003245C5" w:rsidP="00096385"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 w14:paraId="3BEED899" w14:textId="77777777" w:rsidR="003245C5" w:rsidRDefault="003245C5" w:rsidP="00096385">
            <w:r>
              <w:rPr>
                <w:sz w:val="16"/>
                <w:szCs w:val="16"/>
              </w:rPr>
              <w:t>0911</w:t>
            </w:r>
          </w:p>
        </w:tc>
        <w:tc>
          <w:tcPr>
            <w:tcW w:w="517" w:type="dxa"/>
          </w:tcPr>
          <w:p w14:paraId="54F8347B" w14:textId="77777777" w:rsidR="003245C5" w:rsidRDefault="003245C5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10236C9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CFCB0A2" w14:textId="77777777" w:rsidR="003245C5" w:rsidRDefault="003245C5" w:rsidP="00096385">
            <w:r>
              <w:rPr>
                <w:sz w:val="16"/>
                <w:szCs w:val="16"/>
              </w:rPr>
              <w:t>Addition of IMS 5GS eCall over IMS testcase 11.1</w:t>
            </w:r>
          </w:p>
        </w:tc>
        <w:tc>
          <w:tcPr>
            <w:tcW w:w="517" w:type="dxa"/>
          </w:tcPr>
          <w:p w14:paraId="65111B1B" w14:textId="77777777" w:rsidR="003245C5" w:rsidRDefault="003245C5" w:rsidP="0009638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C49B5FF" w14:textId="77777777" w:rsidR="003245C5" w:rsidRDefault="003245C5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12D7D3A7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7CDF633D" w14:textId="77777777" w:rsidR="003245C5" w:rsidRDefault="003245C5" w:rsidP="00096385">
            <w:r>
              <w:rPr>
                <w:sz w:val="16"/>
                <w:szCs w:val="16"/>
              </w:rPr>
              <w:t>R5s230668</w:t>
            </w:r>
          </w:p>
        </w:tc>
        <w:tc>
          <w:tcPr>
            <w:tcW w:w="1597" w:type="dxa"/>
          </w:tcPr>
          <w:p w14:paraId="20EF167F" w14:textId="77777777" w:rsidR="003245C5" w:rsidRDefault="003245C5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F3EB904" w14:textId="77777777" w:rsidR="003245C5" w:rsidRDefault="003245C5" w:rsidP="00096385">
            <w:r>
              <w:rPr>
                <w:sz w:val="16"/>
                <w:szCs w:val="16"/>
              </w:rPr>
              <w:t>TEI16_Test, NR_EIEI-UEConTest</w:t>
            </w:r>
          </w:p>
        </w:tc>
        <w:tc>
          <w:tcPr>
            <w:tcW w:w="2323" w:type="dxa"/>
          </w:tcPr>
          <w:p w14:paraId="744C8EBD" w14:textId="77777777" w:rsidR="003245C5" w:rsidRDefault="003245C5" w:rsidP="00096385">
            <w:r>
              <w:rPr>
                <w:sz w:val="16"/>
                <w:szCs w:val="16"/>
              </w:rPr>
              <w:t>11.1.NR5GC</w:t>
            </w:r>
          </w:p>
        </w:tc>
        <w:tc>
          <w:tcPr>
            <w:tcW w:w="998" w:type="dxa"/>
          </w:tcPr>
          <w:p w14:paraId="380CE305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203C25E5" w14:textId="77777777" w:rsidTr="00096385">
        <w:tc>
          <w:tcPr>
            <w:tcW w:w="879" w:type="dxa"/>
          </w:tcPr>
          <w:p w14:paraId="545427CB" w14:textId="77777777" w:rsidR="003245C5" w:rsidRDefault="003245C5" w:rsidP="00096385"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 w14:paraId="3B8769FE" w14:textId="77777777" w:rsidR="003245C5" w:rsidRDefault="003245C5" w:rsidP="00096385">
            <w:r>
              <w:rPr>
                <w:sz w:val="16"/>
                <w:szCs w:val="16"/>
              </w:rPr>
              <w:t>0912</w:t>
            </w:r>
          </w:p>
        </w:tc>
        <w:tc>
          <w:tcPr>
            <w:tcW w:w="517" w:type="dxa"/>
          </w:tcPr>
          <w:p w14:paraId="54FA078B" w14:textId="77777777" w:rsidR="003245C5" w:rsidRDefault="003245C5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7004A46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12E0CB1" w14:textId="77777777" w:rsidR="003245C5" w:rsidRDefault="003245C5" w:rsidP="00096385">
            <w:r>
              <w:rPr>
                <w:sz w:val="16"/>
                <w:szCs w:val="16"/>
              </w:rPr>
              <w:t>Addition of IMS 5GS eCall over IMS testcase 11.2</w:t>
            </w:r>
          </w:p>
        </w:tc>
        <w:tc>
          <w:tcPr>
            <w:tcW w:w="517" w:type="dxa"/>
          </w:tcPr>
          <w:p w14:paraId="5EA98AB0" w14:textId="77777777" w:rsidR="003245C5" w:rsidRDefault="003245C5" w:rsidP="0009638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93A581C" w14:textId="77777777" w:rsidR="003245C5" w:rsidRDefault="003245C5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3E52E4C4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0D1F0EB2" w14:textId="77777777" w:rsidR="003245C5" w:rsidRDefault="003245C5" w:rsidP="00096385">
            <w:r>
              <w:rPr>
                <w:sz w:val="16"/>
                <w:szCs w:val="16"/>
              </w:rPr>
              <w:t>R5s230669</w:t>
            </w:r>
          </w:p>
        </w:tc>
        <w:tc>
          <w:tcPr>
            <w:tcW w:w="1597" w:type="dxa"/>
          </w:tcPr>
          <w:p w14:paraId="7B836DD2" w14:textId="77777777" w:rsidR="003245C5" w:rsidRDefault="003245C5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C19031A" w14:textId="77777777" w:rsidR="003245C5" w:rsidRDefault="003245C5" w:rsidP="00096385">
            <w:r>
              <w:rPr>
                <w:sz w:val="16"/>
                <w:szCs w:val="16"/>
              </w:rPr>
              <w:t>TEI16_Test, NR_EIEI-UEConTest</w:t>
            </w:r>
          </w:p>
        </w:tc>
        <w:tc>
          <w:tcPr>
            <w:tcW w:w="2323" w:type="dxa"/>
          </w:tcPr>
          <w:p w14:paraId="6698F959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A2C3BF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58E2AACD" w14:textId="77777777" w:rsidTr="00096385">
        <w:tc>
          <w:tcPr>
            <w:tcW w:w="879" w:type="dxa"/>
          </w:tcPr>
          <w:p w14:paraId="3E867BD0" w14:textId="77777777" w:rsidR="003245C5" w:rsidRDefault="003245C5" w:rsidP="00096385"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 w14:paraId="4848A830" w14:textId="77777777" w:rsidR="003245C5" w:rsidRDefault="003245C5" w:rsidP="00096385">
            <w:r>
              <w:rPr>
                <w:sz w:val="16"/>
                <w:szCs w:val="16"/>
              </w:rPr>
              <w:t>0913</w:t>
            </w:r>
          </w:p>
        </w:tc>
        <w:tc>
          <w:tcPr>
            <w:tcW w:w="517" w:type="dxa"/>
          </w:tcPr>
          <w:p w14:paraId="26691A2C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1DD092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D7288F" w14:textId="77777777" w:rsidR="003245C5" w:rsidRDefault="003245C5" w:rsidP="00096385">
            <w:r>
              <w:rPr>
                <w:sz w:val="16"/>
                <w:szCs w:val="16"/>
              </w:rPr>
              <w:t>Correction to IMS 5GS Emergency Call test case 10.4</w:t>
            </w:r>
          </w:p>
        </w:tc>
        <w:tc>
          <w:tcPr>
            <w:tcW w:w="517" w:type="dxa"/>
          </w:tcPr>
          <w:p w14:paraId="143BE6A5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0C029C" w14:textId="77777777" w:rsidR="003245C5" w:rsidRDefault="003245C5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3CCCFD21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1F17A864" w14:textId="77777777" w:rsidR="003245C5" w:rsidRDefault="003245C5" w:rsidP="00096385">
            <w:r>
              <w:rPr>
                <w:sz w:val="16"/>
                <w:szCs w:val="16"/>
              </w:rPr>
              <w:t>R5s230520</w:t>
            </w:r>
          </w:p>
        </w:tc>
        <w:tc>
          <w:tcPr>
            <w:tcW w:w="1597" w:type="dxa"/>
          </w:tcPr>
          <w:p w14:paraId="69A3D027" w14:textId="77777777" w:rsidR="003245C5" w:rsidRDefault="003245C5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C75617A" w14:textId="77777777" w:rsidR="003245C5" w:rsidRDefault="003245C5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E296215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4A49486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559BA86E" w14:textId="77777777" w:rsidTr="00096385">
        <w:tc>
          <w:tcPr>
            <w:tcW w:w="879" w:type="dxa"/>
          </w:tcPr>
          <w:p w14:paraId="0ABF5750" w14:textId="77777777" w:rsidR="003245C5" w:rsidRDefault="003245C5" w:rsidP="00096385"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 w14:paraId="69854D8F" w14:textId="77777777" w:rsidR="003245C5" w:rsidRDefault="003245C5" w:rsidP="00096385">
            <w:r>
              <w:rPr>
                <w:sz w:val="16"/>
                <w:szCs w:val="16"/>
              </w:rPr>
              <w:t>0914</w:t>
            </w:r>
          </w:p>
        </w:tc>
        <w:tc>
          <w:tcPr>
            <w:tcW w:w="517" w:type="dxa"/>
          </w:tcPr>
          <w:p w14:paraId="39FD5B50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A4E946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C95FAC6" w14:textId="77777777" w:rsidR="003245C5" w:rsidRDefault="003245C5" w:rsidP="00096385">
            <w:r>
              <w:rPr>
                <w:sz w:val="16"/>
                <w:szCs w:val="16"/>
              </w:rPr>
              <w:t>Addition of IMS 5GS eCall over IMS testcase 11.4</w:t>
            </w:r>
          </w:p>
        </w:tc>
        <w:tc>
          <w:tcPr>
            <w:tcW w:w="517" w:type="dxa"/>
          </w:tcPr>
          <w:p w14:paraId="40C23753" w14:textId="77777777" w:rsidR="003245C5" w:rsidRDefault="003245C5" w:rsidP="0009638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5D14A3C" w14:textId="77777777" w:rsidR="003245C5" w:rsidRDefault="003245C5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919CCE4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6DD632A6" w14:textId="77777777" w:rsidR="003245C5" w:rsidRDefault="003245C5" w:rsidP="00096385">
            <w:r>
              <w:rPr>
                <w:sz w:val="16"/>
                <w:szCs w:val="16"/>
              </w:rPr>
              <w:t>R5s230521</w:t>
            </w:r>
          </w:p>
        </w:tc>
        <w:tc>
          <w:tcPr>
            <w:tcW w:w="1597" w:type="dxa"/>
          </w:tcPr>
          <w:p w14:paraId="4D61F2D4" w14:textId="77777777" w:rsidR="003245C5" w:rsidRDefault="003245C5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1AD97D7" w14:textId="77777777" w:rsidR="003245C5" w:rsidRDefault="003245C5" w:rsidP="00096385">
            <w:r>
              <w:rPr>
                <w:sz w:val="16"/>
                <w:szCs w:val="16"/>
              </w:rPr>
              <w:t>TEI16_Test, NR_EIEI-UEConTest</w:t>
            </w:r>
          </w:p>
        </w:tc>
        <w:tc>
          <w:tcPr>
            <w:tcW w:w="2323" w:type="dxa"/>
          </w:tcPr>
          <w:p w14:paraId="3BA6F15E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8669F6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113B7B8A" w14:textId="77777777" w:rsidTr="00096385">
        <w:tc>
          <w:tcPr>
            <w:tcW w:w="879" w:type="dxa"/>
          </w:tcPr>
          <w:p w14:paraId="4F99684A" w14:textId="77777777" w:rsidR="003245C5" w:rsidRDefault="003245C5" w:rsidP="00096385"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 w14:paraId="4B42C10A" w14:textId="77777777" w:rsidR="003245C5" w:rsidRDefault="003245C5" w:rsidP="00096385">
            <w:r>
              <w:rPr>
                <w:sz w:val="16"/>
                <w:szCs w:val="16"/>
              </w:rPr>
              <w:t>0915</w:t>
            </w:r>
          </w:p>
        </w:tc>
        <w:tc>
          <w:tcPr>
            <w:tcW w:w="517" w:type="dxa"/>
          </w:tcPr>
          <w:p w14:paraId="5AF47486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2714FD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5D25B8" w14:textId="77777777" w:rsidR="003245C5" w:rsidRDefault="003245C5" w:rsidP="00096385">
            <w:r>
              <w:rPr>
                <w:sz w:val="16"/>
                <w:szCs w:val="16"/>
              </w:rPr>
              <w:t>Addition of IMS 5GS eCall over IMS testcase 11.5</w:t>
            </w:r>
          </w:p>
        </w:tc>
        <w:tc>
          <w:tcPr>
            <w:tcW w:w="517" w:type="dxa"/>
          </w:tcPr>
          <w:p w14:paraId="157CEEC5" w14:textId="77777777" w:rsidR="003245C5" w:rsidRDefault="003245C5" w:rsidP="0009638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4E0B6C2" w14:textId="77777777" w:rsidR="003245C5" w:rsidRDefault="003245C5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6BD01D58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2A02B653" w14:textId="77777777" w:rsidR="003245C5" w:rsidRDefault="003245C5" w:rsidP="00096385">
            <w:r>
              <w:rPr>
                <w:sz w:val="16"/>
                <w:szCs w:val="16"/>
              </w:rPr>
              <w:t>R5s230523</w:t>
            </w:r>
          </w:p>
        </w:tc>
        <w:tc>
          <w:tcPr>
            <w:tcW w:w="1597" w:type="dxa"/>
          </w:tcPr>
          <w:p w14:paraId="451963A5" w14:textId="77777777" w:rsidR="003245C5" w:rsidRDefault="003245C5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A109471" w14:textId="77777777" w:rsidR="003245C5" w:rsidRDefault="003245C5" w:rsidP="00096385">
            <w:r>
              <w:rPr>
                <w:sz w:val="16"/>
                <w:szCs w:val="16"/>
              </w:rPr>
              <w:t>TEI16_Test, NR_EIEI-UEConTest</w:t>
            </w:r>
          </w:p>
        </w:tc>
        <w:tc>
          <w:tcPr>
            <w:tcW w:w="2323" w:type="dxa"/>
          </w:tcPr>
          <w:p w14:paraId="691BBBA5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7FA87E0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5B5D3FC8" w14:textId="77777777" w:rsidTr="00096385">
        <w:tc>
          <w:tcPr>
            <w:tcW w:w="879" w:type="dxa"/>
          </w:tcPr>
          <w:p w14:paraId="31FF0479" w14:textId="77777777" w:rsidR="003245C5" w:rsidRDefault="003245C5" w:rsidP="00096385"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 w14:paraId="1F5B574C" w14:textId="77777777" w:rsidR="003245C5" w:rsidRDefault="003245C5" w:rsidP="00096385">
            <w:r>
              <w:rPr>
                <w:sz w:val="16"/>
                <w:szCs w:val="16"/>
              </w:rPr>
              <w:t>0916</w:t>
            </w:r>
          </w:p>
        </w:tc>
        <w:tc>
          <w:tcPr>
            <w:tcW w:w="517" w:type="dxa"/>
          </w:tcPr>
          <w:p w14:paraId="0E30C113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6BADCC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F75847" w14:textId="77777777" w:rsidR="003245C5" w:rsidRDefault="003245C5" w:rsidP="00096385">
            <w:r>
              <w:rPr>
                <w:sz w:val="16"/>
                <w:szCs w:val="16"/>
              </w:rPr>
              <w:t>Correction to function f_IMS_EmergencyReRegistration</w:t>
            </w:r>
          </w:p>
        </w:tc>
        <w:tc>
          <w:tcPr>
            <w:tcW w:w="517" w:type="dxa"/>
          </w:tcPr>
          <w:p w14:paraId="0C028EA9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27AE54" w14:textId="77777777" w:rsidR="003245C5" w:rsidRDefault="003245C5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6257AA8D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5836BB7D" w14:textId="77777777" w:rsidR="003245C5" w:rsidRDefault="003245C5" w:rsidP="00096385">
            <w:r>
              <w:rPr>
                <w:sz w:val="16"/>
                <w:szCs w:val="16"/>
              </w:rPr>
              <w:t>R5s230537</w:t>
            </w:r>
          </w:p>
        </w:tc>
        <w:tc>
          <w:tcPr>
            <w:tcW w:w="1597" w:type="dxa"/>
          </w:tcPr>
          <w:p w14:paraId="46C38333" w14:textId="77777777" w:rsidR="003245C5" w:rsidRDefault="003245C5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58D1EBB" w14:textId="77777777" w:rsidR="003245C5" w:rsidRDefault="003245C5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1E0D8A8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9E46E03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10FF1240" w14:textId="77777777" w:rsidTr="00096385">
        <w:tc>
          <w:tcPr>
            <w:tcW w:w="879" w:type="dxa"/>
          </w:tcPr>
          <w:p w14:paraId="2364BB91" w14:textId="77777777" w:rsidR="003245C5" w:rsidRDefault="003245C5" w:rsidP="00096385"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 w14:paraId="6A7C7055" w14:textId="77777777" w:rsidR="003245C5" w:rsidRDefault="003245C5" w:rsidP="00096385">
            <w:r>
              <w:rPr>
                <w:sz w:val="16"/>
                <w:szCs w:val="16"/>
              </w:rPr>
              <w:t>0917</w:t>
            </w:r>
          </w:p>
        </w:tc>
        <w:tc>
          <w:tcPr>
            <w:tcW w:w="517" w:type="dxa"/>
          </w:tcPr>
          <w:p w14:paraId="42EE51BC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C25F81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AD6B944" w14:textId="77777777" w:rsidR="003245C5" w:rsidRDefault="003245C5" w:rsidP="00096385">
            <w:r>
              <w:rPr>
                <w:sz w:val="16"/>
                <w:szCs w:val="16"/>
              </w:rPr>
              <w:t>Correction for IMS 5GS conferencing test case 8.34</w:t>
            </w:r>
          </w:p>
        </w:tc>
        <w:tc>
          <w:tcPr>
            <w:tcW w:w="517" w:type="dxa"/>
          </w:tcPr>
          <w:p w14:paraId="1A8E6B01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ABBE3B" w14:textId="77777777" w:rsidR="003245C5" w:rsidRDefault="003245C5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2BADD878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475630CF" w14:textId="77777777" w:rsidR="003245C5" w:rsidRDefault="003245C5" w:rsidP="00096385">
            <w:r>
              <w:rPr>
                <w:sz w:val="16"/>
                <w:szCs w:val="16"/>
              </w:rPr>
              <w:t>R5s230598</w:t>
            </w:r>
          </w:p>
        </w:tc>
        <w:tc>
          <w:tcPr>
            <w:tcW w:w="1597" w:type="dxa"/>
          </w:tcPr>
          <w:p w14:paraId="509B5E66" w14:textId="77777777" w:rsidR="003245C5" w:rsidRDefault="003245C5" w:rsidP="00096385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738149CA" w14:textId="77777777" w:rsidR="003245C5" w:rsidRDefault="003245C5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1F8C950" w14:textId="77777777" w:rsidR="003245C5" w:rsidRDefault="003245C5" w:rsidP="00096385">
            <w:r>
              <w:rPr>
                <w:sz w:val="16"/>
                <w:szCs w:val="16"/>
              </w:rPr>
              <w:t>8.34.NR5GC, 8.35.NR5GC</w:t>
            </w:r>
          </w:p>
        </w:tc>
        <w:tc>
          <w:tcPr>
            <w:tcW w:w="998" w:type="dxa"/>
          </w:tcPr>
          <w:p w14:paraId="004FD084" w14:textId="77777777" w:rsidR="003245C5" w:rsidRDefault="003245C5" w:rsidP="00096385">
            <w:r>
              <w:rPr>
                <w:sz w:val="16"/>
                <w:szCs w:val="16"/>
              </w:rPr>
              <w:t xml:space="preserve">TS/TR ... CR ... ; TS/TR ... CR ... </w:t>
            </w:r>
          </w:p>
        </w:tc>
      </w:tr>
      <w:tr w:rsidR="003245C5" w14:paraId="1ECC6DA5" w14:textId="77777777" w:rsidTr="00096385">
        <w:tc>
          <w:tcPr>
            <w:tcW w:w="879" w:type="dxa"/>
          </w:tcPr>
          <w:p w14:paraId="246BE0DE" w14:textId="77777777" w:rsidR="003245C5" w:rsidRDefault="003245C5" w:rsidP="00096385"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 w14:paraId="599E6EA8" w14:textId="77777777" w:rsidR="003245C5" w:rsidRDefault="003245C5" w:rsidP="00096385">
            <w:r>
              <w:rPr>
                <w:sz w:val="16"/>
                <w:szCs w:val="16"/>
              </w:rPr>
              <w:t>0931</w:t>
            </w:r>
          </w:p>
        </w:tc>
        <w:tc>
          <w:tcPr>
            <w:tcW w:w="517" w:type="dxa"/>
          </w:tcPr>
          <w:p w14:paraId="2E08166C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50FC96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8F6C7AE" w14:textId="77777777" w:rsidR="003245C5" w:rsidRDefault="003245C5" w:rsidP="00096385">
            <w:r>
              <w:rPr>
                <w:sz w:val="16"/>
                <w:szCs w:val="16"/>
              </w:rPr>
              <w:t>Add new verified and e-mail agreed TTCN test cases in the TC lists in 34.229-3 (prose), Annex A</w:t>
            </w:r>
          </w:p>
        </w:tc>
        <w:tc>
          <w:tcPr>
            <w:tcW w:w="517" w:type="dxa"/>
          </w:tcPr>
          <w:p w14:paraId="3E573919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365A96" w14:textId="77777777" w:rsidR="003245C5" w:rsidRDefault="003245C5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473DF28D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2E8EDEB2" w14:textId="77777777" w:rsidR="003245C5" w:rsidRDefault="003245C5" w:rsidP="00096385">
            <w:r>
              <w:rPr>
                <w:sz w:val="16"/>
                <w:szCs w:val="16"/>
              </w:rPr>
              <w:t>R5s230670</w:t>
            </w:r>
          </w:p>
        </w:tc>
        <w:tc>
          <w:tcPr>
            <w:tcW w:w="1597" w:type="dxa"/>
          </w:tcPr>
          <w:p w14:paraId="3A02137A" w14:textId="77777777" w:rsidR="003245C5" w:rsidRDefault="003245C5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7CB20DBA" w14:textId="77777777" w:rsidR="003245C5" w:rsidRDefault="003245C5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5C593AD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7BF3E79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0891EF4A" w14:textId="77777777" w:rsidTr="00096385">
        <w:tc>
          <w:tcPr>
            <w:tcW w:w="879" w:type="dxa"/>
          </w:tcPr>
          <w:p w14:paraId="23970392" w14:textId="77777777" w:rsidR="003245C5" w:rsidRDefault="003245C5" w:rsidP="00096385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7370CD74" w14:textId="77777777" w:rsidR="003245C5" w:rsidRDefault="003245C5" w:rsidP="00096385">
            <w:r>
              <w:rPr>
                <w:sz w:val="16"/>
                <w:szCs w:val="16"/>
              </w:rPr>
              <w:t>4732</w:t>
            </w:r>
          </w:p>
        </w:tc>
        <w:tc>
          <w:tcPr>
            <w:tcW w:w="517" w:type="dxa"/>
          </w:tcPr>
          <w:p w14:paraId="4986DE0A" w14:textId="77777777" w:rsidR="003245C5" w:rsidRDefault="003245C5" w:rsidP="00096385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6010C0F" w14:textId="77777777" w:rsidR="003245C5" w:rsidRDefault="003245C5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13880E8" w14:textId="77777777" w:rsidR="003245C5" w:rsidRDefault="003245C5" w:rsidP="00096385">
            <w:r>
              <w:rPr>
                <w:sz w:val="16"/>
                <w:szCs w:val="16"/>
              </w:rPr>
              <w:t>Correction to LTE-IRAT test case 11.2.11</w:t>
            </w:r>
          </w:p>
        </w:tc>
        <w:tc>
          <w:tcPr>
            <w:tcW w:w="517" w:type="dxa"/>
          </w:tcPr>
          <w:p w14:paraId="6FB5F582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986308" w14:textId="77777777" w:rsidR="003245C5" w:rsidRDefault="003245C5" w:rsidP="00096385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B1BF104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19F9E865" w14:textId="77777777" w:rsidR="003245C5" w:rsidRDefault="003245C5" w:rsidP="00096385">
            <w:r>
              <w:rPr>
                <w:sz w:val="16"/>
                <w:szCs w:val="16"/>
              </w:rPr>
              <w:t>R5s230585</w:t>
            </w:r>
          </w:p>
        </w:tc>
        <w:tc>
          <w:tcPr>
            <w:tcW w:w="1597" w:type="dxa"/>
          </w:tcPr>
          <w:p w14:paraId="2355182D" w14:textId="77777777" w:rsidR="003245C5" w:rsidRDefault="003245C5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28D33A4" w14:textId="77777777" w:rsidR="003245C5" w:rsidRDefault="003245C5" w:rsidP="00096385">
            <w:r>
              <w:rPr>
                <w:sz w:val="16"/>
                <w:szCs w:val="16"/>
              </w:rPr>
              <w:t>TEI9_Test</w:t>
            </w:r>
          </w:p>
        </w:tc>
        <w:tc>
          <w:tcPr>
            <w:tcW w:w="2323" w:type="dxa"/>
          </w:tcPr>
          <w:p w14:paraId="4E02E462" w14:textId="77777777" w:rsidR="003245C5" w:rsidRDefault="003245C5" w:rsidP="00096385">
            <w:r>
              <w:rPr>
                <w:sz w:val="16"/>
                <w:szCs w:val="16"/>
              </w:rPr>
              <w:t>11.2.11</w:t>
            </w:r>
          </w:p>
        </w:tc>
        <w:tc>
          <w:tcPr>
            <w:tcW w:w="998" w:type="dxa"/>
          </w:tcPr>
          <w:p w14:paraId="60005A38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6D634E63" w14:textId="77777777" w:rsidTr="00096385">
        <w:tc>
          <w:tcPr>
            <w:tcW w:w="879" w:type="dxa"/>
          </w:tcPr>
          <w:p w14:paraId="61958E4C" w14:textId="77777777" w:rsidR="003245C5" w:rsidRDefault="003245C5" w:rsidP="00096385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4180DE17" w14:textId="77777777" w:rsidR="003245C5" w:rsidRDefault="003245C5" w:rsidP="00096385">
            <w:r>
              <w:rPr>
                <w:sz w:val="16"/>
                <w:szCs w:val="16"/>
              </w:rPr>
              <w:t>4738</w:t>
            </w:r>
          </w:p>
        </w:tc>
        <w:tc>
          <w:tcPr>
            <w:tcW w:w="517" w:type="dxa"/>
          </w:tcPr>
          <w:p w14:paraId="07D4E217" w14:textId="77777777" w:rsidR="003245C5" w:rsidRDefault="003245C5" w:rsidP="00096385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CF235A5" w14:textId="77777777" w:rsidR="003245C5" w:rsidRDefault="003245C5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300B1A4" w14:textId="77777777" w:rsidR="003245C5" w:rsidRDefault="003245C5" w:rsidP="00096385">
            <w:r>
              <w:rPr>
                <w:sz w:val="16"/>
                <w:szCs w:val="16"/>
              </w:rPr>
              <w:t>Correction to LTE RRC testcase 8.5.4.1</w:t>
            </w:r>
          </w:p>
        </w:tc>
        <w:tc>
          <w:tcPr>
            <w:tcW w:w="517" w:type="dxa"/>
          </w:tcPr>
          <w:p w14:paraId="0CABAAFC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CB472F" w14:textId="77777777" w:rsidR="003245C5" w:rsidRDefault="003245C5" w:rsidP="00096385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0176B46A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41F3EDEC" w14:textId="77777777" w:rsidR="003245C5" w:rsidRDefault="003245C5" w:rsidP="00096385">
            <w:r>
              <w:rPr>
                <w:sz w:val="16"/>
                <w:szCs w:val="16"/>
              </w:rPr>
              <w:t>R5s230587</w:t>
            </w:r>
          </w:p>
        </w:tc>
        <w:tc>
          <w:tcPr>
            <w:tcW w:w="1597" w:type="dxa"/>
          </w:tcPr>
          <w:p w14:paraId="45FB3F0B" w14:textId="77777777" w:rsidR="003245C5" w:rsidRDefault="003245C5" w:rsidP="00096385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52AE52CD" w14:textId="77777777" w:rsidR="003245C5" w:rsidRDefault="003245C5" w:rsidP="00096385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 w14:paraId="04AB5918" w14:textId="77777777" w:rsidR="003245C5" w:rsidRDefault="003245C5" w:rsidP="00096385">
            <w:r>
              <w:rPr>
                <w:sz w:val="16"/>
                <w:szCs w:val="16"/>
              </w:rPr>
              <w:t>8.5.4.1</w:t>
            </w:r>
          </w:p>
        </w:tc>
        <w:tc>
          <w:tcPr>
            <w:tcW w:w="998" w:type="dxa"/>
          </w:tcPr>
          <w:p w14:paraId="3C85A04C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107E59D3" w14:textId="77777777" w:rsidTr="00096385">
        <w:tc>
          <w:tcPr>
            <w:tcW w:w="879" w:type="dxa"/>
          </w:tcPr>
          <w:p w14:paraId="15C31072" w14:textId="77777777" w:rsidR="003245C5" w:rsidRDefault="003245C5" w:rsidP="00096385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775AAF37" w14:textId="77777777" w:rsidR="003245C5" w:rsidRDefault="003245C5" w:rsidP="00096385">
            <w:r>
              <w:rPr>
                <w:sz w:val="16"/>
                <w:szCs w:val="16"/>
              </w:rPr>
              <w:t>4740</w:t>
            </w:r>
          </w:p>
        </w:tc>
        <w:tc>
          <w:tcPr>
            <w:tcW w:w="517" w:type="dxa"/>
          </w:tcPr>
          <w:p w14:paraId="6D00CDF5" w14:textId="77777777" w:rsidR="003245C5" w:rsidRDefault="003245C5" w:rsidP="00096385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2EA2F4E" w14:textId="77777777" w:rsidR="003245C5" w:rsidRDefault="003245C5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D25B48D" w14:textId="77777777" w:rsidR="003245C5" w:rsidRDefault="003245C5" w:rsidP="00096385">
            <w:r>
              <w:rPr>
                <w:sz w:val="16"/>
                <w:szCs w:val="16"/>
              </w:rPr>
              <w:t>Correction to the frequency settings of several NB-IoT bands</w:t>
            </w:r>
          </w:p>
        </w:tc>
        <w:tc>
          <w:tcPr>
            <w:tcW w:w="517" w:type="dxa"/>
          </w:tcPr>
          <w:p w14:paraId="2A8C70AC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CB3C3E" w14:textId="77777777" w:rsidR="003245C5" w:rsidRDefault="003245C5" w:rsidP="00096385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7D2F47B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52FA0A58" w14:textId="77777777" w:rsidR="003245C5" w:rsidRDefault="003245C5" w:rsidP="00096385">
            <w:r>
              <w:rPr>
                <w:sz w:val="16"/>
                <w:szCs w:val="16"/>
              </w:rPr>
              <w:t>R5s230586</w:t>
            </w:r>
          </w:p>
        </w:tc>
        <w:tc>
          <w:tcPr>
            <w:tcW w:w="1597" w:type="dxa"/>
          </w:tcPr>
          <w:p w14:paraId="5D6BAEE1" w14:textId="77777777" w:rsidR="003245C5" w:rsidRDefault="003245C5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0720D093" w14:textId="77777777" w:rsidR="003245C5" w:rsidRDefault="003245C5" w:rsidP="00096385">
            <w:r>
              <w:rPr>
                <w:sz w:val="16"/>
                <w:szCs w:val="16"/>
              </w:rPr>
              <w:t>TEI13_Test, NB_IOT-UEConTest</w:t>
            </w:r>
          </w:p>
        </w:tc>
        <w:tc>
          <w:tcPr>
            <w:tcW w:w="2323" w:type="dxa"/>
          </w:tcPr>
          <w:p w14:paraId="10EE3AEC" w14:textId="77777777" w:rsidR="003245C5" w:rsidRDefault="003245C5" w:rsidP="00096385">
            <w:r>
              <w:rPr>
                <w:sz w:val="16"/>
                <w:szCs w:val="16"/>
              </w:rPr>
              <w:t>NB-IoT Test Suite</w:t>
            </w:r>
          </w:p>
        </w:tc>
        <w:tc>
          <w:tcPr>
            <w:tcW w:w="998" w:type="dxa"/>
          </w:tcPr>
          <w:p w14:paraId="1E5726F5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2BF01603" w14:textId="77777777" w:rsidTr="00096385">
        <w:tc>
          <w:tcPr>
            <w:tcW w:w="879" w:type="dxa"/>
          </w:tcPr>
          <w:p w14:paraId="5A48BECE" w14:textId="77777777" w:rsidR="003245C5" w:rsidRDefault="003245C5" w:rsidP="00096385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33CCC5CB" w14:textId="77777777" w:rsidR="003245C5" w:rsidRDefault="003245C5" w:rsidP="00096385">
            <w:r>
              <w:rPr>
                <w:sz w:val="16"/>
                <w:szCs w:val="16"/>
              </w:rPr>
              <w:t>4743</w:t>
            </w:r>
          </w:p>
        </w:tc>
        <w:tc>
          <w:tcPr>
            <w:tcW w:w="517" w:type="dxa"/>
          </w:tcPr>
          <w:p w14:paraId="51CCD83C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904752" w14:textId="77777777" w:rsidR="003245C5" w:rsidRDefault="003245C5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C0CE03E" w14:textId="77777777" w:rsidR="003245C5" w:rsidRDefault="003245C5" w:rsidP="00096385">
            <w:r>
              <w:rPr>
                <w:sz w:val="16"/>
                <w:szCs w:val="16"/>
              </w:rPr>
              <w:t>Correction to NBIOT testcase 22.5.21</w:t>
            </w:r>
          </w:p>
        </w:tc>
        <w:tc>
          <w:tcPr>
            <w:tcW w:w="517" w:type="dxa"/>
          </w:tcPr>
          <w:p w14:paraId="250380FE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785B48" w14:textId="77777777" w:rsidR="003245C5" w:rsidRDefault="003245C5" w:rsidP="00096385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E5285D1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2EE4604B" w14:textId="77777777" w:rsidR="003245C5" w:rsidRDefault="003245C5" w:rsidP="00096385">
            <w:r>
              <w:rPr>
                <w:sz w:val="16"/>
                <w:szCs w:val="16"/>
              </w:rPr>
              <w:t>R5s230503</w:t>
            </w:r>
          </w:p>
        </w:tc>
        <w:tc>
          <w:tcPr>
            <w:tcW w:w="1597" w:type="dxa"/>
          </w:tcPr>
          <w:p w14:paraId="0A4EEE06" w14:textId="77777777" w:rsidR="003245C5" w:rsidRDefault="003245C5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10E0851" w14:textId="77777777" w:rsidR="003245C5" w:rsidRDefault="003245C5" w:rsidP="00096385">
            <w:r>
              <w:rPr>
                <w:sz w:val="16"/>
                <w:szCs w:val="16"/>
              </w:rPr>
              <w:t>TEI14_Test, NB_IOTenh-UEConTest</w:t>
            </w:r>
          </w:p>
        </w:tc>
        <w:tc>
          <w:tcPr>
            <w:tcW w:w="2323" w:type="dxa"/>
          </w:tcPr>
          <w:p w14:paraId="6261BE60" w14:textId="77777777" w:rsidR="003245C5" w:rsidRDefault="003245C5" w:rsidP="00096385">
            <w:r>
              <w:rPr>
                <w:sz w:val="16"/>
                <w:szCs w:val="16"/>
              </w:rPr>
              <w:t>22.5.21</w:t>
            </w:r>
          </w:p>
        </w:tc>
        <w:tc>
          <w:tcPr>
            <w:tcW w:w="998" w:type="dxa"/>
          </w:tcPr>
          <w:p w14:paraId="5AD1567E" w14:textId="77777777" w:rsidR="003245C5" w:rsidRDefault="003245C5" w:rsidP="00096385">
            <w:r>
              <w:rPr>
                <w:sz w:val="16"/>
                <w:szCs w:val="16"/>
              </w:rPr>
              <w:t>36.523-1</w:t>
            </w:r>
          </w:p>
        </w:tc>
      </w:tr>
      <w:tr w:rsidR="003245C5" w14:paraId="28EE6EC2" w14:textId="77777777" w:rsidTr="00096385">
        <w:tc>
          <w:tcPr>
            <w:tcW w:w="879" w:type="dxa"/>
          </w:tcPr>
          <w:p w14:paraId="34893CB2" w14:textId="77777777" w:rsidR="003245C5" w:rsidRDefault="003245C5" w:rsidP="00096385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0FEA36B5" w14:textId="77777777" w:rsidR="003245C5" w:rsidRDefault="003245C5" w:rsidP="00096385">
            <w:r>
              <w:rPr>
                <w:sz w:val="16"/>
                <w:szCs w:val="16"/>
              </w:rPr>
              <w:t>4744</w:t>
            </w:r>
          </w:p>
        </w:tc>
        <w:tc>
          <w:tcPr>
            <w:tcW w:w="517" w:type="dxa"/>
          </w:tcPr>
          <w:p w14:paraId="27418084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EC1BBA" w14:textId="77777777" w:rsidR="003245C5" w:rsidRDefault="003245C5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AF064E4" w14:textId="77777777" w:rsidR="003245C5" w:rsidRDefault="003245C5" w:rsidP="00096385">
            <w:r>
              <w:rPr>
                <w:sz w:val="16"/>
                <w:szCs w:val="16"/>
              </w:rPr>
              <w:t>Correction for NB-IoT test cases</w:t>
            </w:r>
          </w:p>
        </w:tc>
        <w:tc>
          <w:tcPr>
            <w:tcW w:w="517" w:type="dxa"/>
          </w:tcPr>
          <w:p w14:paraId="735B731D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5C1C25" w14:textId="77777777" w:rsidR="003245C5" w:rsidRDefault="003245C5" w:rsidP="00096385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6B06D9D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196A0664" w14:textId="77777777" w:rsidR="003245C5" w:rsidRDefault="003245C5" w:rsidP="00096385">
            <w:r>
              <w:rPr>
                <w:sz w:val="16"/>
                <w:szCs w:val="16"/>
              </w:rPr>
              <w:t>R5s230512</w:t>
            </w:r>
          </w:p>
        </w:tc>
        <w:tc>
          <w:tcPr>
            <w:tcW w:w="1597" w:type="dxa"/>
          </w:tcPr>
          <w:p w14:paraId="1383E274" w14:textId="77777777" w:rsidR="003245C5" w:rsidRDefault="003245C5" w:rsidP="00096385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4593317D" w14:textId="77777777" w:rsidR="003245C5" w:rsidRDefault="003245C5" w:rsidP="00096385">
            <w:r>
              <w:rPr>
                <w:sz w:val="16"/>
                <w:szCs w:val="16"/>
              </w:rPr>
              <w:t>TEI13_Test, NB_IOT-UEConTest</w:t>
            </w:r>
          </w:p>
        </w:tc>
        <w:tc>
          <w:tcPr>
            <w:tcW w:w="2323" w:type="dxa"/>
          </w:tcPr>
          <w:p w14:paraId="3ADE6ED6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4EED33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755C4F00" w14:textId="77777777" w:rsidTr="00096385">
        <w:tc>
          <w:tcPr>
            <w:tcW w:w="879" w:type="dxa"/>
          </w:tcPr>
          <w:p w14:paraId="5E1BC8EA" w14:textId="77777777" w:rsidR="003245C5" w:rsidRDefault="003245C5" w:rsidP="00096385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6AF7B1F1" w14:textId="77777777" w:rsidR="003245C5" w:rsidRDefault="003245C5" w:rsidP="00096385">
            <w:r>
              <w:rPr>
                <w:sz w:val="16"/>
                <w:szCs w:val="16"/>
              </w:rPr>
              <w:t>4745</w:t>
            </w:r>
          </w:p>
        </w:tc>
        <w:tc>
          <w:tcPr>
            <w:tcW w:w="517" w:type="dxa"/>
          </w:tcPr>
          <w:p w14:paraId="3B724AD6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ADB6F4" w14:textId="77777777" w:rsidR="003245C5" w:rsidRDefault="003245C5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55085DB" w14:textId="77777777" w:rsidR="003245C5" w:rsidRDefault="003245C5" w:rsidP="00096385">
            <w:r>
              <w:rPr>
                <w:sz w:val="16"/>
                <w:szCs w:val="16"/>
              </w:rPr>
              <w:t>Correction to function  f_EUTRA_TrackingAreaUpdateFromAnotherRAT_WithoutRRCConneReq</w:t>
            </w:r>
          </w:p>
        </w:tc>
        <w:tc>
          <w:tcPr>
            <w:tcW w:w="517" w:type="dxa"/>
          </w:tcPr>
          <w:p w14:paraId="5D2C0CE1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F70A45" w14:textId="77777777" w:rsidR="003245C5" w:rsidRDefault="003245C5" w:rsidP="00096385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095206E9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2ADFC647" w14:textId="77777777" w:rsidR="003245C5" w:rsidRDefault="003245C5" w:rsidP="00096385">
            <w:r>
              <w:rPr>
                <w:sz w:val="16"/>
                <w:szCs w:val="16"/>
              </w:rPr>
              <w:t>R5s230518</w:t>
            </w:r>
          </w:p>
        </w:tc>
        <w:tc>
          <w:tcPr>
            <w:tcW w:w="1597" w:type="dxa"/>
          </w:tcPr>
          <w:p w14:paraId="65C65D05" w14:textId="77777777" w:rsidR="003245C5" w:rsidRDefault="003245C5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5EB70BF" w14:textId="77777777" w:rsidR="003245C5" w:rsidRDefault="003245C5" w:rsidP="00096385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 w14:paraId="34510064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288CE3A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3228F448" w14:textId="77777777" w:rsidTr="00096385">
        <w:tc>
          <w:tcPr>
            <w:tcW w:w="879" w:type="dxa"/>
          </w:tcPr>
          <w:p w14:paraId="714F9B39" w14:textId="77777777" w:rsidR="003245C5" w:rsidRDefault="003245C5" w:rsidP="00096385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1602CD06" w14:textId="77777777" w:rsidR="003245C5" w:rsidRDefault="003245C5" w:rsidP="00096385">
            <w:r>
              <w:rPr>
                <w:sz w:val="16"/>
                <w:szCs w:val="16"/>
              </w:rPr>
              <w:t>4746</w:t>
            </w:r>
          </w:p>
        </w:tc>
        <w:tc>
          <w:tcPr>
            <w:tcW w:w="517" w:type="dxa"/>
          </w:tcPr>
          <w:p w14:paraId="048027A4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7D647E" w14:textId="77777777" w:rsidR="003245C5" w:rsidRDefault="003245C5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C850C2B" w14:textId="77777777" w:rsidR="003245C5" w:rsidRDefault="003245C5" w:rsidP="00096385">
            <w:r>
              <w:rPr>
                <w:sz w:val="16"/>
                <w:szCs w:val="16"/>
              </w:rPr>
              <w:t>Correction to NBIOT testcase 22.5.20</w:t>
            </w:r>
          </w:p>
        </w:tc>
        <w:tc>
          <w:tcPr>
            <w:tcW w:w="517" w:type="dxa"/>
          </w:tcPr>
          <w:p w14:paraId="573091A8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50B12B" w14:textId="77777777" w:rsidR="003245C5" w:rsidRDefault="003245C5" w:rsidP="00096385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BA9C858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5B77860C" w14:textId="77777777" w:rsidR="003245C5" w:rsidRDefault="003245C5" w:rsidP="00096385">
            <w:r>
              <w:rPr>
                <w:sz w:val="16"/>
                <w:szCs w:val="16"/>
              </w:rPr>
              <w:t>R5s230525</w:t>
            </w:r>
          </w:p>
        </w:tc>
        <w:tc>
          <w:tcPr>
            <w:tcW w:w="1597" w:type="dxa"/>
          </w:tcPr>
          <w:p w14:paraId="135E6F67" w14:textId="77777777" w:rsidR="003245C5" w:rsidRDefault="003245C5" w:rsidP="00096385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28E46B41" w14:textId="77777777" w:rsidR="003245C5" w:rsidRDefault="003245C5" w:rsidP="00096385">
            <w:r>
              <w:rPr>
                <w:sz w:val="16"/>
                <w:szCs w:val="16"/>
              </w:rPr>
              <w:t>TEI14_Test, NB_IOTenh-UEConTest</w:t>
            </w:r>
          </w:p>
        </w:tc>
        <w:tc>
          <w:tcPr>
            <w:tcW w:w="2323" w:type="dxa"/>
          </w:tcPr>
          <w:p w14:paraId="5DF3763A" w14:textId="77777777" w:rsidR="003245C5" w:rsidRDefault="003245C5" w:rsidP="00096385">
            <w:r>
              <w:rPr>
                <w:sz w:val="16"/>
                <w:szCs w:val="16"/>
              </w:rPr>
              <w:t>22.5.20</w:t>
            </w:r>
          </w:p>
        </w:tc>
        <w:tc>
          <w:tcPr>
            <w:tcW w:w="998" w:type="dxa"/>
          </w:tcPr>
          <w:p w14:paraId="600B7233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0837535D" w14:textId="77777777" w:rsidTr="00096385">
        <w:tc>
          <w:tcPr>
            <w:tcW w:w="879" w:type="dxa"/>
          </w:tcPr>
          <w:p w14:paraId="68303B41" w14:textId="77777777" w:rsidR="003245C5" w:rsidRDefault="003245C5" w:rsidP="00096385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1D5E294C" w14:textId="77777777" w:rsidR="003245C5" w:rsidRDefault="003245C5" w:rsidP="00096385">
            <w:r>
              <w:rPr>
                <w:sz w:val="16"/>
                <w:szCs w:val="16"/>
              </w:rPr>
              <w:t>4747</w:t>
            </w:r>
          </w:p>
        </w:tc>
        <w:tc>
          <w:tcPr>
            <w:tcW w:w="517" w:type="dxa"/>
          </w:tcPr>
          <w:p w14:paraId="406305AD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DD991D" w14:textId="77777777" w:rsidR="003245C5" w:rsidRDefault="003245C5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D47AA28" w14:textId="77777777" w:rsidR="003245C5" w:rsidRDefault="003245C5" w:rsidP="00096385">
            <w:r>
              <w:rPr>
                <w:sz w:val="16"/>
                <w:szCs w:val="16"/>
              </w:rPr>
              <w:t>Rel-17 Jun'23 partial baseline upgrade for LTE &amp; NB-IoT TTCN-3 Test Suites</w:t>
            </w:r>
          </w:p>
        </w:tc>
        <w:tc>
          <w:tcPr>
            <w:tcW w:w="517" w:type="dxa"/>
          </w:tcPr>
          <w:p w14:paraId="615771FB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BCA5E3" w14:textId="77777777" w:rsidR="003245C5" w:rsidRDefault="003245C5" w:rsidP="00096385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4A34F165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6C1D9A50" w14:textId="77777777" w:rsidR="003245C5" w:rsidRDefault="003245C5" w:rsidP="00096385">
            <w:r>
              <w:rPr>
                <w:sz w:val="16"/>
                <w:szCs w:val="16"/>
              </w:rPr>
              <w:t>R5s230534</w:t>
            </w:r>
          </w:p>
        </w:tc>
        <w:tc>
          <w:tcPr>
            <w:tcW w:w="1597" w:type="dxa"/>
          </w:tcPr>
          <w:p w14:paraId="46B5DB1C" w14:textId="77777777" w:rsidR="003245C5" w:rsidRDefault="003245C5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49A39850" w14:textId="77777777" w:rsidR="003245C5" w:rsidRDefault="003245C5" w:rsidP="00096385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2417186B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10952B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09C2FA03" w14:textId="77777777" w:rsidTr="00096385">
        <w:tc>
          <w:tcPr>
            <w:tcW w:w="879" w:type="dxa"/>
          </w:tcPr>
          <w:p w14:paraId="4D85C7DD" w14:textId="77777777" w:rsidR="003245C5" w:rsidRDefault="003245C5" w:rsidP="00096385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20514227" w14:textId="77777777" w:rsidR="003245C5" w:rsidRDefault="003245C5" w:rsidP="00096385">
            <w:r>
              <w:rPr>
                <w:sz w:val="16"/>
                <w:szCs w:val="16"/>
              </w:rPr>
              <w:t>4758</w:t>
            </w:r>
          </w:p>
        </w:tc>
        <w:tc>
          <w:tcPr>
            <w:tcW w:w="517" w:type="dxa"/>
          </w:tcPr>
          <w:p w14:paraId="686395FA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7D806B" w14:textId="77777777" w:rsidR="003245C5" w:rsidRDefault="003245C5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CB47897" w14:textId="77777777" w:rsidR="003245C5" w:rsidRDefault="003245C5" w:rsidP="00096385">
            <w:r>
              <w:rPr>
                <w:sz w:val="16"/>
                <w:szCs w:val="16"/>
              </w:rPr>
              <w:t>Update of TTCN type definitions, Annexes D and F</w:t>
            </w:r>
          </w:p>
        </w:tc>
        <w:tc>
          <w:tcPr>
            <w:tcW w:w="517" w:type="dxa"/>
          </w:tcPr>
          <w:p w14:paraId="52830C06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7133DA" w14:textId="77777777" w:rsidR="003245C5" w:rsidRDefault="003245C5" w:rsidP="00096385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9DED45C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7485C707" w14:textId="77777777" w:rsidR="003245C5" w:rsidRDefault="003245C5" w:rsidP="00096385">
            <w:r>
              <w:rPr>
                <w:sz w:val="16"/>
                <w:szCs w:val="16"/>
              </w:rPr>
              <w:t>R5s230671</w:t>
            </w:r>
          </w:p>
        </w:tc>
        <w:tc>
          <w:tcPr>
            <w:tcW w:w="1597" w:type="dxa"/>
          </w:tcPr>
          <w:p w14:paraId="4B315041" w14:textId="77777777" w:rsidR="003245C5" w:rsidRDefault="003245C5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3DE09911" w14:textId="77777777" w:rsidR="003245C5" w:rsidRDefault="003245C5" w:rsidP="00096385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6C5CF7A4" w14:textId="77777777" w:rsidR="003245C5" w:rsidRDefault="003245C5" w:rsidP="00096385">
            <w:r>
              <w:rPr>
                <w:sz w:val="16"/>
                <w:szCs w:val="16"/>
              </w:rPr>
              <w:t>Annex D, Annex F</w:t>
            </w:r>
          </w:p>
        </w:tc>
        <w:tc>
          <w:tcPr>
            <w:tcW w:w="998" w:type="dxa"/>
          </w:tcPr>
          <w:p w14:paraId="45953FF2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04107D5A" w14:textId="77777777" w:rsidTr="00096385">
        <w:tc>
          <w:tcPr>
            <w:tcW w:w="879" w:type="dxa"/>
          </w:tcPr>
          <w:p w14:paraId="17FE096D" w14:textId="77777777" w:rsidR="003245C5" w:rsidRDefault="003245C5" w:rsidP="00096385">
            <w:r>
              <w:rPr>
                <w:sz w:val="16"/>
                <w:szCs w:val="16"/>
              </w:rPr>
              <w:t>36.579-5</w:t>
            </w:r>
          </w:p>
        </w:tc>
        <w:tc>
          <w:tcPr>
            <w:tcW w:w="637" w:type="dxa"/>
          </w:tcPr>
          <w:p w14:paraId="07BC6741" w14:textId="77777777" w:rsidR="003245C5" w:rsidRDefault="003245C5" w:rsidP="00096385">
            <w:r>
              <w:rPr>
                <w:sz w:val="16"/>
                <w:szCs w:val="16"/>
              </w:rPr>
              <w:t>0095</w:t>
            </w:r>
          </w:p>
        </w:tc>
        <w:tc>
          <w:tcPr>
            <w:tcW w:w="517" w:type="dxa"/>
          </w:tcPr>
          <w:p w14:paraId="61D1D51E" w14:textId="77777777" w:rsidR="003245C5" w:rsidRDefault="003245C5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9E9DC0E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BABDE1A" w14:textId="77777777" w:rsidR="003245C5" w:rsidRDefault="003245C5" w:rsidP="00096385">
            <w:r>
              <w:rPr>
                <w:sz w:val="16"/>
                <w:szCs w:val="16"/>
              </w:rPr>
              <w:t>Addition of MCPTT test case 5.8 to the MCX ATS</w:t>
            </w:r>
          </w:p>
        </w:tc>
        <w:tc>
          <w:tcPr>
            <w:tcW w:w="517" w:type="dxa"/>
          </w:tcPr>
          <w:p w14:paraId="7B745D30" w14:textId="77777777" w:rsidR="003245C5" w:rsidRDefault="003245C5" w:rsidP="0009638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A280129" w14:textId="77777777" w:rsidR="003245C5" w:rsidRDefault="003245C5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2BC14C26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319327DF" w14:textId="77777777" w:rsidR="003245C5" w:rsidRDefault="003245C5" w:rsidP="00096385">
            <w:r>
              <w:rPr>
                <w:sz w:val="16"/>
                <w:szCs w:val="16"/>
              </w:rPr>
              <w:t>R5s230578</w:t>
            </w:r>
          </w:p>
        </w:tc>
        <w:tc>
          <w:tcPr>
            <w:tcW w:w="1597" w:type="dxa"/>
          </w:tcPr>
          <w:p w14:paraId="756D5639" w14:textId="77777777" w:rsidR="003245C5" w:rsidRDefault="003245C5" w:rsidP="00096385">
            <w:r>
              <w:rPr>
                <w:sz w:val="16"/>
                <w:szCs w:val="16"/>
              </w:rPr>
              <w:t>UPV/EHU</w:t>
            </w:r>
          </w:p>
        </w:tc>
        <w:tc>
          <w:tcPr>
            <w:tcW w:w="1122" w:type="dxa"/>
          </w:tcPr>
          <w:p w14:paraId="7E91BC18" w14:textId="77777777" w:rsidR="003245C5" w:rsidRDefault="003245C5" w:rsidP="00096385">
            <w:r>
              <w:rPr>
                <w:sz w:val="16"/>
                <w:szCs w:val="16"/>
              </w:rPr>
              <w:t>TEI15_Test, MCenhUEConTest</w:t>
            </w:r>
          </w:p>
        </w:tc>
        <w:tc>
          <w:tcPr>
            <w:tcW w:w="2323" w:type="dxa"/>
          </w:tcPr>
          <w:p w14:paraId="37E9DA6F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6D9597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141BA029" w14:textId="77777777" w:rsidTr="00096385">
        <w:tc>
          <w:tcPr>
            <w:tcW w:w="879" w:type="dxa"/>
          </w:tcPr>
          <w:p w14:paraId="07A5A1B7" w14:textId="77777777" w:rsidR="003245C5" w:rsidRDefault="003245C5" w:rsidP="00096385">
            <w:r>
              <w:rPr>
                <w:sz w:val="16"/>
                <w:szCs w:val="16"/>
              </w:rPr>
              <w:t>36.579-5</w:t>
            </w:r>
          </w:p>
        </w:tc>
        <w:tc>
          <w:tcPr>
            <w:tcW w:w="637" w:type="dxa"/>
          </w:tcPr>
          <w:p w14:paraId="7839AFE9" w14:textId="77777777" w:rsidR="003245C5" w:rsidRDefault="003245C5" w:rsidP="00096385">
            <w:r>
              <w:rPr>
                <w:sz w:val="16"/>
                <w:szCs w:val="16"/>
              </w:rPr>
              <w:t>0096</w:t>
            </w:r>
          </w:p>
        </w:tc>
        <w:tc>
          <w:tcPr>
            <w:tcW w:w="517" w:type="dxa"/>
          </w:tcPr>
          <w:p w14:paraId="581E73F5" w14:textId="77777777" w:rsidR="003245C5" w:rsidRDefault="003245C5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35350A7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E49D78E" w14:textId="77777777" w:rsidR="003245C5" w:rsidRDefault="003245C5" w:rsidP="00096385">
            <w:r>
              <w:rPr>
                <w:sz w:val="16"/>
                <w:szCs w:val="16"/>
              </w:rPr>
              <w:t>Addition of MCPTT test case 6.1.1.19 to the MCX ATS</w:t>
            </w:r>
          </w:p>
        </w:tc>
        <w:tc>
          <w:tcPr>
            <w:tcW w:w="517" w:type="dxa"/>
          </w:tcPr>
          <w:p w14:paraId="01DF47F8" w14:textId="77777777" w:rsidR="003245C5" w:rsidRDefault="003245C5" w:rsidP="0009638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DD89F5A" w14:textId="77777777" w:rsidR="003245C5" w:rsidRDefault="003245C5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2A662A9F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2C7DE7F6" w14:textId="77777777" w:rsidR="003245C5" w:rsidRDefault="003245C5" w:rsidP="00096385">
            <w:r>
              <w:rPr>
                <w:sz w:val="16"/>
                <w:szCs w:val="16"/>
              </w:rPr>
              <w:t>R5s230579</w:t>
            </w:r>
          </w:p>
        </w:tc>
        <w:tc>
          <w:tcPr>
            <w:tcW w:w="1597" w:type="dxa"/>
          </w:tcPr>
          <w:p w14:paraId="753885CE" w14:textId="77777777" w:rsidR="003245C5" w:rsidRDefault="003245C5" w:rsidP="00096385">
            <w:r>
              <w:rPr>
                <w:sz w:val="16"/>
                <w:szCs w:val="16"/>
              </w:rPr>
              <w:t>UPV/EHU</w:t>
            </w:r>
          </w:p>
        </w:tc>
        <w:tc>
          <w:tcPr>
            <w:tcW w:w="1122" w:type="dxa"/>
          </w:tcPr>
          <w:p w14:paraId="14722DF1" w14:textId="77777777" w:rsidR="003245C5" w:rsidRDefault="003245C5" w:rsidP="00096385">
            <w:r>
              <w:rPr>
                <w:sz w:val="16"/>
                <w:szCs w:val="16"/>
              </w:rPr>
              <w:t>TEI15_Test, MCenhUEConTest</w:t>
            </w:r>
          </w:p>
        </w:tc>
        <w:tc>
          <w:tcPr>
            <w:tcW w:w="2323" w:type="dxa"/>
          </w:tcPr>
          <w:p w14:paraId="7B5944FF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B8F1A9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17A89E63" w14:textId="77777777" w:rsidTr="00096385">
        <w:tc>
          <w:tcPr>
            <w:tcW w:w="879" w:type="dxa"/>
          </w:tcPr>
          <w:p w14:paraId="02DC0E7A" w14:textId="77777777" w:rsidR="003245C5" w:rsidRDefault="003245C5" w:rsidP="00096385">
            <w:r>
              <w:rPr>
                <w:sz w:val="16"/>
                <w:szCs w:val="16"/>
              </w:rPr>
              <w:t>36.579-5</w:t>
            </w:r>
          </w:p>
        </w:tc>
        <w:tc>
          <w:tcPr>
            <w:tcW w:w="637" w:type="dxa"/>
          </w:tcPr>
          <w:p w14:paraId="4F242008" w14:textId="77777777" w:rsidR="003245C5" w:rsidRDefault="003245C5" w:rsidP="00096385">
            <w:r>
              <w:rPr>
                <w:sz w:val="16"/>
                <w:szCs w:val="16"/>
              </w:rPr>
              <w:t>0097</w:t>
            </w:r>
          </w:p>
        </w:tc>
        <w:tc>
          <w:tcPr>
            <w:tcW w:w="517" w:type="dxa"/>
          </w:tcPr>
          <w:p w14:paraId="37EDB836" w14:textId="77777777" w:rsidR="003245C5" w:rsidRDefault="003245C5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5C0D047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102F368" w14:textId="77777777" w:rsidR="003245C5" w:rsidRDefault="003245C5" w:rsidP="00096385">
            <w:r>
              <w:rPr>
                <w:sz w:val="16"/>
                <w:szCs w:val="16"/>
              </w:rPr>
              <w:t>Addition of MCPTT test case 6.1.2.13 to the MCX ATS</w:t>
            </w:r>
          </w:p>
        </w:tc>
        <w:tc>
          <w:tcPr>
            <w:tcW w:w="517" w:type="dxa"/>
          </w:tcPr>
          <w:p w14:paraId="2940BECA" w14:textId="77777777" w:rsidR="003245C5" w:rsidRDefault="003245C5" w:rsidP="0009638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3E41557" w14:textId="77777777" w:rsidR="003245C5" w:rsidRDefault="003245C5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501368CC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13A82ACF" w14:textId="77777777" w:rsidR="003245C5" w:rsidRDefault="003245C5" w:rsidP="00096385">
            <w:r>
              <w:rPr>
                <w:sz w:val="16"/>
                <w:szCs w:val="16"/>
              </w:rPr>
              <w:t>R5s230580</w:t>
            </w:r>
          </w:p>
        </w:tc>
        <w:tc>
          <w:tcPr>
            <w:tcW w:w="1597" w:type="dxa"/>
          </w:tcPr>
          <w:p w14:paraId="357F12BA" w14:textId="77777777" w:rsidR="003245C5" w:rsidRDefault="003245C5" w:rsidP="00096385">
            <w:r>
              <w:rPr>
                <w:sz w:val="16"/>
                <w:szCs w:val="16"/>
              </w:rPr>
              <w:t>UPV/EHU</w:t>
            </w:r>
          </w:p>
        </w:tc>
        <w:tc>
          <w:tcPr>
            <w:tcW w:w="1122" w:type="dxa"/>
          </w:tcPr>
          <w:p w14:paraId="66FE4701" w14:textId="77777777" w:rsidR="003245C5" w:rsidRDefault="003245C5" w:rsidP="00096385">
            <w:r>
              <w:rPr>
                <w:sz w:val="16"/>
                <w:szCs w:val="16"/>
              </w:rPr>
              <w:t>TEI15_Test, MCenhUEConTest</w:t>
            </w:r>
          </w:p>
        </w:tc>
        <w:tc>
          <w:tcPr>
            <w:tcW w:w="2323" w:type="dxa"/>
          </w:tcPr>
          <w:p w14:paraId="43F6DE9C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C6DA10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2E6791B7" w14:textId="77777777" w:rsidTr="00096385">
        <w:tc>
          <w:tcPr>
            <w:tcW w:w="879" w:type="dxa"/>
          </w:tcPr>
          <w:p w14:paraId="3AD0F822" w14:textId="77777777" w:rsidR="003245C5" w:rsidRDefault="003245C5" w:rsidP="00096385">
            <w:r>
              <w:rPr>
                <w:sz w:val="16"/>
                <w:szCs w:val="16"/>
              </w:rPr>
              <w:t>36.579-5</w:t>
            </w:r>
          </w:p>
        </w:tc>
        <w:tc>
          <w:tcPr>
            <w:tcW w:w="637" w:type="dxa"/>
          </w:tcPr>
          <w:p w14:paraId="7DCC04B8" w14:textId="77777777" w:rsidR="003245C5" w:rsidRDefault="003245C5" w:rsidP="00096385">
            <w:r>
              <w:rPr>
                <w:sz w:val="16"/>
                <w:szCs w:val="16"/>
              </w:rPr>
              <w:t>0098</w:t>
            </w:r>
          </w:p>
        </w:tc>
        <w:tc>
          <w:tcPr>
            <w:tcW w:w="517" w:type="dxa"/>
          </w:tcPr>
          <w:p w14:paraId="16DDF4EB" w14:textId="77777777" w:rsidR="003245C5" w:rsidRDefault="003245C5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C098867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4C2B79F" w14:textId="77777777" w:rsidR="003245C5" w:rsidRDefault="003245C5" w:rsidP="00096385">
            <w:r>
              <w:rPr>
                <w:sz w:val="16"/>
                <w:szCs w:val="16"/>
              </w:rPr>
              <w:t>Addition of MCPTT test case 6.2.14 to the MCX ATS</w:t>
            </w:r>
          </w:p>
        </w:tc>
        <w:tc>
          <w:tcPr>
            <w:tcW w:w="517" w:type="dxa"/>
          </w:tcPr>
          <w:p w14:paraId="6D0B57A7" w14:textId="77777777" w:rsidR="003245C5" w:rsidRDefault="003245C5" w:rsidP="0009638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72E9C79" w14:textId="77777777" w:rsidR="003245C5" w:rsidRDefault="003245C5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235C313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63895FB4" w14:textId="77777777" w:rsidR="003245C5" w:rsidRDefault="003245C5" w:rsidP="00096385">
            <w:r>
              <w:rPr>
                <w:sz w:val="16"/>
                <w:szCs w:val="16"/>
              </w:rPr>
              <w:t>R5s230581</w:t>
            </w:r>
          </w:p>
        </w:tc>
        <w:tc>
          <w:tcPr>
            <w:tcW w:w="1597" w:type="dxa"/>
          </w:tcPr>
          <w:p w14:paraId="28297840" w14:textId="77777777" w:rsidR="003245C5" w:rsidRDefault="003245C5" w:rsidP="00096385">
            <w:r>
              <w:rPr>
                <w:sz w:val="16"/>
                <w:szCs w:val="16"/>
              </w:rPr>
              <w:t>UPV/EHU</w:t>
            </w:r>
          </w:p>
        </w:tc>
        <w:tc>
          <w:tcPr>
            <w:tcW w:w="1122" w:type="dxa"/>
          </w:tcPr>
          <w:p w14:paraId="59F70365" w14:textId="77777777" w:rsidR="003245C5" w:rsidRDefault="003245C5" w:rsidP="00096385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744A12DA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8C23B3E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185C604A" w14:textId="77777777" w:rsidTr="00096385">
        <w:tc>
          <w:tcPr>
            <w:tcW w:w="879" w:type="dxa"/>
          </w:tcPr>
          <w:p w14:paraId="564DEB4D" w14:textId="77777777" w:rsidR="003245C5" w:rsidRDefault="003245C5" w:rsidP="00096385">
            <w:r>
              <w:rPr>
                <w:sz w:val="16"/>
                <w:szCs w:val="16"/>
              </w:rPr>
              <w:t>36.579-5</w:t>
            </w:r>
          </w:p>
        </w:tc>
        <w:tc>
          <w:tcPr>
            <w:tcW w:w="637" w:type="dxa"/>
          </w:tcPr>
          <w:p w14:paraId="0648D04D" w14:textId="77777777" w:rsidR="003245C5" w:rsidRDefault="003245C5" w:rsidP="00096385">
            <w:r>
              <w:rPr>
                <w:sz w:val="16"/>
                <w:szCs w:val="16"/>
              </w:rPr>
              <w:t>0100</w:t>
            </w:r>
          </w:p>
        </w:tc>
        <w:tc>
          <w:tcPr>
            <w:tcW w:w="517" w:type="dxa"/>
          </w:tcPr>
          <w:p w14:paraId="326BDFF5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7B8681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E3EE28" w14:textId="77777777" w:rsidR="003245C5" w:rsidRDefault="003245C5" w:rsidP="00096385">
            <w:r>
              <w:rPr>
                <w:sz w:val="16"/>
                <w:szCs w:val="16"/>
              </w:rPr>
              <w:t>Add new verified and e-mail agreed TTCN test cases in the TC lists in 36.579-5 (prose), Annex A</w:t>
            </w:r>
          </w:p>
        </w:tc>
        <w:tc>
          <w:tcPr>
            <w:tcW w:w="517" w:type="dxa"/>
          </w:tcPr>
          <w:p w14:paraId="733478ED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101ACD" w14:textId="77777777" w:rsidR="003245C5" w:rsidRDefault="003245C5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67E10A4E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3F553863" w14:textId="77777777" w:rsidR="003245C5" w:rsidRDefault="003245C5" w:rsidP="00096385">
            <w:r>
              <w:rPr>
                <w:sz w:val="16"/>
                <w:szCs w:val="16"/>
              </w:rPr>
              <w:t>R5s230672</w:t>
            </w:r>
          </w:p>
        </w:tc>
        <w:tc>
          <w:tcPr>
            <w:tcW w:w="1597" w:type="dxa"/>
          </w:tcPr>
          <w:p w14:paraId="436116F1" w14:textId="77777777" w:rsidR="003245C5" w:rsidRDefault="003245C5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7EB9E161" w14:textId="77777777" w:rsidR="003245C5" w:rsidRDefault="003245C5" w:rsidP="00096385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3C085188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62C9BA9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0385C1C1" w14:textId="77777777" w:rsidTr="00096385">
        <w:tc>
          <w:tcPr>
            <w:tcW w:w="879" w:type="dxa"/>
          </w:tcPr>
          <w:p w14:paraId="2AE6ABB5" w14:textId="77777777" w:rsidR="003245C5" w:rsidRDefault="003245C5" w:rsidP="00096385">
            <w:r>
              <w:rPr>
                <w:sz w:val="16"/>
                <w:szCs w:val="16"/>
              </w:rPr>
              <w:t>37.571-4</w:t>
            </w:r>
          </w:p>
        </w:tc>
        <w:tc>
          <w:tcPr>
            <w:tcW w:w="637" w:type="dxa"/>
          </w:tcPr>
          <w:p w14:paraId="6E561AC3" w14:textId="77777777" w:rsidR="003245C5" w:rsidRDefault="003245C5" w:rsidP="00096385">
            <w:r>
              <w:rPr>
                <w:sz w:val="16"/>
                <w:szCs w:val="16"/>
              </w:rPr>
              <w:t>0183</w:t>
            </w:r>
          </w:p>
        </w:tc>
        <w:tc>
          <w:tcPr>
            <w:tcW w:w="517" w:type="dxa"/>
          </w:tcPr>
          <w:p w14:paraId="784DAD23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F8131F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6026C66" w14:textId="77777777" w:rsidR="003245C5" w:rsidRDefault="003245C5" w:rsidP="00096385">
            <w:r>
              <w:rPr>
                <w:sz w:val="16"/>
                <w:szCs w:val="16"/>
              </w:rPr>
              <w:t>Correction for NR5GC positioning test cases</w:t>
            </w:r>
          </w:p>
        </w:tc>
        <w:tc>
          <w:tcPr>
            <w:tcW w:w="517" w:type="dxa"/>
          </w:tcPr>
          <w:p w14:paraId="26053A41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98A81B" w14:textId="77777777" w:rsidR="003245C5" w:rsidRDefault="003245C5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4875DB24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6C64CAEB" w14:textId="77777777" w:rsidR="003245C5" w:rsidRDefault="003245C5" w:rsidP="00096385">
            <w:r>
              <w:rPr>
                <w:sz w:val="16"/>
                <w:szCs w:val="16"/>
              </w:rPr>
              <w:t>R5s230498</w:t>
            </w:r>
          </w:p>
        </w:tc>
        <w:tc>
          <w:tcPr>
            <w:tcW w:w="1597" w:type="dxa"/>
          </w:tcPr>
          <w:p w14:paraId="71C98737" w14:textId="77777777" w:rsidR="003245C5" w:rsidRDefault="003245C5" w:rsidP="00096385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5B552DE8" w14:textId="77777777" w:rsidR="003245C5" w:rsidRDefault="003245C5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DCF10E5" w14:textId="77777777" w:rsidR="003245C5" w:rsidRDefault="003245C5" w:rsidP="00096385">
            <w:r>
              <w:rPr>
                <w:sz w:val="16"/>
                <w:szCs w:val="16"/>
              </w:rPr>
              <w:t>e.g. 9.3.4.4.15s and others</w:t>
            </w:r>
          </w:p>
        </w:tc>
        <w:tc>
          <w:tcPr>
            <w:tcW w:w="998" w:type="dxa"/>
          </w:tcPr>
          <w:p w14:paraId="3BC80572" w14:textId="77777777" w:rsidR="003245C5" w:rsidRDefault="003245C5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245C5" w14:paraId="78BFA1A2" w14:textId="77777777" w:rsidTr="00096385">
        <w:tc>
          <w:tcPr>
            <w:tcW w:w="879" w:type="dxa"/>
          </w:tcPr>
          <w:p w14:paraId="3D66CCB3" w14:textId="77777777" w:rsidR="003245C5" w:rsidRDefault="003245C5" w:rsidP="00096385">
            <w:r>
              <w:rPr>
                <w:sz w:val="16"/>
                <w:szCs w:val="16"/>
              </w:rPr>
              <w:t>37.571-4</w:t>
            </w:r>
          </w:p>
        </w:tc>
        <w:tc>
          <w:tcPr>
            <w:tcW w:w="637" w:type="dxa"/>
          </w:tcPr>
          <w:p w14:paraId="2BC7C2B9" w14:textId="77777777" w:rsidR="003245C5" w:rsidRDefault="003245C5" w:rsidP="00096385">
            <w:r>
              <w:rPr>
                <w:sz w:val="16"/>
                <w:szCs w:val="16"/>
              </w:rPr>
              <w:t>0184</w:t>
            </w:r>
          </w:p>
        </w:tc>
        <w:tc>
          <w:tcPr>
            <w:tcW w:w="517" w:type="dxa"/>
          </w:tcPr>
          <w:p w14:paraId="298608ED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113E26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E89E750" w14:textId="77777777" w:rsidR="003245C5" w:rsidRDefault="003245C5" w:rsidP="00096385">
            <w:r>
              <w:rPr>
                <w:sz w:val="16"/>
                <w:szCs w:val="16"/>
              </w:rPr>
              <w:t>Correction for EUTRA positioning test case 7.3.4.4_7s</w:t>
            </w:r>
          </w:p>
        </w:tc>
        <w:tc>
          <w:tcPr>
            <w:tcW w:w="517" w:type="dxa"/>
          </w:tcPr>
          <w:p w14:paraId="7B7BA1AE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F68433" w14:textId="77777777" w:rsidR="003245C5" w:rsidRDefault="003245C5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1C3A7943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0A4AC5ED" w14:textId="77777777" w:rsidR="003245C5" w:rsidRDefault="003245C5" w:rsidP="00096385">
            <w:r>
              <w:rPr>
                <w:sz w:val="16"/>
                <w:szCs w:val="16"/>
              </w:rPr>
              <w:t>R5s230499</w:t>
            </w:r>
          </w:p>
        </w:tc>
        <w:tc>
          <w:tcPr>
            <w:tcW w:w="1597" w:type="dxa"/>
          </w:tcPr>
          <w:p w14:paraId="7197CC9E" w14:textId="77777777" w:rsidR="003245C5" w:rsidRDefault="003245C5" w:rsidP="00096385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6791BA17" w14:textId="77777777" w:rsidR="003245C5" w:rsidRDefault="003245C5" w:rsidP="00096385">
            <w:r>
              <w:rPr>
                <w:sz w:val="16"/>
                <w:szCs w:val="16"/>
              </w:rPr>
              <w:t>TEI9_Test</w:t>
            </w:r>
          </w:p>
        </w:tc>
        <w:tc>
          <w:tcPr>
            <w:tcW w:w="2323" w:type="dxa"/>
          </w:tcPr>
          <w:p w14:paraId="5C9CE563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18E96D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3BFDEAB1" w14:textId="77777777" w:rsidTr="00096385">
        <w:tc>
          <w:tcPr>
            <w:tcW w:w="879" w:type="dxa"/>
          </w:tcPr>
          <w:p w14:paraId="6AA8B60A" w14:textId="77777777" w:rsidR="003245C5" w:rsidRDefault="003245C5" w:rsidP="00096385">
            <w:r>
              <w:rPr>
                <w:sz w:val="16"/>
                <w:szCs w:val="16"/>
              </w:rPr>
              <w:t>37.571-4</w:t>
            </w:r>
          </w:p>
        </w:tc>
        <w:tc>
          <w:tcPr>
            <w:tcW w:w="637" w:type="dxa"/>
          </w:tcPr>
          <w:p w14:paraId="655C96F1" w14:textId="77777777" w:rsidR="003245C5" w:rsidRDefault="003245C5" w:rsidP="00096385">
            <w:r>
              <w:rPr>
                <w:sz w:val="16"/>
                <w:szCs w:val="16"/>
              </w:rPr>
              <w:t>0185</w:t>
            </w:r>
          </w:p>
        </w:tc>
        <w:tc>
          <w:tcPr>
            <w:tcW w:w="517" w:type="dxa"/>
          </w:tcPr>
          <w:p w14:paraId="2C177850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6F69F5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C40AE21" w14:textId="77777777" w:rsidR="003245C5" w:rsidRDefault="003245C5" w:rsidP="00096385">
            <w:r>
              <w:rPr>
                <w:sz w:val="16"/>
                <w:szCs w:val="16"/>
              </w:rPr>
              <w:t>Addition of CNF templates in PosSystem_Control</w:t>
            </w:r>
          </w:p>
        </w:tc>
        <w:tc>
          <w:tcPr>
            <w:tcW w:w="517" w:type="dxa"/>
          </w:tcPr>
          <w:p w14:paraId="7864DE75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B730BB" w14:textId="77777777" w:rsidR="003245C5" w:rsidRDefault="003245C5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1ED54416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76A1C4C6" w14:textId="77777777" w:rsidR="003245C5" w:rsidRDefault="003245C5" w:rsidP="00096385">
            <w:r>
              <w:rPr>
                <w:sz w:val="16"/>
                <w:szCs w:val="16"/>
              </w:rPr>
              <w:t>R5s230502</w:t>
            </w:r>
          </w:p>
        </w:tc>
        <w:tc>
          <w:tcPr>
            <w:tcW w:w="1597" w:type="dxa"/>
          </w:tcPr>
          <w:p w14:paraId="3706D664" w14:textId="77777777" w:rsidR="003245C5" w:rsidRDefault="003245C5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C5B9AEA" w14:textId="77777777" w:rsidR="003245C5" w:rsidRDefault="003245C5" w:rsidP="00096385">
            <w:r>
              <w:rPr>
                <w:sz w:val="16"/>
                <w:szCs w:val="16"/>
              </w:rPr>
              <w:t>TEI9_Test</w:t>
            </w:r>
          </w:p>
        </w:tc>
        <w:tc>
          <w:tcPr>
            <w:tcW w:w="2323" w:type="dxa"/>
          </w:tcPr>
          <w:p w14:paraId="0152BBA8" w14:textId="77777777" w:rsidR="003245C5" w:rsidRDefault="003245C5" w:rsidP="00096385">
            <w:r>
              <w:rPr>
                <w:sz w:val="16"/>
                <w:szCs w:val="16"/>
              </w:rPr>
              <w:t>7.2.2.1, 7.2.2.2, 7.3.3.1, 7.3.4.1, 7.3.4.2, 7.3.4.3, 7.3.4.4, 7.3.5.19.3.1.2, 9.3.3.1, 9.3.4.1, 9.3.4.2, 9.3.4.3, 9.3.4.4</w:t>
            </w:r>
          </w:p>
        </w:tc>
        <w:tc>
          <w:tcPr>
            <w:tcW w:w="998" w:type="dxa"/>
          </w:tcPr>
          <w:p w14:paraId="5DF5DBCB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65CCF1CC" w14:textId="77777777" w:rsidTr="00096385">
        <w:tc>
          <w:tcPr>
            <w:tcW w:w="879" w:type="dxa"/>
          </w:tcPr>
          <w:p w14:paraId="1721557B" w14:textId="77777777" w:rsidR="003245C5" w:rsidRDefault="003245C5" w:rsidP="00096385">
            <w:r>
              <w:rPr>
                <w:sz w:val="16"/>
                <w:szCs w:val="16"/>
              </w:rPr>
              <w:t>37.571-4</w:t>
            </w:r>
          </w:p>
        </w:tc>
        <w:tc>
          <w:tcPr>
            <w:tcW w:w="637" w:type="dxa"/>
          </w:tcPr>
          <w:p w14:paraId="74D9069A" w14:textId="77777777" w:rsidR="003245C5" w:rsidRDefault="003245C5" w:rsidP="00096385">
            <w:r>
              <w:rPr>
                <w:sz w:val="16"/>
                <w:szCs w:val="16"/>
              </w:rPr>
              <w:t>0186</w:t>
            </w:r>
          </w:p>
        </w:tc>
        <w:tc>
          <w:tcPr>
            <w:tcW w:w="517" w:type="dxa"/>
          </w:tcPr>
          <w:p w14:paraId="44DF479E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CB5409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763BCBA" w14:textId="77777777" w:rsidR="003245C5" w:rsidRDefault="003245C5" w:rsidP="00096385">
            <w:r>
              <w:rPr>
                <w:sz w:val="16"/>
                <w:szCs w:val="16"/>
              </w:rPr>
              <w:t>Correction to f_NR_ConfigUlSrsMultiRTT</w:t>
            </w:r>
          </w:p>
        </w:tc>
        <w:tc>
          <w:tcPr>
            <w:tcW w:w="517" w:type="dxa"/>
          </w:tcPr>
          <w:p w14:paraId="584C1525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D403A8" w14:textId="77777777" w:rsidR="003245C5" w:rsidRDefault="003245C5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559D2E5A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0A08294F" w14:textId="77777777" w:rsidR="003245C5" w:rsidRDefault="003245C5" w:rsidP="00096385">
            <w:r>
              <w:rPr>
                <w:sz w:val="16"/>
                <w:szCs w:val="16"/>
              </w:rPr>
              <w:t>R5s230513</w:t>
            </w:r>
          </w:p>
        </w:tc>
        <w:tc>
          <w:tcPr>
            <w:tcW w:w="1597" w:type="dxa"/>
          </w:tcPr>
          <w:p w14:paraId="762583C7" w14:textId="77777777" w:rsidR="003245C5" w:rsidRDefault="003245C5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83D5F75" w14:textId="77777777" w:rsidR="003245C5" w:rsidRDefault="003245C5" w:rsidP="00096385">
            <w:r>
              <w:rPr>
                <w:sz w:val="16"/>
                <w:szCs w:val="16"/>
              </w:rPr>
              <w:t>NR_pos-UEConTest</w:t>
            </w:r>
          </w:p>
        </w:tc>
        <w:tc>
          <w:tcPr>
            <w:tcW w:w="2323" w:type="dxa"/>
          </w:tcPr>
          <w:p w14:paraId="0583D038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D7971D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139673D1" w14:textId="77777777" w:rsidTr="00096385">
        <w:tc>
          <w:tcPr>
            <w:tcW w:w="879" w:type="dxa"/>
          </w:tcPr>
          <w:p w14:paraId="02651D25" w14:textId="77777777" w:rsidR="003245C5" w:rsidRDefault="003245C5" w:rsidP="00096385">
            <w:r>
              <w:rPr>
                <w:sz w:val="16"/>
                <w:szCs w:val="16"/>
              </w:rPr>
              <w:t>37.571-4</w:t>
            </w:r>
          </w:p>
        </w:tc>
        <w:tc>
          <w:tcPr>
            <w:tcW w:w="637" w:type="dxa"/>
          </w:tcPr>
          <w:p w14:paraId="7C1BB57B" w14:textId="77777777" w:rsidR="003245C5" w:rsidRDefault="003245C5" w:rsidP="00096385">
            <w:r>
              <w:rPr>
                <w:sz w:val="16"/>
                <w:szCs w:val="16"/>
              </w:rPr>
              <w:t>0187</w:t>
            </w:r>
          </w:p>
        </w:tc>
        <w:tc>
          <w:tcPr>
            <w:tcW w:w="517" w:type="dxa"/>
          </w:tcPr>
          <w:p w14:paraId="4E0E33DC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E8595D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9B9017B" w14:textId="77777777" w:rsidR="003245C5" w:rsidRDefault="003245C5" w:rsidP="00096385">
            <w:r>
              <w:rPr>
                <w:sz w:val="16"/>
                <w:szCs w:val="16"/>
              </w:rPr>
              <w:t>Correction for GNSS 15s test cases</w:t>
            </w:r>
          </w:p>
        </w:tc>
        <w:tc>
          <w:tcPr>
            <w:tcW w:w="517" w:type="dxa"/>
          </w:tcPr>
          <w:p w14:paraId="697A841A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2AD109" w14:textId="77777777" w:rsidR="003245C5" w:rsidRDefault="003245C5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31A1F5DA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2D616CC9" w14:textId="77777777" w:rsidR="003245C5" w:rsidRDefault="003245C5" w:rsidP="00096385">
            <w:r>
              <w:rPr>
                <w:sz w:val="16"/>
                <w:szCs w:val="16"/>
              </w:rPr>
              <w:t>R5s230595</w:t>
            </w:r>
          </w:p>
        </w:tc>
        <w:tc>
          <w:tcPr>
            <w:tcW w:w="1597" w:type="dxa"/>
          </w:tcPr>
          <w:p w14:paraId="0D972487" w14:textId="77777777" w:rsidR="003245C5" w:rsidRDefault="003245C5" w:rsidP="00096385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7A6109C9" w14:textId="77777777" w:rsidR="003245C5" w:rsidRDefault="003245C5" w:rsidP="00096385">
            <w:r>
              <w:rPr>
                <w:sz w:val="16"/>
                <w:szCs w:val="16"/>
              </w:rPr>
              <w:t>TEI9_Test</w:t>
            </w:r>
          </w:p>
        </w:tc>
        <w:tc>
          <w:tcPr>
            <w:tcW w:w="2323" w:type="dxa"/>
          </w:tcPr>
          <w:p w14:paraId="77C14D71" w14:textId="77777777" w:rsidR="003245C5" w:rsidRDefault="003245C5" w:rsidP="00096385">
            <w:r>
              <w:rPr>
                <w:sz w:val="16"/>
                <w:szCs w:val="16"/>
              </w:rPr>
              <w:t>Function f_POS_SelectTemplate_GenericAssistDataElement_GPS()</w:t>
            </w:r>
          </w:p>
        </w:tc>
        <w:tc>
          <w:tcPr>
            <w:tcW w:w="998" w:type="dxa"/>
          </w:tcPr>
          <w:p w14:paraId="4DC4D7C5" w14:textId="77777777" w:rsidR="003245C5" w:rsidRDefault="003245C5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245C5" w14:paraId="5D274427" w14:textId="77777777" w:rsidTr="00096385">
        <w:tc>
          <w:tcPr>
            <w:tcW w:w="879" w:type="dxa"/>
          </w:tcPr>
          <w:p w14:paraId="0DE5C4D6" w14:textId="77777777" w:rsidR="003245C5" w:rsidRDefault="003245C5" w:rsidP="00096385">
            <w:r>
              <w:rPr>
                <w:sz w:val="16"/>
                <w:szCs w:val="16"/>
              </w:rPr>
              <w:t>37.571-4</w:t>
            </w:r>
          </w:p>
        </w:tc>
        <w:tc>
          <w:tcPr>
            <w:tcW w:w="637" w:type="dxa"/>
          </w:tcPr>
          <w:p w14:paraId="42BD0A27" w14:textId="77777777" w:rsidR="003245C5" w:rsidRDefault="003245C5" w:rsidP="00096385">
            <w:r>
              <w:rPr>
                <w:sz w:val="16"/>
                <w:szCs w:val="16"/>
              </w:rPr>
              <w:t>0188</w:t>
            </w:r>
          </w:p>
        </w:tc>
        <w:tc>
          <w:tcPr>
            <w:tcW w:w="517" w:type="dxa"/>
          </w:tcPr>
          <w:p w14:paraId="693B4DC9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240D22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918A785" w14:textId="77777777" w:rsidR="003245C5" w:rsidRDefault="003245C5" w:rsidP="00096385">
            <w:r>
              <w:rPr>
                <w:sz w:val="16"/>
                <w:szCs w:val="16"/>
              </w:rPr>
              <w:t>Correction to svID values in AcquisitionAssist and AuxiliaryInformation for GNSS Scenarios 2020</w:t>
            </w:r>
          </w:p>
        </w:tc>
        <w:tc>
          <w:tcPr>
            <w:tcW w:w="517" w:type="dxa"/>
          </w:tcPr>
          <w:p w14:paraId="01DF6ED0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AADEB3" w14:textId="77777777" w:rsidR="003245C5" w:rsidRDefault="003245C5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D2E819F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7C2FA69F" w14:textId="77777777" w:rsidR="003245C5" w:rsidRDefault="003245C5" w:rsidP="00096385">
            <w:r>
              <w:rPr>
                <w:sz w:val="16"/>
                <w:szCs w:val="16"/>
              </w:rPr>
              <w:t>R5s230608</w:t>
            </w:r>
          </w:p>
        </w:tc>
        <w:tc>
          <w:tcPr>
            <w:tcW w:w="1597" w:type="dxa"/>
          </w:tcPr>
          <w:p w14:paraId="4B181753" w14:textId="77777777" w:rsidR="003245C5" w:rsidRDefault="003245C5" w:rsidP="00096385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7643A4D7" w14:textId="77777777" w:rsidR="003245C5" w:rsidRDefault="003245C5" w:rsidP="00096385">
            <w:r>
              <w:rPr>
                <w:sz w:val="16"/>
                <w:szCs w:val="16"/>
              </w:rPr>
              <w:t>TEI9_Test</w:t>
            </w:r>
          </w:p>
        </w:tc>
        <w:tc>
          <w:tcPr>
            <w:tcW w:w="2323" w:type="dxa"/>
          </w:tcPr>
          <w:p w14:paraId="1C17B635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4B5CA85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021E94FA" w14:textId="77777777" w:rsidTr="00096385">
        <w:tc>
          <w:tcPr>
            <w:tcW w:w="879" w:type="dxa"/>
          </w:tcPr>
          <w:p w14:paraId="466E8554" w14:textId="77777777" w:rsidR="003245C5" w:rsidRDefault="003245C5" w:rsidP="00096385">
            <w:r>
              <w:rPr>
                <w:sz w:val="16"/>
                <w:szCs w:val="16"/>
              </w:rPr>
              <w:t>37.571-4</w:t>
            </w:r>
          </w:p>
        </w:tc>
        <w:tc>
          <w:tcPr>
            <w:tcW w:w="637" w:type="dxa"/>
          </w:tcPr>
          <w:p w14:paraId="18FDB658" w14:textId="77777777" w:rsidR="003245C5" w:rsidRDefault="003245C5" w:rsidP="00096385">
            <w:r>
              <w:rPr>
                <w:sz w:val="16"/>
                <w:szCs w:val="16"/>
              </w:rPr>
              <w:t>0191</w:t>
            </w:r>
          </w:p>
        </w:tc>
        <w:tc>
          <w:tcPr>
            <w:tcW w:w="517" w:type="dxa"/>
          </w:tcPr>
          <w:p w14:paraId="584904BD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47BE66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F600C92" w14:textId="77777777" w:rsidR="003245C5" w:rsidRDefault="003245C5" w:rsidP="00096385">
            <w:r>
              <w:rPr>
                <w:sz w:val="16"/>
                <w:szCs w:val="16"/>
              </w:rPr>
              <w:t>Update of TTCN type definitions, Annexes C and E</w:t>
            </w:r>
          </w:p>
        </w:tc>
        <w:tc>
          <w:tcPr>
            <w:tcW w:w="517" w:type="dxa"/>
          </w:tcPr>
          <w:p w14:paraId="32CF1BC0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685F01" w14:textId="77777777" w:rsidR="003245C5" w:rsidRDefault="003245C5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1511836E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5BEBD32C" w14:textId="77777777" w:rsidR="003245C5" w:rsidRDefault="003245C5" w:rsidP="00096385">
            <w:r>
              <w:rPr>
                <w:sz w:val="16"/>
                <w:szCs w:val="16"/>
              </w:rPr>
              <w:t>R5s230674</w:t>
            </w:r>
          </w:p>
        </w:tc>
        <w:tc>
          <w:tcPr>
            <w:tcW w:w="1597" w:type="dxa"/>
          </w:tcPr>
          <w:p w14:paraId="01113261" w14:textId="77777777" w:rsidR="003245C5" w:rsidRDefault="003245C5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0BC65C3A" w14:textId="77777777" w:rsidR="003245C5" w:rsidRDefault="003245C5" w:rsidP="00096385">
            <w:r>
              <w:rPr>
                <w:sz w:val="16"/>
                <w:szCs w:val="16"/>
              </w:rPr>
              <w:t>TEI9_Test</w:t>
            </w:r>
          </w:p>
        </w:tc>
        <w:tc>
          <w:tcPr>
            <w:tcW w:w="2323" w:type="dxa"/>
          </w:tcPr>
          <w:p w14:paraId="53CCDE42" w14:textId="77777777" w:rsidR="003245C5" w:rsidRDefault="003245C5" w:rsidP="00096385">
            <w:r>
              <w:rPr>
                <w:sz w:val="16"/>
                <w:szCs w:val="16"/>
              </w:rPr>
              <w:t>Annex C, Annex E</w:t>
            </w:r>
          </w:p>
        </w:tc>
        <w:tc>
          <w:tcPr>
            <w:tcW w:w="998" w:type="dxa"/>
          </w:tcPr>
          <w:p w14:paraId="7577705D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</w:tbl>
    <w:p w14:paraId="6A45F197" w14:textId="77777777" w:rsidR="003245C5" w:rsidRDefault="003245C5" w:rsidP="003245C5"/>
    <w:p w14:paraId="18522599" w14:textId="77777777" w:rsidR="003245C5" w:rsidRDefault="003245C5" w:rsidP="003245C5"/>
    <w:p w14:paraId="061D41E5" w14:textId="77777777" w:rsidR="003245C5" w:rsidRPr="00917427" w:rsidRDefault="003245C5" w:rsidP="003245C5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RP-231686</w:t>
      </w:r>
      <w:r>
        <w:rPr>
          <w:b/>
          <w:i/>
          <w:noProof/>
          <w:sz w:val="28"/>
        </w:rPr>
        <w:fldChar w:fldCharType="end"/>
      </w:r>
    </w:p>
    <w:p w14:paraId="2B759442" w14:textId="77777777" w:rsidR="003245C5" w:rsidRPr="00784730" w:rsidRDefault="003245C5" w:rsidP="003245C5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58C565F1" w14:textId="77777777" w:rsidR="003245C5" w:rsidRPr="00050554" w:rsidRDefault="003245C5" w:rsidP="003245C5">
      <w:pPr>
        <w:rPr>
          <w:rFonts w:ascii="Arial" w:hAnsi="Arial" w:cs="Arial"/>
          <w:b/>
          <w:bCs/>
          <w:lang w:val="en-US"/>
        </w:rPr>
      </w:pPr>
    </w:p>
    <w:p w14:paraId="27E4B0B5" w14:textId="77777777" w:rsidR="003245C5" w:rsidRDefault="003245C5" w:rsidP="003245C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0B5BE7A6" w14:textId="77777777" w:rsidR="003245C5" w:rsidRPr="00E145B1" w:rsidRDefault="003245C5" w:rsidP="003245C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R5s CRs from RAN5 electronic meeting ‘#2023-TTCN email’ (batch 2)</w:t>
      </w:r>
      <w:r>
        <w:rPr>
          <w:rFonts w:ascii="Arial" w:hAnsi="Arial" w:cs="Arial"/>
          <w:b/>
          <w:bCs/>
        </w:rPr>
        <w:fldChar w:fldCharType="end"/>
      </w:r>
    </w:p>
    <w:p w14:paraId="5FD28140" w14:textId="77777777" w:rsidR="003245C5" w:rsidRDefault="003245C5" w:rsidP="003245C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</w:t>
      </w:r>
      <w:r>
        <w:rPr>
          <w:rFonts w:ascii="Arial" w:hAnsi="Arial" w:cs="Arial"/>
          <w:b/>
          <w:bCs/>
        </w:rPr>
        <w:fldChar w:fldCharType="end"/>
      </w:r>
    </w:p>
    <w:p w14:paraId="29B56C10" w14:textId="77777777" w:rsidR="003245C5" w:rsidRDefault="003245C5" w:rsidP="003245C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FFF664C" w14:textId="77777777" w:rsidR="003245C5" w:rsidRDefault="003245C5" w:rsidP="003245C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4044C32" w14:textId="77777777" w:rsidR="003245C5" w:rsidRPr="004E535C" w:rsidRDefault="003245C5" w:rsidP="003245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245C5" w:rsidRPr="004E535C" w14:paraId="76338E82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3EC0B27" w14:textId="77777777" w:rsidR="003245C5" w:rsidRPr="00BF1EB6" w:rsidRDefault="003245C5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174D412" w14:textId="77777777" w:rsidR="003245C5" w:rsidRPr="00BF1EB6" w:rsidRDefault="003245C5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9F8AEE0" w14:textId="77777777" w:rsidR="003245C5" w:rsidRPr="00BF1EB6" w:rsidRDefault="003245C5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459966D" w14:textId="77777777" w:rsidR="003245C5" w:rsidRPr="00BF1EB6" w:rsidRDefault="003245C5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BEC9F47" w14:textId="77777777" w:rsidR="003245C5" w:rsidRPr="00BF1EB6" w:rsidRDefault="003245C5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FA72BCC" w14:textId="77777777" w:rsidR="003245C5" w:rsidRPr="00BF1EB6" w:rsidRDefault="003245C5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B483C7A" w14:textId="77777777" w:rsidR="003245C5" w:rsidRPr="00BF1EB6" w:rsidRDefault="003245C5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D44E877" w14:textId="77777777" w:rsidR="003245C5" w:rsidRPr="00BF1EB6" w:rsidRDefault="003245C5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796F665" w14:textId="77777777" w:rsidR="003245C5" w:rsidRPr="00BF1EB6" w:rsidRDefault="003245C5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5776061" w14:textId="77777777" w:rsidR="003245C5" w:rsidRPr="00BF1EB6" w:rsidRDefault="003245C5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FB91AFD" w14:textId="77777777" w:rsidR="003245C5" w:rsidRPr="00BF1EB6" w:rsidRDefault="003245C5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B4D4D21" w14:textId="77777777" w:rsidR="003245C5" w:rsidRPr="00BF1EB6" w:rsidRDefault="003245C5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F94B013" w14:textId="77777777" w:rsidR="003245C5" w:rsidRPr="00BF1EB6" w:rsidRDefault="003245C5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245C5" w14:paraId="1A1742EE" w14:textId="77777777" w:rsidTr="00096385">
        <w:tc>
          <w:tcPr>
            <w:tcW w:w="879" w:type="dxa"/>
          </w:tcPr>
          <w:p w14:paraId="32EF079D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703EB94" w14:textId="77777777" w:rsidR="003245C5" w:rsidRDefault="003245C5" w:rsidP="00096385">
            <w:r>
              <w:rPr>
                <w:sz w:val="16"/>
                <w:szCs w:val="16"/>
              </w:rPr>
              <w:t>2871</w:t>
            </w:r>
          </w:p>
        </w:tc>
        <w:tc>
          <w:tcPr>
            <w:tcW w:w="517" w:type="dxa"/>
          </w:tcPr>
          <w:p w14:paraId="0C714291" w14:textId="77777777" w:rsidR="003245C5" w:rsidRDefault="003245C5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013782F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F6962A" w14:textId="77777777" w:rsidR="003245C5" w:rsidRDefault="003245C5" w:rsidP="00096385">
            <w:r>
              <w:rPr>
                <w:sz w:val="16"/>
                <w:szCs w:val="16"/>
              </w:rPr>
              <w:t>NR5GC FR1 : Addition of Rel-16 power saving test case 7.1.1.12.3</w:t>
            </w:r>
          </w:p>
        </w:tc>
        <w:tc>
          <w:tcPr>
            <w:tcW w:w="517" w:type="dxa"/>
          </w:tcPr>
          <w:p w14:paraId="4FEBA319" w14:textId="77777777" w:rsidR="003245C5" w:rsidRDefault="003245C5" w:rsidP="0009638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DDCC7C2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9E81081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16CDF317" w14:textId="77777777" w:rsidR="003245C5" w:rsidRDefault="003245C5" w:rsidP="00096385">
            <w:r>
              <w:rPr>
                <w:sz w:val="16"/>
                <w:szCs w:val="16"/>
              </w:rPr>
              <w:t>R5s230556</w:t>
            </w:r>
          </w:p>
        </w:tc>
        <w:tc>
          <w:tcPr>
            <w:tcW w:w="1597" w:type="dxa"/>
          </w:tcPr>
          <w:p w14:paraId="75F3851B" w14:textId="77777777" w:rsidR="003245C5" w:rsidRDefault="003245C5" w:rsidP="00096385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1A464F27" w14:textId="77777777" w:rsidR="003245C5" w:rsidRDefault="003245C5" w:rsidP="00096385">
            <w:r>
              <w:rPr>
                <w:sz w:val="16"/>
                <w:szCs w:val="16"/>
              </w:rPr>
              <w:t>NR_UE_pow_sav-UEConTest</w:t>
            </w:r>
          </w:p>
        </w:tc>
        <w:tc>
          <w:tcPr>
            <w:tcW w:w="2323" w:type="dxa"/>
          </w:tcPr>
          <w:p w14:paraId="165745D7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D1F0533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4BE87E08" w14:textId="77777777" w:rsidTr="00096385">
        <w:tc>
          <w:tcPr>
            <w:tcW w:w="879" w:type="dxa"/>
          </w:tcPr>
          <w:p w14:paraId="096F704B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33399D5" w14:textId="77777777" w:rsidR="003245C5" w:rsidRDefault="003245C5" w:rsidP="00096385">
            <w:r>
              <w:rPr>
                <w:sz w:val="16"/>
                <w:szCs w:val="16"/>
              </w:rPr>
              <w:t>3117</w:t>
            </w:r>
          </w:p>
        </w:tc>
        <w:tc>
          <w:tcPr>
            <w:tcW w:w="517" w:type="dxa"/>
          </w:tcPr>
          <w:p w14:paraId="3DA136C7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BF452F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0CE1490" w14:textId="77777777" w:rsidR="003245C5" w:rsidRDefault="003245C5" w:rsidP="00096385">
            <w:r>
              <w:rPr>
                <w:sz w:val="16"/>
                <w:szCs w:val="16"/>
              </w:rPr>
              <w:t>Correction to the function fl_NR_InitialiseSiScheduling</w:t>
            </w:r>
          </w:p>
        </w:tc>
        <w:tc>
          <w:tcPr>
            <w:tcW w:w="517" w:type="dxa"/>
          </w:tcPr>
          <w:p w14:paraId="7CF78EC8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2D90E2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F1C07A4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615DFABD" w14:textId="77777777" w:rsidR="003245C5" w:rsidRDefault="003245C5" w:rsidP="00096385">
            <w:r>
              <w:rPr>
                <w:sz w:val="16"/>
                <w:szCs w:val="16"/>
              </w:rPr>
              <w:t>R5s230496</w:t>
            </w:r>
          </w:p>
        </w:tc>
        <w:tc>
          <w:tcPr>
            <w:tcW w:w="1597" w:type="dxa"/>
          </w:tcPr>
          <w:p w14:paraId="6D690E88" w14:textId="77777777" w:rsidR="003245C5" w:rsidRDefault="003245C5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25F6A7E" w14:textId="77777777" w:rsidR="003245C5" w:rsidRDefault="003245C5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18563FA" w14:textId="77777777" w:rsidR="003245C5" w:rsidRDefault="003245C5" w:rsidP="00096385">
            <w:r>
              <w:rPr>
                <w:sz w:val="16"/>
                <w:szCs w:val="16"/>
              </w:rPr>
              <w:t>7.1.1.1.3.NR5GC</w:t>
            </w:r>
          </w:p>
        </w:tc>
        <w:tc>
          <w:tcPr>
            <w:tcW w:w="998" w:type="dxa"/>
          </w:tcPr>
          <w:p w14:paraId="05593F92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429B3F35" w14:textId="77777777" w:rsidTr="00096385">
        <w:tc>
          <w:tcPr>
            <w:tcW w:w="879" w:type="dxa"/>
          </w:tcPr>
          <w:p w14:paraId="3137E960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4900D400" w14:textId="77777777" w:rsidR="003245C5" w:rsidRDefault="003245C5" w:rsidP="00096385">
            <w:r>
              <w:rPr>
                <w:sz w:val="16"/>
                <w:szCs w:val="16"/>
              </w:rPr>
              <w:t>3118</w:t>
            </w:r>
          </w:p>
        </w:tc>
        <w:tc>
          <w:tcPr>
            <w:tcW w:w="517" w:type="dxa"/>
          </w:tcPr>
          <w:p w14:paraId="3FD1F2D2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5D2E90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D04712" w14:textId="77777777" w:rsidR="003245C5" w:rsidRDefault="003245C5" w:rsidP="00096385">
            <w:r>
              <w:rPr>
                <w:sz w:val="16"/>
                <w:szCs w:val="16"/>
              </w:rPr>
              <w:t>Correction to NR5GC 5GSM test case 10.1.4.1</w:t>
            </w:r>
          </w:p>
        </w:tc>
        <w:tc>
          <w:tcPr>
            <w:tcW w:w="517" w:type="dxa"/>
          </w:tcPr>
          <w:p w14:paraId="124341A7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3A5B6A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ED1D0BF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2241DDB2" w14:textId="77777777" w:rsidR="003245C5" w:rsidRDefault="003245C5" w:rsidP="00096385">
            <w:r>
              <w:rPr>
                <w:sz w:val="16"/>
                <w:szCs w:val="16"/>
              </w:rPr>
              <w:t>R5s230497</w:t>
            </w:r>
          </w:p>
        </w:tc>
        <w:tc>
          <w:tcPr>
            <w:tcW w:w="1597" w:type="dxa"/>
          </w:tcPr>
          <w:p w14:paraId="53E2B2E1" w14:textId="77777777" w:rsidR="003245C5" w:rsidRDefault="003245C5" w:rsidP="00096385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3AF54AF0" w14:textId="77777777" w:rsidR="003245C5" w:rsidRDefault="003245C5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F48B3EC" w14:textId="77777777" w:rsidR="003245C5" w:rsidRDefault="003245C5" w:rsidP="00096385">
            <w:r>
              <w:rPr>
                <w:sz w:val="16"/>
                <w:szCs w:val="16"/>
              </w:rPr>
              <w:t>10.1.4.1.NR5GC</w:t>
            </w:r>
          </w:p>
        </w:tc>
        <w:tc>
          <w:tcPr>
            <w:tcW w:w="998" w:type="dxa"/>
          </w:tcPr>
          <w:p w14:paraId="532B63A9" w14:textId="77777777" w:rsidR="003245C5" w:rsidRDefault="003245C5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245C5" w14:paraId="05C438FE" w14:textId="77777777" w:rsidTr="00096385">
        <w:tc>
          <w:tcPr>
            <w:tcW w:w="879" w:type="dxa"/>
          </w:tcPr>
          <w:p w14:paraId="58D4B4E9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732D349E" w14:textId="77777777" w:rsidR="003245C5" w:rsidRDefault="003245C5" w:rsidP="00096385">
            <w:r>
              <w:rPr>
                <w:sz w:val="16"/>
                <w:szCs w:val="16"/>
              </w:rPr>
              <w:t>3119</w:t>
            </w:r>
          </w:p>
        </w:tc>
        <w:tc>
          <w:tcPr>
            <w:tcW w:w="517" w:type="dxa"/>
          </w:tcPr>
          <w:p w14:paraId="284899C5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3FE486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2EA6DF" w14:textId="77777777" w:rsidR="003245C5" w:rsidRDefault="003245C5" w:rsidP="00096385">
            <w:r>
              <w:rPr>
                <w:sz w:val="16"/>
                <w:szCs w:val="16"/>
              </w:rPr>
              <w:t>Correction for NR5GC test case 7.1.1.4.2.1</w:t>
            </w:r>
          </w:p>
        </w:tc>
        <w:tc>
          <w:tcPr>
            <w:tcW w:w="517" w:type="dxa"/>
          </w:tcPr>
          <w:p w14:paraId="72C489B5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E3D6A4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7AE5560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560E3132" w14:textId="77777777" w:rsidR="003245C5" w:rsidRDefault="003245C5" w:rsidP="00096385">
            <w:r>
              <w:rPr>
                <w:sz w:val="16"/>
                <w:szCs w:val="16"/>
              </w:rPr>
              <w:t>R5s230500</w:t>
            </w:r>
          </w:p>
        </w:tc>
        <w:tc>
          <w:tcPr>
            <w:tcW w:w="1597" w:type="dxa"/>
          </w:tcPr>
          <w:p w14:paraId="79822586" w14:textId="77777777" w:rsidR="003245C5" w:rsidRDefault="003245C5" w:rsidP="00096385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10E68822" w14:textId="77777777" w:rsidR="003245C5" w:rsidRDefault="003245C5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7013CF7" w14:textId="77777777" w:rsidR="003245C5" w:rsidRDefault="003245C5" w:rsidP="00096385">
            <w:r>
              <w:rPr>
                <w:sz w:val="16"/>
                <w:szCs w:val="16"/>
              </w:rPr>
              <w:t>7.1.1.4.2.1.NR5GC</w:t>
            </w:r>
          </w:p>
        </w:tc>
        <w:tc>
          <w:tcPr>
            <w:tcW w:w="998" w:type="dxa"/>
          </w:tcPr>
          <w:p w14:paraId="058CCDEA" w14:textId="77777777" w:rsidR="003245C5" w:rsidRDefault="003245C5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245C5" w14:paraId="646AB475" w14:textId="77777777" w:rsidTr="00096385">
        <w:tc>
          <w:tcPr>
            <w:tcW w:w="879" w:type="dxa"/>
          </w:tcPr>
          <w:p w14:paraId="53CB177A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1508DCB" w14:textId="77777777" w:rsidR="003245C5" w:rsidRDefault="003245C5" w:rsidP="00096385">
            <w:r>
              <w:rPr>
                <w:sz w:val="16"/>
                <w:szCs w:val="16"/>
              </w:rPr>
              <w:t>3120</w:t>
            </w:r>
          </w:p>
        </w:tc>
        <w:tc>
          <w:tcPr>
            <w:tcW w:w="517" w:type="dxa"/>
          </w:tcPr>
          <w:p w14:paraId="7A5C82DA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14EACB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F80427E" w14:textId="77777777" w:rsidR="003245C5" w:rsidRDefault="003245C5" w:rsidP="00096385">
            <w:r>
              <w:rPr>
                <w:sz w:val="16"/>
                <w:szCs w:val="16"/>
              </w:rPr>
              <w:t>Corrections to NR-DC Functions</w:t>
            </w:r>
          </w:p>
        </w:tc>
        <w:tc>
          <w:tcPr>
            <w:tcW w:w="517" w:type="dxa"/>
          </w:tcPr>
          <w:p w14:paraId="16839FF6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9C5F15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3F883BE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7FE2E510" w14:textId="77777777" w:rsidR="003245C5" w:rsidRDefault="003245C5" w:rsidP="00096385">
            <w:r>
              <w:rPr>
                <w:sz w:val="16"/>
                <w:szCs w:val="16"/>
              </w:rPr>
              <w:t>R5s230501</w:t>
            </w:r>
          </w:p>
        </w:tc>
        <w:tc>
          <w:tcPr>
            <w:tcW w:w="1597" w:type="dxa"/>
          </w:tcPr>
          <w:p w14:paraId="3E7A9D3C" w14:textId="77777777" w:rsidR="003245C5" w:rsidRDefault="003245C5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0EEDB8C" w14:textId="77777777" w:rsidR="003245C5" w:rsidRDefault="003245C5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66927AE" w14:textId="77777777" w:rsidR="003245C5" w:rsidRDefault="003245C5" w:rsidP="00096385">
            <w:r>
              <w:rPr>
                <w:sz w:val="16"/>
                <w:szCs w:val="16"/>
              </w:rPr>
              <w:t>7.1.3.5.2.NR5GC</w:t>
            </w:r>
          </w:p>
        </w:tc>
        <w:tc>
          <w:tcPr>
            <w:tcW w:w="998" w:type="dxa"/>
          </w:tcPr>
          <w:p w14:paraId="6B24234A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08587063" w14:textId="77777777" w:rsidTr="00096385">
        <w:tc>
          <w:tcPr>
            <w:tcW w:w="879" w:type="dxa"/>
          </w:tcPr>
          <w:p w14:paraId="6C99DFF7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66320369" w14:textId="77777777" w:rsidR="003245C5" w:rsidRDefault="003245C5" w:rsidP="00096385">
            <w:r>
              <w:rPr>
                <w:sz w:val="16"/>
                <w:szCs w:val="16"/>
              </w:rPr>
              <w:t>3121</w:t>
            </w:r>
          </w:p>
        </w:tc>
        <w:tc>
          <w:tcPr>
            <w:tcW w:w="517" w:type="dxa"/>
          </w:tcPr>
          <w:p w14:paraId="27B9B694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9E00AB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A8C5CBD" w14:textId="77777777" w:rsidR="003245C5" w:rsidRDefault="003245C5" w:rsidP="00096385">
            <w:r>
              <w:rPr>
                <w:sz w:val="16"/>
                <w:szCs w:val="16"/>
              </w:rPr>
              <w:t>Correction to NR5GC  testcase 7.1.1.1.1a</w:t>
            </w:r>
          </w:p>
        </w:tc>
        <w:tc>
          <w:tcPr>
            <w:tcW w:w="517" w:type="dxa"/>
          </w:tcPr>
          <w:p w14:paraId="35CE967A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6F9BAA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1B39E53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22CDC0A1" w14:textId="77777777" w:rsidR="003245C5" w:rsidRDefault="003245C5" w:rsidP="00096385">
            <w:r>
              <w:rPr>
                <w:sz w:val="16"/>
                <w:szCs w:val="16"/>
              </w:rPr>
              <w:t>R5s230504</w:t>
            </w:r>
          </w:p>
        </w:tc>
        <w:tc>
          <w:tcPr>
            <w:tcW w:w="1597" w:type="dxa"/>
          </w:tcPr>
          <w:p w14:paraId="4A63983C" w14:textId="77777777" w:rsidR="003245C5" w:rsidRDefault="003245C5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9D41507" w14:textId="77777777" w:rsidR="003245C5" w:rsidRDefault="003245C5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837A894" w14:textId="77777777" w:rsidR="003245C5" w:rsidRDefault="003245C5" w:rsidP="00096385">
            <w:r>
              <w:rPr>
                <w:sz w:val="16"/>
                <w:szCs w:val="16"/>
              </w:rPr>
              <w:t>7.1.1.1.1a.NR5GC</w:t>
            </w:r>
          </w:p>
        </w:tc>
        <w:tc>
          <w:tcPr>
            <w:tcW w:w="998" w:type="dxa"/>
          </w:tcPr>
          <w:p w14:paraId="5A4AF2FB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6335FAF0" w14:textId="77777777" w:rsidTr="00096385">
        <w:tc>
          <w:tcPr>
            <w:tcW w:w="879" w:type="dxa"/>
          </w:tcPr>
          <w:p w14:paraId="43DC3A57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72B6F42B" w14:textId="77777777" w:rsidR="003245C5" w:rsidRDefault="003245C5" w:rsidP="00096385">
            <w:r>
              <w:rPr>
                <w:sz w:val="16"/>
                <w:szCs w:val="16"/>
              </w:rPr>
              <w:t>3122</w:t>
            </w:r>
          </w:p>
        </w:tc>
        <w:tc>
          <w:tcPr>
            <w:tcW w:w="517" w:type="dxa"/>
          </w:tcPr>
          <w:p w14:paraId="6FC20A48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116552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68A353" w14:textId="77777777" w:rsidR="003245C5" w:rsidRDefault="003245C5" w:rsidP="00096385">
            <w:r>
              <w:rPr>
                <w:sz w:val="16"/>
                <w:szCs w:val="16"/>
              </w:rPr>
              <w:t>Correction to NR5GC RedCap testcase 6.1.2.26</w:t>
            </w:r>
          </w:p>
        </w:tc>
        <w:tc>
          <w:tcPr>
            <w:tcW w:w="517" w:type="dxa"/>
          </w:tcPr>
          <w:p w14:paraId="794E8B41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41474E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4595D91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33676289" w14:textId="77777777" w:rsidR="003245C5" w:rsidRDefault="003245C5" w:rsidP="00096385">
            <w:r>
              <w:rPr>
                <w:sz w:val="16"/>
                <w:szCs w:val="16"/>
              </w:rPr>
              <w:t>R5s230505</w:t>
            </w:r>
          </w:p>
        </w:tc>
        <w:tc>
          <w:tcPr>
            <w:tcW w:w="1597" w:type="dxa"/>
          </w:tcPr>
          <w:p w14:paraId="203BF9F6" w14:textId="77777777" w:rsidR="003245C5" w:rsidRDefault="003245C5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7F12431" w14:textId="77777777" w:rsidR="003245C5" w:rsidRDefault="003245C5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9062CC4" w14:textId="77777777" w:rsidR="003245C5" w:rsidRDefault="003245C5" w:rsidP="00096385">
            <w:r>
              <w:rPr>
                <w:sz w:val="16"/>
                <w:szCs w:val="16"/>
              </w:rPr>
              <w:t>6.1.2.26.NR5GC</w:t>
            </w:r>
          </w:p>
        </w:tc>
        <w:tc>
          <w:tcPr>
            <w:tcW w:w="998" w:type="dxa"/>
          </w:tcPr>
          <w:p w14:paraId="3CF02130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4F6F58FB" w14:textId="77777777" w:rsidTr="00096385">
        <w:tc>
          <w:tcPr>
            <w:tcW w:w="879" w:type="dxa"/>
          </w:tcPr>
          <w:p w14:paraId="28E8B47D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0260D716" w14:textId="77777777" w:rsidR="003245C5" w:rsidRDefault="003245C5" w:rsidP="00096385">
            <w:r>
              <w:rPr>
                <w:sz w:val="16"/>
                <w:szCs w:val="16"/>
              </w:rPr>
              <w:t>3123</w:t>
            </w:r>
          </w:p>
        </w:tc>
        <w:tc>
          <w:tcPr>
            <w:tcW w:w="517" w:type="dxa"/>
          </w:tcPr>
          <w:p w14:paraId="582818E5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4FE1FD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49D5465" w14:textId="77777777" w:rsidR="003245C5" w:rsidRDefault="003245C5" w:rsidP="00096385">
            <w:r>
              <w:rPr>
                <w:sz w:val="16"/>
                <w:szCs w:val="16"/>
              </w:rPr>
              <w:t>Correction to NR5GC testcase 9.1.10.3</w:t>
            </w:r>
          </w:p>
        </w:tc>
        <w:tc>
          <w:tcPr>
            <w:tcW w:w="517" w:type="dxa"/>
          </w:tcPr>
          <w:p w14:paraId="12BB63FC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F7845A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79D474F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17C5A101" w14:textId="77777777" w:rsidR="003245C5" w:rsidRDefault="003245C5" w:rsidP="00096385">
            <w:r>
              <w:rPr>
                <w:sz w:val="16"/>
                <w:szCs w:val="16"/>
              </w:rPr>
              <w:t>R5s230506</w:t>
            </w:r>
          </w:p>
        </w:tc>
        <w:tc>
          <w:tcPr>
            <w:tcW w:w="1597" w:type="dxa"/>
          </w:tcPr>
          <w:p w14:paraId="13BE6E25" w14:textId="77777777" w:rsidR="003245C5" w:rsidRDefault="003245C5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B943F8F" w14:textId="77777777" w:rsidR="003245C5" w:rsidRDefault="003245C5" w:rsidP="00096385">
            <w:r>
              <w:rPr>
                <w:sz w:val="16"/>
                <w:szCs w:val="16"/>
              </w:rPr>
              <w:t>TEI16_Test, eNS-UEConTest</w:t>
            </w:r>
          </w:p>
        </w:tc>
        <w:tc>
          <w:tcPr>
            <w:tcW w:w="2323" w:type="dxa"/>
          </w:tcPr>
          <w:p w14:paraId="51571AAE" w14:textId="77777777" w:rsidR="003245C5" w:rsidRDefault="003245C5" w:rsidP="00096385">
            <w:r>
              <w:rPr>
                <w:sz w:val="16"/>
                <w:szCs w:val="16"/>
              </w:rPr>
              <w:t>9.1.10.3.NR5GC</w:t>
            </w:r>
          </w:p>
        </w:tc>
        <w:tc>
          <w:tcPr>
            <w:tcW w:w="998" w:type="dxa"/>
          </w:tcPr>
          <w:p w14:paraId="15A754DD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6D4162FB" w14:textId="77777777" w:rsidTr="00096385">
        <w:tc>
          <w:tcPr>
            <w:tcW w:w="879" w:type="dxa"/>
          </w:tcPr>
          <w:p w14:paraId="7DB585F2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7E0A347" w14:textId="77777777" w:rsidR="003245C5" w:rsidRDefault="003245C5" w:rsidP="00096385">
            <w:r>
              <w:rPr>
                <w:sz w:val="16"/>
                <w:szCs w:val="16"/>
              </w:rPr>
              <w:t>3124</w:t>
            </w:r>
          </w:p>
        </w:tc>
        <w:tc>
          <w:tcPr>
            <w:tcW w:w="517" w:type="dxa"/>
          </w:tcPr>
          <w:p w14:paraId="3FE4B921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9EF4C4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120CB83" w14:textId="77777777" w:rsidR="003245C5" w:rsidRDefault="003245C5" w:rsidP="00096385">
            <w:r>
              <w:rPr>
                <w:sz w:val="16"/>
                <w:szCs w:val="16"/>
              </w:rPr>
              <w:t>Correction to NR MAC test case 7.1.1.6.3</w:t>
            </w:r>
          </w:p>
        </w:tc>
        <w:tc>
          <w:tcPr>
            <w:tcW w:w="517" w:type="dxa"/>
          </w:tcPr>
          <w:p w14:paraId="022C1EEF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AB6F18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8D1D55E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04F36C6A" w14:textId="77777777" w:rsidR="003245C5" w:rsidRDefault="003245C5" w:rsidP="00096385">
            <w:r>
              <w:rPr>
                <w:sz w:val="16"/>
                <w:szCs w:val="16"/>
              </w:rPr>
              <w:t>R5s230507</w:t>
            </w:r>
          </w:p>
        </w:tc>
        <w:tc>
          <w:tcPr>
            <w:tcW w:w="1597" w:type="dxa"/>
          </w:tcPr>
          <w:p w14:paraId="0992DC41" w14:textId="77777777" w:rsidR="003245C5" w:rsidRDefault="003245C5" w:rsidP="00096385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62185080" w14:textId="77777777" w:rsidR="003245C5" w:rsidRDefault="003245C5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9D522C1" w14:textId="77777777" w:rsidR="003245C5" w:rsidRDefault="003245C5" w:rsidP="00096385">
            <w:r>
              <w:rPr>
                <w:sz w:val="16"/>
                <w:szCs w:val="16"/>
              </w:rPr>
              <w:t>7.1.1.6.3.ENDC, 7.1.1.6.3.NR5GC</w:t>
            </w:r>
          </w:p>
        </w:tc>
        <w:tc>
          <w:tcPr>
            <w:tcW w:w="998" w:type="dxa"/>
          </w:tcPr>
          <w:p w14:paraId="60A3214D" w14:textId="77777777" w:rsidR="003245C5" w:rsidRDefault="003245C5" w:rsidP="00096385">
            <w:r>
              <w:rPr>
                <w:sz w:val="16"/>
                <w:szCs w:val="16"/>
              </w:rPr>
              <w:t>TS/TR ... CR ...; TS/TR ... CR ...; TS/TR ... CR ...</w:t>
            </w:r>
          </w:p>
        </w:tc>
      </w:tr>
      <w:tr w:rsidR="003245C5" w14:paraId="5490CA11" w14:textId="77777777" w:rsidTr="00096385">
        <w:tc>
          <w:tcPr>
            <w:tcW w:w="879" w:type="dxa"/>
          </w:tcPr>
          <w:p w14:paraId="007F397D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2BCD1F18" w14:textId="77777777" w:rsidR="003245C5" w:rsidRDefault="003245C5" w:rsidP="00096385">
            <w:r>
              <w:rPr>
                <w:sz w:val="16"/>
                <w:szCs w:val="16"/>
              </w:rPr>
              <w:t>3125</w:t>
            </w:r>
          </w:p>
        </w:tc>
        <w:tc>
          <w:tcPr>
            <w:tcW w:w="517" w:type="dxa"/>
          </w:tcPr>
          <w:p w14:paraId="772E9569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26E39A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BF67651" w14:textId="77777777" w:rsidR="003245C5" w:rsidRDefault="003245C5" w:rsidP="00096385">
            <w:r>
              <w:rPr>
                <w:sz w:val="16"/>
                <w:szCs w:val="16"/>
              </w:rPr>
              <w:t>NR5GC FR1: Re-verification of Rel-16 Power Saving test case 7.1.1.12.3</w:t>
            </w:r>
          </w:p>
        </w:tc>
        <w:tc>
          <w:tcPr>
            <w:tcW w:w="517" w:type="dxa"/>
          </w:tcPr>
          <w:p w14:paraId="1925E66F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05DE1B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2268AFA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3BAE5224" w14:textId="77777777" w:rsidR="003245C5" w:rsidRDefault="003245C5" w:rsidP="00096385">
            <w:r>
              <w:rPr>
                <w:sz w:val="16"/>
                <w:szCs w:val="16"/>
              </w:rPr>
              <w:t>R5s230508</w:t>
            </w:r>
          </w:p>
        </w:tc>
        <w:tc>
          <w:tcPr>
            <w:tcW w:w="1597" w:type="dxa"/>
          </w:tcPr>
          <w:p w14:paraId="29920732" w14:textId="77777777" w:rsidR="003245C5" w:rsidRDefault="003245C5" w:rsidP="00096385">
            <w:r>
              <w:rPr>
                <w:sz w:val="16"/>
                <w:szCs w:val="16"/>
              </w:rPr>
              <w:t>Keysight Technologies UK Ltd, ROHDE &amp; SCHWARZ</w:t>
            </w:r>
          </w:p>
        </w:tc>
        <w:tc>
          <w:tcPr>
            <w:tcW w:w="1122" w:type="dxa"/>
          </w:tcPr>
          <w:p w14:paraId="622AD404" w14:textId="77777777" w:rsidR="003245C5" w:rsidRDefault="003245C5" w:rsidP="00096385">
            <w:r>
              <w:rPr>
                <w:sz w:val="16"/>
                <w:szCs w:val="16"/>
              </w:rPr>
              <w:t>TEI16_Test, NR_UE_pow_sav-UEConTest</w:t>
            </w:r>
          </w:p>
        </w:tc>
        <w:tc>
          <w:tcPr>
            <w:tcW w:w="2323" w:type="dxa"/>
          </w:tcPr>
          <w:p w14:paraId="201488E7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D4CB87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6156E231" w14:textId="77777777" w:rsidTr="00096385">
        <w:tc>
          <w:tcPr>
            <w:tcW w:w="879" w:type="dxa"/>
          </w:tcPr>
          <w:p w14:paraId="51A4C7B7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98E93A5" w14:textId="77777777" w:rsidR="003245C5" w:rsidRDefault="003245C5" w:rsidP="00096385">
            <w:r>
              <w:rPr>
                <w:sz w:val="16"/>
                <w:szCs w:val="16"/>
              </w:rPr>
              <w:t>3126</w:t>
            </w:r>
          </w:p>
        </w:tc>
        <w:tc>
          <w:tcPr>
            <w:tcW w:w="517" w:type="dxa"/>
          </w:tcPr>
          <w:p w14:paraId="2DC2E474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C302DE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C51D87C" w14:textId="77777777" w:rsidR="003245C5" w:rsidRDefault="003245C5" w:rsidP="00096385">
            <w:r>
              <w:rPr>
                <w:sz w:val="16"/>
                <w:szCs w:val="16"/>
              </w:rPr>
              <w:t>Correction to NR RRC testcases 8.1.5.8.2.x</w:t>
            </w:r>
          </w:p>
        </w:tc>
        <w:tc>
          <w:tcPr>
            <w:tcW w:w="517" w:type="dxa"/>
          </w:tcPr>
          <w:p w14:paraId="4AEB0515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2ED005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FEF1E0A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736057BF" w14:textId="77777777" w:rsidR="003245C5" w:rsidRDefault="003245C5" w:rsidP="00096385">
            <w:r>
              <w:rPr>
                <w:sz w:val="16"/>
                <w:szCs w:val="16"/>
              </w:rPr>
              <w:t>R5s230510</w:t>
            </w:r>
          </w:p>
        </w:tc>
        <w:tc>
          <w:tcPr>
            <w:tcW w:w="1597" w:type="dxa"/>
          </w:tcPr>
          <w:p w14:paraId="52132CBA" w14:textId="77777777" w:rsidR="003245C5" w:rsidRDefault="003245C5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4A7BC9A" w14:textId="77777777" w:rsidR="003245C5" w:rsidRDefault="003245C5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1FB4266" w14:textId="77777777" w:rsidR="003245C5" w:rsidRDefault="003245C5" w:rsidP="00096385">
            <w:r>
              <w:rPr>
                <w:sz w:val="16"/>
                <w:szCs w:val="16"/>
              </w:rPr>
              <w:t>8.1.5.8.2.1.NR5GC, 8.1.5.8.2.2.NR5GC, 8.1.5.8.2.3.NR5GC</w:t>
            </w:r>
          </w:p>
        </w:tc>
        <w:tc>
          <w:tcPr>
            <w:tcW w:w="998" w:type="dxa"/>
          </w:tcPr>
          <w:p w14:paraId="4F2F36D1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1B1EE6F9" w14:textId="77777777" w:rsidTr="00096385">
        <w:tc>
          <w:tcPr>
            <w:tcW w:w="879" w:type="dxa"/>
          </w:tcPr>
          <w:p w14:paraId="5D304BB7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20D5841F" w14:textId="77777777" w:rsidR="003245C5" w:rsidRDefault="003245C5" w:rsidP="00096385">
            <w:r>
              <w:rPr>
                <w:sz w:val="16"/>
                <w:szCs w:val="16"/>
              </w:rPr>
              <w:t>3129</w:t>
            </w:r>
          </w:p>
        </w:tc>
        <w:tc>
          <w:tcPr>
            <w:tcW w:w="517" w:type="dxa"/>
          </w:tcPr>
          <w:p w14:paraId="3A3A6E88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AF2601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051E2F5" w14:textId="77777777" w:rsidR="003245C5" w:rsidRDefault="003245C5" w:rsidP="00096385">
            <w:r>
              <w:rPr>
                <w:sz w:val="16"/>
                <w:szCs w:val="16"/>
              </w:rPr>
              <w:t>Correction to NR5GC 5GSM test case 8.1.5.9.1</w:t>
            </w:r>
          </w:p>
        </w:tc>
        <w:tc>
          <w:tcPr>
            <w:tcW w:w="517" w:type="dxa"/>
          </w:tcPr>
          <w:p w14:paraId="707CAEBD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486B6A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74DAAEF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09A35C2F" w14:textId="77777777" w:rsidR="003245C5" w:rsidRDefault="003245C5" w:rsidP="00096385">
            <w:r>
              <w:rPr>
                <w:sz w:val="16"/>
                <w:szCs w:val="16"/>
              </w:rPr>
              <w:t>R5s230515</w:t>
            </w:r>
          </w:p>
        </w:tc>
        <w:tc>
          <w:tcPr>
            <w:tcW w:w="1597" w:type="dxa"/>
          </w:tcPr>
          <w:p w14:paraId="5B1423E1" w14:textId="77777777" w:rsidR="003245C5" w:rsidRDefault="003245C5" w:rsidP="00096385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2EB16068" w14:textId="77777777" w:rsidR="003245C5" w:rsidRDefault="003245C5" w:rsidP="00096385">
            <w:r>
              <w:rPr>
                <w:sz w:val="16"/>
                <w:szCs w:val="16"/>
              </w:rPr>
              <w:t>TEI16_Test, RACS-UEConTest</w:t>
            </w:r>
          </w:p>
        </w:tc>
        <w:tc>
          <w:tcPr>
            <w:tcW w:w="2323" w:type="dxa"/>
          </w:tcPr>
          <w:p w14:paraId="65CC3E4F" w14:textId="77777777" w:rsidR="003245C5" w:rsidRDefault="003245C5" w:rsidP="00096385">
            <w:r>
              <w:rPr>
                <w:sz w:val="16"/>
                <w:szCs w:val="16"/>
              </w:rPr>
              <w:t>8.1.5.9.1.NR5GC</w:t>
            </w:r>
          </w:p>
        </w:tc>
        <w:tc>
          <w:tcPr>
            <w:tcW w:w="998" w:type="dxa"/>
          </w:tcPr>
          <w:p w14:paraId="677F564E" w14:textId="77777777" w:rsidR="003245C5" w:rsidRDefault="003245C5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245C5" w14:paraId="29AB2BAB" w14:textId="77777777" w:rsidTr="00096385">
        <w:tc>
          <w:tcPr>
            <w:tcW w:w="879" w:type="dxa"/>
          </w:tcPr>
          <w:p w14:paraId="0B8FA2DF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2067F245" w14:textId="77777777" w:rsidR="003245C5" w:rsidRDefault="003245C5" w:rsidP="00096385">
            <w:r>
              <w:rPr>
                <w:sz w:val="16"/>
                <w:szCs w:val="16"/>
              </w:rPr>
              <w:t>3130</w:t>
            </w:r>
          </w:p>
        </w:tc>
        <w:tc>
          <w:tcPr>
            <w:tcW w:w="517" w:type="dxa"/>
          </w:tcPr>
          <w:p w14:paraId="4EC60FD1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599B18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B9FBD36" w14:textId="77777777" w:rsidR="003245C5" w:rsidRDefault="003245C5" w:rsidP="00096385">
            <w:r>
              <w:rPr>
                <w:sz w:val="16"/>
                <w:szCs w:val="16"/>
              </w:rPr>
              <w:t>Correction to ENDC testcase 8.2.2.2.1</w:t>
            </w:r>
          </w:p>
        </w:tc>
        <w:tc>
          <w:tcPr>
            <w:tcW w:w="517" w:type="dxa"/>
          </w:tcPr>
          <w:p w14:paraId="4A2AA41F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E71B7E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D168FA3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0591120C" w14:textId="77777777" w:rsidR="003245C5" w:rsidRDefault="003245C5" w:rsidP="00096385">
            <w:r>
              <w:rPr>
                <w:sz w:val="16"/>
                <w:szCs w:val="16"/>
              </w:rPr>
              <w:t>R5s230516</w:t>
            </w:r>
          </w:p>
        </w:tc>
        <w:tc>
          <w:tcPr>
            <w:tcW w:w="1597" w:type="dxa"/>
          </w:tcPr>
          <w:p w14:paraId="296E01D2" w14:textId="77777777" w:rsidR="003245C5" w:rsidRDefault="003245C5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C489640" w14:textId="77777777" w:rsidR="003245C5" w:rsidRDefault="003245C5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7B9019A" w14:textId="77777777" w:rsidR="003245C5" w:rsidRDefault="003245C5" w:rsidP="00096385">
            <w:r>
              <w:rPr>
                <w:sz w:val="16"/>
                <w:szCs w:val="16"/>
              </w:rPr>
              <w:t>8.2.2.2.1.ENDC</w:t>
            </w:r>
          </w:p>
        </w:tc>
        <w:tc>
          <w:tcPr>
            <w:tcW w:w="998" w:type="dxa"/>
          </w:tcPr>
          <w:p w14:paraId="5F7F173B" w14:textId="77777777" w:rsidR="003245C5" w:rsidRDefault="003245C5" w:rsidP="00096385">
            <w:r>
              <w:rPr>
                <w:sz w:val="16"/>
                <w:szCs w:val="16"/>
              </w:rPr>
              <w:t>38.523-1</w:t>
            </w:r>
          </w:p>
        </w:tc>
      </w:tr>
      <w:tr w:rsidR="003245C5" w14:paraId="55F8628C" w14:textId="77777777" w:rsidTr="00096385">
        <w:tc>
          <w:tcPr>
            <w:tcW w:w="879" w:type="dxa"/>
          </w:tcPr>
          <w:p w14:paraId="26B714EA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58AA2E05" w14:textId="77777777" w:rsidR="003245C5" w:rsidRDefault="003245C5" w:rsidP="00096385">
            <w:r>
              <w:rPr>
                <w:sz w:val="16"/>
                <w:szCs w:val="16"/>
              </w:rPr>
              <w:t>3131</w:t>
            </w:r>
          </w:p>
        </w:tc>
        <w:tc>
          <w:tcPr>
            <w:tcW w:w="517" w:type="dxa"/>
          </w:tcPr>
          <w:p w14:paraId="13B46DEE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E9FD75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AAD3B9C" w14:textId="77777777" w:rsidR="003245C5" w:rsidRDefault="003245C5" w:rsidP="00096385">
            <w:r>
              <w:rPr>
                <w:sz w:val="16"/>
                <w:szCs w:val="16"/>
              </w:rPr>
              <w:t>Correction to NR ENDC MAC testcase 7.1.1.6.2</w:t>
            </w:r>
          </w:p>
        </w:tc>
        <w:tc>
          <w:tcPr>
            <w:tcW w:w="517" w:type="dxa"/>
          </w:tcPr>
          <w:p w14:paraId="52D49BCC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69CFEE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35AA9BE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182E8E0E" w14:textId="77777777" w:rsidR="003245C5" w:rsidRDefault="003245C5" w:rsidP="00096385">
            <w:r>
              <w:rPr>
                <w:sz w:val="16"/>
                <w:szCs w:val="16"/>
              </w:rPr>
              <w:t>R5s230517</w:t>
            </w:r>
          </w:p>
        </w:tc>
        <w:tc>
          <w:tcPr>
            <w:tcW w:w="1597" w:type="dxa"/>
          </w:tcPr>
          <w:p w14:paraId="4D0C731F" w14:textId="77777777" w:rsidR="003245C5" w:rsidRDefault="003245C5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1A94367" w14:textId="77777777" w:rsidR="003245C5" w:rsidRDefault="003245C5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58BA9C7" w14:textId="77777777" w:rsidR="003245C5" w:rsidRDefault="003245C5" w:rsidP="00096385">
            <w:r>
              <w:rPr>
                <w:sz w:val="16"/>
                <w:szCs w:val="16"/>
              </w:rPr>
              <w:t>7.1.1.6.2.ENDC</w:t>
            </w:r>
          </w:p>
        </w:tc>
        <w:tc>
          <w:tcPr>
            <w:tcW w:w="998" w:type="dxa"/>
          </w:tcPr>
          <w:p w14:paraId="59FCE55F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5159CCB5" w14:textId="77777777" w:rsidTr="00096385">
        <w:tc>
          <w:tcPr>
            <w:tcW w:w="879" w:type="dxa"/>
          </w:tcPr>
          <w:p w14:paraId="34E98A6C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7E702AD8" w14:textId="77777777" w:rsidR="003245C5" w:rsidRDefault="003245C5" w:rsidP="00096385">
            <w:r>
              <w:rPr>
                <w:sz w:val="16"/>
                <w:szCs w:val="16"/>
              </w:rPr>
              <w:t>3132</w:t>
            </w:r>
          </w:p>
        </w:tc>
        <w:tc>
          <w:tcPr>
            <w:tcW w:w="517" w:type="dxa"/>
          </w:tcPr>
          <w:p w14:paraId="3028A9F7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0D2832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ACBDA3C" w14:textId="77777777" w:rsidR="003245C5" w:rsidRDefault="003245C5" w:rsidP="00096385">
            <w:r>
              <w:rPr>
                <w:sz w:val="16"/>
                <w:szCs w:val="16"/>
              </w:rPr>
              <w:t>Correction to function f_NR_GetFrequencyMFBI_f1tof4 (for RedCap)</w:t>
            </w:r>
          </w:p>
        </w:tc>
        <w:tc>
          <w:tcPr>
            <w:tcW w:w="517" w:type="dxa"/>
          </w:tcPr>
          <w:p w14:paraId="098001FF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D95115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2084402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5225CF1A" w14:textId="77777777" w:rsidR="003245C5" w:rsidRDefault="003245C5" w:rsidP="00096385">
            <w:r>
              <w:rPr>
                <w:sz w:val="16"/>
                <w:szCs w:val="16"/>
              </w:rPr>
              <w:t>R5s230519</w:t>
            </w:r>
          </w:p>
        </w:tc>
        <w:tc>
          <w:tcPr>
            <w:tcW w:w="1597" w:type="dxa"/>
          </w:tcPr>
          <w:p w14:paraId="0F86F223" w14:textId="77777777" w:rsidR="003245C5" w:rsidRDefault="003245C5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703EC73" w14:textId="77777777" w:rsidR="003245C5" w:rsidRDefault="003245C5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C92D968" w14:textId="77777777" w:rsidR="003245C5" w:rsidRDefault="003245C5" w:rsidP="00096385">
            <w:r>
              <w:rPr>
                <w:sz w:val="16"/>
                <w:szCs w:val="16"/>
              </w:rPr>
              <w:t>6.1.2.23.NR5GC</w:t>
            </w:r>
          </w:p>
        </w:tc>
        <w:tc>
          <w:tcPr>
            <w:tcW w:w="998" w:type="dxa"/>
          </w:tcPr>
          <w:p w14:paraId="28AB5E9F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41E1B076" w14:textId="77777777" w:rsidTr="00096385">
        <w:tc>
          <w:tcPr>
            <w:tcW w:w="879" w:type="dxa"/>
          </w:tcPr>
          <w:p w14:paraId="7D0F1883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472C54D9" w14:textId="77777777" w:rsidR="003245C5" w:rsidRDefault="003245C5" w:rsidP="00096385">
            <w:r>
              <w:rPr>
                <w:sz w:val="16"/>
                <w:szCs w:val="16"/>
              </w:rPr>
              <w:t>3133</w:t>
            </w:r>
          </w:p>
        </w:tc>
        <w:tc>
          <w:tcPr>
            <w:tcW w:w="517" w:type="dxa"/>
          </w:tcPr>
          <w:p w14:paraId="0ABFDB08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427F58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B1C5112" w14:textId="77777777" w:rsidR="003245C5" w:rsidRDefault="003245C5" w:rsidP="00096385">
            <w:r>
              <w:rPr>
                <w:sz w:val="16"/>
                <w:szCs w:val="16"/>
              </w:rPr>
              <w:t>Correction for EN-DC PDCP test case 7.1.3.5.3</w:t>
            </w:r>
          </w:p>
        </w:tc>
        <w:tc>
          <w:tcPr>
            <w:tcW w:w="517" w:type="dxa"/>
          </w:tcPr>
          <w:p w14:paraId="085F145B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9CA16E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DE9BF8C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5B661561" w14:textId="77777777" w:rsidR="003245C5" w:rsidRDefault="003245C5" w:rsidP="00096385">
            <w:r>
              <w:rPr>
                <w:sz w:val="16"/>
                <w:szCs w:val="16"/>
              </w:rPr>
              <w:t>R5s230526</w:t>
            </w:r>
          </w:p>
        </w:tc>
        <w:tc>
          <w:tcPr>
            <w:tcW w:w="1597" w:type="dxa"/>
          </w:tcPr>
          <w:p w14:paraId="764F1AED" w14:textId="77777777" w:rsidR="003245C5" w:rsidRDefault="003245C5" w:rsidP="00096385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53C8FD7E" w14:textId="77777777" w:rsidR="003245C5" w:rsidRDefault="003245C5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0B1AD4D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B525DB5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287CE00B" w14:textId="77777777" w:rsidTr="00096385">
        <w:tc>
          <w:tcPr>
            <w:tcW w:w="879" w:type="dxa"/>
          </w:tcPr>
          <w:p w14:paraId="0A3B7231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259874AE" w14:textId="77777777" w:rsidR="003245C5" w:rsidRDefault="003245C5" w:rsidP="00096385">
            <w:r>
              <w:rPr>
                <w:sz w:val="16"/>
                <w:szCs w:val="16"/>
              </w:rPr>
              <w:t>3135</w:t>
            </w:r>
          </w:p>
        </w:tc>
        <w:tc>
          <w:tcPr>
            <w:tcW w:w="517" w:type="dxa"/>
          </w:tcPr>
          <w:p w14:paraId="64C0F77F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E3BD7E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0E97C5E" w14:textId="77777777" w:rsidR="003245C5" w:rsidRDefault="003245C5" w:rsidP="00096385">
            <w:r>
              <w:rPr>
                <w:sz w:val="16"/>
                <w:szCs w:val="16"/>
              </w:rPr>
              <w:t>Correction to 5GS session managementtest case 10.1.5.1</w:t>
            </w:r>
          </w:p>
        </w:tc>
        <w:tc>
          <w:tcPr>
            <w:tcW w:w="517" w:type="dxa"/>
          </w:tcPr>
          <w:p w14:paraId="6854E3B5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B0947C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03D2AF1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25A54DD9" w14:textId="77777777" w:rsidR="003245C5" w:rsidRDefault="003245C5" w:rsidP="00096385">
            <w:r>
              <w:rPr>
                <w:sz w:val="16"/>
                <w:szCs w:val="16"/>
              </w:rPr>
              <w:t>R5s230528</w:t>
            </w:r>
          </w:p>
        </w:tc>
        <w:tc>
          <w:tcPr>
            <w:tcW w:w="1597" w:type="dxa"/>
          </w:tcPr>
          <w:p w14:paraId="51A83FB1" w14:textId="77777777" w:rsidR="003245C5" w:rsidRDefault="003245C5" w:rsidP="00096385">
            <w:r>
              <w:rPr>
                <w:sz w:val="16"/>
                <w:szCs w:val="16"/>
              </w:rPr>
              <w:t>Starpoint, MediaTek Inc.</w:t>
            </w:r>
          </w:p>
        </w:tc>
        <w:tc>
          <w:tcPr>
            <w:tcW w:w="1122" w:type="dxa"/>
          </w:tcPr>
          <w:p w14:paraId="3EA05C8A" w14:textId="77777777" w:rsidR="003245C5" w:rsidRDefault="003245C5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90B01E9" w14:textId="77777777" w:rsidR="003245C5" w:rsidRDefault="003245C5" w:rsidP="00096385">
            <w:r>
              <w:rPr>
                <w:sz w:val="16"/>
                <w:szCs w:val="16"/>
              </w:rPr>
              <w:t>10.1.5.1.NR5GC</w:t>
            </w:r>
          </w:p>
        </w:tc>
        <w:tc>
          <w:tcPr>
            <w:tcW w:w="998" w:type="dxa"/>
          </w:tcPr>
          <w:p w14:paraId="26551113" w14:textId="77777777" w:rsidR="003245C5" w:rsidRDefault="003245C5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245C5" w14:paraId="0527F9E4" w14:textId="77777777" w:rsidTr="00096385">
        <w:tc>
          <w:tcPr>
            <w:tcW w:w="879" w:type="dxa"/>
          </w:tcPr>
          <w:p w14:paraId="59ABCD2D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2EEB269E" w14:textId="77777777" w:rsidR="003245C5" w:rsidRDefault="003245C5" w:rsidP="00096385">
            <w:r>
              <w:rPr>
                <w:sz w:val="16"/>
                <w:szCs w:val="16"/>
              </w:rPr>
              <w:t>3136</w:t>
            </w:r>
          </w:p>
        </w:tc>
        <w:tc>
          <w:tcPr>
            <w:tcW w:w="517" w:type="dxa"/>
          </w:tcPr>
          <w:p w14:paraId="0E354B20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8FC84B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003AB88" w14:textId="77777777" w:rsidR="003245C5" w:rsidRDefault="003245C5" w:rsidP="00096385">
            <w:r>
              <w:rPr>
                <w:sz w:val="16"/>
                <w:szCs w:val="16"/>
              </w:rPr>
              <w:t>Correction to NR5GC testcase 11.3.10</w:t>
            </w:r>
          </w:p>
        </w:tc>
        <w:tc>
          <w:tcPr>
            <w:tcW w:w="517" w:type="dxa"/>
          </w:tcPr>
          <w:p w14:paraId="27D8426B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78DDB0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DDD6FEE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631BEE7D" w14:textId="77777777" w:rsidR="003245C5" w:rsidRDefault="003245C5" w:rsidP="00096385">
            <w:r>
              <w:rPr>
                <w:sz w:val="16"/>
                <w:szCs w:val="16"/>
              </w:rPr>
              <w:t>R5s230529</w:t>
            </w:r>
          </w:p>
        </w:tc>
        <w:tc>
          <w:tcPr>
            <w:tcW w:w="1597" w:type="dxa"/>
          </w:tcPr>
          <w:p w14:paraId="41991EBB" w14:textId="77777777" w:rsidR="003245C5" w:rsidRDefault="003245C5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A3CC64C" w14:textId="77777777" w:rsidR="003245C5" w:rsidRDefault="003245C5" w:rsidP="00096385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78902DB1" w14:textId="77777777" w:rsidR="003245C5" w:rsidRDefault="003245C5" w:rsidP="00096385">
            <w:r>
              <w:rPr>
                <w:sz w:val="16"/>
                <w:szCs w:val="16"/>
              </w:rPr>
              <w:t>11.3.10.NR5GC</w:t>
            </w:r>
          </w:p>
        </w:tc>
        <w:tc>
          <w:tcPr>
            <w:tcW w:w="998" w:type="dxa"/>
          </w:tcPr>
          <w:p w14:paraId="4E35E892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3199B7A3" w14:textId="77777777" w:rsidTr="00096385">
        <w:tc>
          <w:tcPr>
            <w:tcW w:w="879" w:type="dxa"/>
          </w:tcPr>
          <w:p w14:paraId="69AA52ED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463C49A8" w14:textId="77777777" w:rsidR="003245C5" w:rsidRDefault="003245C5" w:rsidP="00096385">
            <w:r>
              <w:rPr>
                <w:sz w:val="16"/>
                <w:szCs w:val="16"/>
              </w:rPr>
              <w:t>3137</w:t>
            </w:r>
          </w:p>
        </w:tc>
        <w:tc>
          <w:tcPr>
            <w:tcW w:w="517" w:type="dxa"/>
          </w:tcPr>
          <w:p w14:paraId="11E279AA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623B1C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B827E89" w14:textId="77777777" w:rsidR="003245C5" w:rsidRDefault="003245C5" w:rsidP="00096385">
            <w:r>
              <w:rPr>
                <w:sz w:val="16"/>
                <w:szCs w:val="16"/>
              </w:rPr>
              <w:t>Addition of ENDC testcase 7.1.1.12.3 in FR1</w:t>
            </w:r>
          </w:p>
        </w:tc>
        <w:tc>
          <w:tcPr>
            <w:tcW w:w="517" w:type="dxa"/>
          </w:tcPr>
          <w:p w14:paraId="483D0DAF" w14:textId="77777777" w:rsidR="003245C5" w:rsidRDefault="003245C5" w:rsidP="0009638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942CA17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24FB430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06C07B7E" w14:textId="77777777" w:rsidR="003245C5" w:rsidRDefault="003245C5" w:rsidP="00096385">
            <w:r>
              <w:rPr>
                <w:sz w:val="16"/>
                <w:szCs w:val="16"/>
              </w:rPr>
              <w:t>R5s230531</w:t>
            </w:r>
          </w:p>
        </w:tc>
        <w:tc>
          <w:tcPr>
            <w:tcW w:w="1597" w:type="dxa"/>
          </w:tcPr>
          <w:p w14:paraId="214E5363" w14:textId="77777777" w:rsidR="003245C5" w:rsidRDefault="003245C5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4E1C2CC" w14:textId="77777777" w:rsidR="003245C5" w:rsidRDefault="003245C5" w:rsidP="00096385">
            <w:r>
              <w:rPr>
                <w:sz w:val="16"/>
                <w:szCs w:val="16"/>
              </w:rPr>
              <w:t>TEI16_Test, NR_UE_pow_sav-UEConTest</w:t>
            </w:r>
          </w:p>
        </w:tc>
        <w:tc>
          <w:tcPr>
            <w:tcW w:w="2323" w:type="dxa"/>
          </w:tcPr>
          <w:p w14:paraId="73FAF109" w14:textId="77777777" w:rsidR="003245C5" w:rsidRDefault="003245C5" w:rsidP="00096385">
            <w:r>
              <w:rPr>
                <w:sz w:val="16"/>
                <w:szCs w:val="16"/>
              </w:rPr>
              <w:t>7.1.1.12.3.ENDC</w:t>
            </w:r>
          </w:p>
        </w:tc>
        <w:tc>
          <w:tcPr>
            <w:tcW w:w="998" w:type="dxa"/>
          </w:tcPr>
          <w:p w14:paraId="7CFDD9CE" w14:textId="77777777" w:rsidR="003245C5" w:rsidRDefault="003245C5" w:rsidP="00096385">
            <w:r>
              <w:rPr>
                <w:sz w:val="16"/>
                <w:szCs w:val="16"/>
              </w:rPr>
              <w:t>38.523-1</w:t>
            </w:r>
          </w:p>
        </w:tc>
      </w:tr>
      <w:tr w:rsidR="003245C5" w14:paraId="056905DF" w14:textId="77777777" w:rsidTr="00096385">
        <w:tc>
          <w:tcPr>
            <w:tcW w:w="879" w:type="dxa"/>
          </w:tcPr>
          <w:p w14:paraId="7126AF2B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741B0558" w14:textId="77777777" w:rsidR="003245C5" w:rsidRDefault="003245C5" w:rsidP="00096385">
            <w:r>
              <w:rPr>
                <w:sz w:val="16"/>
                <w:szCs w:val="16"/>
              </w:rPr>
              <w:t>3138</w:t>
            </w:r>
          </w:p>
        </w:tc>
        <w:tc>
          <w:tcPr>
            <w:tcW w:w="517" w:type="dxa"/>
          </w:tcPr>
          <w:p w14:paraId="4BA90392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FAC298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80810CC" w14:textId="77777777" w:rsidR="003245C5" w:rsidRDefault="003245C5" w:rsidP="00096385">
            <w:r>
              <w:rPr>
                <w:sz w:val="16"/>
                <w:szCs w:val="16"/>
              </w:rPr>
              <w:t>Rel-17 Jun'23 partial baseline upgrade for 5GS TTCN-3 Test Suites</w:t>
            </w:r>
          </w:p>
        </w:tc>
        <w:tc>
          <w:tcPr>
            <w:tcW w:w="517" w:type="dxa"/>
          </w:tcPr>
          <w:p w14:paraId="387911D7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AE33A2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0FF8F1E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37222D64" w14:textId="77777777" w:rsidR="003245C5" w:rsidRDefault="003245C5" w:rsidP="00096385">
            <w:r>
              <w:rPr>
                <w:sz w:val="16"/>
                <w:szCs w:val="16"/>
              </w:rPr>
              <w:t>R5s230533</w:t>
            </w:r>
          </w:p>
        </w:tc>
        <w:tc>
          <w:tcPr>
            <w:tcW w:w="1597" w:type="dxa"/>
          </w:tcPr>
          <w:p w14:paraId="353437B6" w14:textId="77777777" w:rsidR="003245C5" w:rsidRDefault="003245C5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2F4A078D" w14:textId="77777777" w:rsidR="003245C5" w:rsidRDefault="003245C5" w:rsidP="00096385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46107C2C" w14:textId="77777777" w:rsidR="003245C5" w:rsidRDefault="003245C5" w:rsidP="00096385">
            <w:r>
              <w:rPr>
                <w:sz w:val="16"/>
                <w:szCs w:val="16"/>
              </w:rPr>
              <w:t>All 5GS Test Suites</w:t>
            </w:r>
          </w:p>
        </w:tc>
        <w:tc>
          <w:tcPr>
            <w:tcW w:w="998" w:type="dxa"/>
          </w:tcPr>
          <w:p w14:paraId="0178768F" w14:textId="77777777" w:rsidR="003245C5" w:rsidRDefault="003245C5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245C5" w14:paraId="35EFD0E0" w14:textId="77777777" w:rsidTr="00096385">
        <w:tc>
          <w:tcPr>
            <w:tcW w:w="879" w:type="dxa"/>
          </w:tcPr>
          <w:p w14:paraId="2912FF26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58D3308C" w14:textId="77777777" w:rsidR="003245C5" w:rsidRDefault="003245C5" w:rsidP="00096385">
            <w:r>
              <w:rPr>
                <w:sz w:val="16"/>
                <w:szCs w:val="16"/>
              </w:rPr>
              <w:t>3139</w:t>
            </w:r>
          </w:p>
        </w:tc>
        <w:tc>
          <w:tcPr>
            <w:tcW w:w="517" w:type="dxa"/>
          </w:tcPr>
          <w:p w14:paraId="38FA604F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4D9901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3F3A131" w14:textId="77777777" w:rsidR="003245C5" w:rsidRDefault="003245C5" w:rsidP="00096385">
            <w:r>
              <w:rPr>
                <w:sz w:val="16"/>
                <w:szCs w:val="16"/>
              </w:rPr>
              <w:t>Correction to the NR5GC testcases 7.1.1.2.3</w:t>
            </w:r>
          </w:p>
        </w:tc>
        <w:tc>
          <w:tcPr>
            <w:tcW w:w="517" w:type="dxa"/>
          </w:tcPr>
          <w:p w14:paraId="447BA8F2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0D2514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E544FF3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738BF564" w14:textId="77777777" w:rsidR="003245C5" w:rsidRDefault="003245C5" w:rsidP="00096385">
            <w:r>
              <w:rPr>
                <w:sz w:val="16"/>
                <w:szCs w:val="16"/>
              </w:rPr>
              <w:t>R5s230538</w:t>
            </w:r>
          </w:p>
        </w:tc>
        <w:tc>
          <w:tcPr>
            <w:tcW w:w="1597" w:type="dxa"/>
          </w:tcPr>
          <w:p w14:paraId="5B51EE8B" w14:textId="77777777" w:rsidR="003245C5" w:rsidRDefault="003245C5" w:rsidP="00096385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71393604" w14:textId="77777777" w:rsidR="003245C5" w:rsidRDefault="003245C5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ADA2A65" w14:textId="77777777" w:rsidR="003245C5" w:rsidRDefault="003245C5" w:rsidP="00096385">
            <w:r>
              <w:rPr>
                <w:sz w:val="16"/>
                <w:szCs w:val="16"/>
              </w:rPr>
              <w:t>7.1.1.2.3.NR5GC</w:t>
            </w:r>
          </w:p>
        </w:tc>
        <w:tc>
          <w:tcPr>
            <w:tcW w:w="998" w:type="dxa"/>
          </w:tcPr>
          <w:p w14:paraId="5E9930BE" w14:textId="77777777" w:rsidR="003245C5" w:rsidRDefault="003245C5" w:rsidP="00096385">
            <w:r>
              <w:rPr>
                <w:sz w:val="16"/>
                <w:szCs w:val="16"/>
              </w:rPr>
              <w:t xml:space="preserve">TS/TR ... CR ... ; TS/TR ... CR…; TS/TR ... CR ... </w:t>
            </w:r>
          </w:p>
        </w:tc>
      </w:tr>
      <w:tr w:rsidR="003245C5" w14:paraId="33769A17" w14:textId="77777777" w:rsidTr="00096385">
        <w:tc>
          <w:tcPr>
            <w:tcW w:w="879" w:type="dxa"/>
          </w:tcPr>
          <w:p w14:paraId="4C2CF1C6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73440EF2" w14:textId="77777777" w:rsidR="003245C5" w:rsidRDefault="003245C5" w:rsidP="00096385">
            <w:r>
              <w:rPr>
                <w:sz w:val="16"/>
                <w:szCs w:val="16"/>
              </w:rPr>
              <w:t>3140</w:t>
            </w:r>
          </w:p>
        </w:tc>
        <w:tc>
          <w:tcPr>
            <w:tcW w:w="517" w:type="dxa"/>
          </w:tcPr>
          <w:p w14:paraId="14FE47D6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16A233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15966FA" w14:textId="77777777" w:rsidR="003245C5" w:rsidRDefault="003245C5" w:rsidP="00096385">
            <w:r>
              <w:rPr>
                <w:sz w:val="16"/>
                <w:szCs w:val="16"/>
              </w:rPr>
              <w:t>NR5GC FR2: Addition of 5GMM test case 9.1.6.1.3</w:t>
            </w:r>
          </w:p>
        </w:tc>
        <w:tc>
          <w:tcPr>
            <w:tcW w:w="517" w:type="dxa"/>
          </w:tcPr>
          <w:p w14:paraId="6DD066C0" w14:textId="77777777" w:rsidR="003245C5" w:rsidRDefault="003245C5" w:rsidP="0009638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F02BD19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71D50E8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1AB5B29E" w14:textId="77777777" w:rsidR="003245C5" w:rsidRDefault="003245C5" w:rsidP="00096385">
            <w:r>
              <w:rPr>
                <w:sz w:val="16"/>
                <w:szCs w:val="16"/>
              </w:rPr>
              <w:t>R5s230539</w:t>
            </w:r>
          </w:p>
        </w:tc>
        <w:tc>
          <w:tcPr>
            <w:tcW w:w="1597" w:type="dxa"/>
          </w:tcPr>
          <w:p w14:paraId="4792252D" w14:textId="77777777" w:rsidR="003245C5" w:rsidRDefault="003245C5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4CA8F7A7" w14:textId="77777777" w:rsidR="003245C5" w:rsidRDefault="003245C5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931A660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C86925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4E5C46DB" w14:textId="77777777" w:rsidTr="00096385">
        <w:tc>
          <w:tcPr>
            <w:tcW w:w="879" w:type="dxa"/>
          </w:tcPr>
          <w:p w14:paraId="6802428A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9BF8E56" w14:textId="77777777" w:rsidR="003245C5" w:rsidRDefault="003245C5" w:rsidP="00096385">
            <w:r>
              <w:rPr>
                <w:sz w:val="16"/>
                <w:szCs w:val="16"/>
              </w:rPr>
              <w:t>3141</w:t>
            </w:r>
          </w:p>
        </w:tc>
        <w:tc>
          <w:tcPr>
            <w:tcW w:w="517" w:type="dxa"/>
          </w:tcPr>
          <w:p w14:paraId="04C449CB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4FAE55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0DFFEED" w14:textId="77777777" w:rsidR="003245C5" w:rsidRDefault="003245C5" w:rsidP="00096385">
            <w:r>
              <w:rPr>
                <w:sz w:val="16"/>
                <w:szCs w:val="16"/>
              </w:rPr>
              <w:t>NR5GC FR2: Addition of Idle mode test case 6.1.2.3</w:t>
            </w:r>
          </w:p>
        </w:tc>
        <w:tc>
          <w:tcPr>
            <w:tcW w:w="517" w:type="dxa"/>
          </w:tcPr>
          <w:p w14:paraId="2C4369F2" w14:textId="77777777" w:rsidR="003245C5" w:rsidRDefault="003245C5" w:rsidP="0009638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14423F6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E245871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7361AE7E" w14:textId="77777777" w:rsidR="003245C5" w:rsidRDefault="003245C5" w:rsidP="00096385">
            <w:r>
              <w:rPr>
                <w:sz w:val="16"/>
                <w:szCs w:val="16"/>
              </w:rPr>
              <w:t>R5s230541</w:t>
            </w:r>
          </w:p>
        </w:tc>
        <w:tc>
          <w:tcPr>
            <w:tcW w:w="1597" w:type="dxa"/>
          </w:tcPr>
          <w:p w14:paraId="05700C41" w14:textId="77777777" w:rsidR="003245C5" w:rsidRDefault="003245C5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3692C7D8" w14:textId="77777777" w:rsidR="003245C5" w:rsidRDefault="003245C5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8098615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0699A96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67B2C27F" w14:textId="77777777" w:rsidTr="00096385">
        <w:tc>
          <w:tcPr>
            <w:tcW w:w="879" w:type="dxa"/>
          </w:tcPr>
          <w:p w14:paraId="45171BA5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228C6BD9" w14:textId="77777777" w:rsidR="003245C5" w:rsidRDefault="003245C5" w:rsidP="00096385">
            <w:r>
              <w:rPr>
                <w:sz w:val="16"/>
                <w:szCs w:val="16"/>
              </w:rPr>
              <w:t>3143</w:t>
            </w:r>
          </w:p>
        </w:tc>
        <w:tc>
          <w:tcPr>
            <w:tcW w:w="517" w:type="dxa"/>
          </w:tcPr>
          <w:p w14:paraId="001234AF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7BD0AD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01520C" w14:textId="77777777" w:rsidR="003245C5" w:rsidRDefault="003245C5" w:rsidP="00096385">
            <w:r>
              <w:rPr>
                <w:sz w:val="16"/>
                <w:szCs w:val="16"/>
              </w:rPr>
              <w:t>Correction for NR5GC emergency call test case 11.4.6</w:t>
            </w:r>
          </w:p>
        </w:tc>
        <w:tc>
          <w:tcPr>
            <w:tcW w:w="517" w:type="dxa"/>
          </w:tcPr>
          <w:p w14:paraId="6FB54543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2F104E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09148A4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409CA048" w14:textId="77777777" w:rsidR="003245C5" w:rsidRDefault="003245C5" w:rsidP="00096385">
            <w:r>
              <w:rPr>
                <w:sz w:val="16"/>
                <w:szCs w:val="16"/>
              </w:rPr>
              <w:t>R5s230544</w:t>
            </w:r>
          </w:p>
        </w:tc>
        <w:tc>
          <w:tcPr>
            <w:tcW w:w="1597" w:type="dxa"/>
          </w:tcPr>
          <w:p w14:paraId="53BDC8CA" w14:textId="77777777" w:rsidR="003245C5" w:rsidRDefault="003245C5" w:rsidP="00096385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32CCD708" w14:textId="77777777" w:rsidR="003245C5" w:rsidRDefault="003245C5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7622C17" w14:textId="77777777" w:rsidR="003245C5" w:rsidRDefault="003245C5" w:rsidP="00096385">
            <w:r>
              <w:rPr>
                <w:sz w:val="16"/>
                <w:szCs w:val="16"/>
              </w:rPr>
              <w:t>11.4.6.NR5GC</w:t>
            </w:r>
          </w:p>
        </w:tc>
        <w:tc>
          <w:tcPr>
            <w:tcW w:w="998" w:type="dxa"/>
          </w:tcPr>
          <w:p w14:paraId="0C425490" w14:textId="77777777" w:rsidR="003245C5" w:rsidRDefault="003245C5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245C5" w14:paraId="3F8D88DD" w14:textId="77777777" w:rsidTr="00096385">
        <w:tc>
          <w:tcPr>
            <w:tcW w:w="879" w:type="dxa"/>
          </w:tcPr>
          <w:p w14:paraId="4FDC6617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55456608" w14:textId="77777777" w:rsidR="003245C5" w:rsidRDefault="003245C5" w:rsidP="00096385">
            <w:r>
              <w:rPr>
                <w:sz w:val="16"/>
                <w:szCs w:val="16"/>
              </w:rPr>
              <w:t>3145</w:t>
            </w:r>
          </w:p>
        </w:tc>
        <w:tc>
          <w:tcPr>
            <w:tcW w:w="517" w:type="dxa"/>
          </w:tcPr>
          <w:p w14:paraId="62682D67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A2A2DB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74E8E9D" w14:textId="77777777" w:rsidR="003245C5" w:rsidRDefault="003245C5" w:rsidP="00096385">
            <w:r>
              <w:rPr>
                <w:sz w:val="16"/>
                <w:szCs w:val="16"/>
              </w:rPr>
              <w:t>Correction for NR5GC RRC capability check test case 8.1.5.1.1</w:t>
            </w:r>
          </w:p>
        </w:tc>
        <w:tc>
          <w:tcPr>
            <w:tcW w:w="517" w:type="dxa"/>
          </w:tcPr>
          <w:p w14:paraId="4BC1FBD2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E67882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3AA0F89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2E22BB6F" w14:textId="77777777" w:rsidR="003245C5" w:rsidRDefault="003245C5" w:rsidP="00096385">
            <w:r>
              <w:rPr>
                <w:sz w:val="16"/>
                <w:szCs w:val="16"/>
              </w:rPr>
              <w:t>R5s230546</w:t>
            </w:r>
          </w:p>
        </w:tc>
        <w:tc>
          <w:tcPr>
            <w:tcW w:w="1597" w:type="dxa"/>
          </w:tcPr>
          <w:p w14:paraId="057D61CD" w14:textId="77777777" w:rsidR="003245C5" w:rsidRDefault="003245C5" w:rsidP="00096385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361DAC19" w14:textId="77777777" w:rsidR="003245C5" w:rsidRDefault="003245C5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B5FFE85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B3FA14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1C0F5359" w14:textId="77777777" w:rsidTr="00096385">
        <w:tc>
          <w:tcPr>
            <w:tcW w:w="879" w:type="dxa"/>
          </w:tcPr>
          <w:p w14:paraId="33C85795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27D4CC0B" w14:textId="77777777" w:rsidR="003245C5" w:rsidRDefault="003245C5" w:rsidP="00096385">
            <w:r>
              <w:rPr>
                <w:sz w:val="16"/>
                <w:szCs w:val="16"/>
              </w:rPr>
              <w:t>3146</w:t>
            </w:r>
          </w:p>
        </w:tc>
        <w:tc>
          <w:tcPr>
            <w:tcW w:w="517" w:type="dxa"/>
          </w:tcPr>
          <w:p w14:paraId="29A47E77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94651D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5F7C0C2" w14:textId="77777777" w:rsidR="003245C5" w:rsidRDefault="003245C5" w:rsidP="00096385">
            <w:r>
              <w:rPr>
                <w:sz w:val="16"/>
                <w:szCs w:val="16"/>
              </w:rPr>
              <w:t>Correction to the NR5GC testcases 6.3.1.1</w:t>
            </w:r>
          </w:p>
        </w:tc>
        <w:tc>
          <w:tcPr>
            <w:tcW w:w="517" w:type="dxa"/>
          </w:tcPr>
          <w:p w14:paraId="2CAAA74C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E0D9C4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20EEECC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01EBE39A" w14:textId="77777777" w:rsidR="003245C5" w:rsidRDefault="003245C5" w:rsidP="00096385">
            <w:r>
              <w:rPr>
                <w:sz w:val="16"/>
                <w:szCs w:val="16"/>
              </w:rPr>
              <w:t>R5s230547</w:t>
            </w:r>
          </w:p>
        </w:tc>
        <w:tc>
          <w:tcPr>
            <w:tcW w:w="1597" w:type="dxa"/>
          </w:tcPr>
          <w:p w14:paraId="5187361A" w14:textId="77777777" w:rsidR="003245C5" w:rsidRDefault="003245C5" w:rsidP="00096385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4B337543" w14:textId="77777777" w:rsidR="003245C5" w:rsidRDefault="003245C5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02678D0" w14:textId="77777777" w:rsidR="003245C5" w:rsidRDefault="003245C5" w:rsidP="00096385">
            <w:r>
              <w:rPr>
                <w:sz w:val="16"/>
                <w:szCs w:val="16"/>
              </w:rPr>
              <w:t>6.3.1.1.NR5GC</w:t>
            </w:r>
          </w:p>
        </w:tc>
        <w:tc>
          <w:tcPr>
            <w:tcW w:w="998" w:type="dxa"/>
          </w:tcPr>
          <w:p w14:paraId="2EF58580" w14:textId="77777777" w:rsidR="003245C5" w:rsidRDefault="003245C5" w:rsidP="00096385">
            <w:r>
              <w:rPr>
                <w:sz w:val="16"/>
                <w:szCs w:val="16"/>
              </w:rPr>
              <w:t xml:space="preserve">TS/TR ... CR ... ; TS/TR ... CR…; TS/TR ... CR ... </w:t>
            </w:r>
          </w:p>
        </w:tc>
      </w:tr>
      <w:tr w:rsidR="003245C5" w14:paraId="28F341D2" w14:textId="77777777" w:rsidTr="00096385">
        <w:tc>
          <w:tcPr>
            <w:tcW w:w="879" w:type="dxa"/>
          </w:tcPr>
          <w:p w14:paraId="12FD3AA0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7BED5EF" w14:textId="77777777" w:rsidR="003245C5" w:rsidRDefault="003245C5" w:rsidP="00096385">
            <w:r>
              <w:rPr>
                <w:sz w:val="16"/>
                <w:szCs w:val="16"/>
              </w:rPr>
              <w:t>3147</w:t>
            </w:r>
          </w:p>
        </w:tc>
        <w:tc>
          <w:tcPr>
            <w:tcW w:w="517" w:type="dxa"/>
          </w:tcPr>
          <w:p w14:paraId="0F21E215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EAF235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5AA608" w14:textId="77777777" w:rsidR="003245C5" w:rsidRDefault="003245C5" w:rsidP="00096385">
            <w:r>
              <w:rPr>
                <w:sz w:val="16"/>
                <w:szCs w:val="16"/>
              </w:rPr>
              <w:t>NR5GC FR2: Addition of Idle mode test case 6.1.2.8</w:t>
            </w:r>
          </w:p>
        </w:tc>
        <w:tc>
          <w:tcPr>
            <w:tcW w:w="517" w:type="dxa"/>
          </w:tcPr>
          <w:p w14:paraId="29A06563" w14:textId="77777777" w:rsidR="003245C5" w:rsidRDefault="003245C5" w:rsidP="0009638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95E50B3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24A8C51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00F5B621" w14:textId="77777777" w:rsidR="003245C5" w:rsidRDefault="003245C5" w:rsidP="00096385">
            <w:r>
              <w:rPr>
                <w:sz w:val="16"/>
                <w:szCs w:val="16"/>
              </w:rPr>
              <w:t>R5s230548</w:t>
            </w:r>
          </w:p>
        </w:tc>
        <w:tc>
          <w:tcPr>
            <w:tcW w:w="1597" w:type="dxa"/>
          </w:tcPr>
          <w:p w14:paraId="6D58B407" w14:textId="77777777" w:rsidR="003245C5" w:rsidRDefault="003245C5" w:rsidP="00096385"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 w14:paraId="7EFF6F89" w14:textId="77777777" w:rsidR="003245C5" w:rsidRDefault="003245C5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866E9A9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1EBADC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75E4C980" w14:textId="77777777" w:rsidTr="00096385">
        <w:tc>
          <w:tcPr>
            <w:tcW w:w="879" w:type="dxa"/>
          </w:tcPr>
          <w:p w14:paraId="1730DC19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48787782" w14:textId="77777777" w:rsidR="003245C5" w:rsidRDefault="003245C5" w:rsidP="00096385">
            <w:r>
              <w:rPr>
                <w:sz w:val="16"/>
                <w:szCs w:val="16"/>
              </w:rPr>
              <w:t>3148</w:t>
            </w:r>
          </w:p>
        </w:tc>
        <w:tc>
          <w:tcPr>
            <w:tcW w:w="517" w:type="dxa"/>
          </w:tcPr>
          <w:p w14:paraId="508D9A8E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6F1BBD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8881FEA" w14:textId="77777777" w:rsidR="003245C5" w:rsidRDefault="003245C5" w:rsidP="00096385">
            <w:r>
              <w:rPr>
                <w:sz w:val="16"/>
                <w:szCs w:val="16"/>
              </w:rPr>
              <w:t>Correction for NR5GC capability test case 8.1.5.1.1</w:t>
            </w:r>
          </w:p>
        </w:tc>
        <w:tc>
          <w:tcPr>
            <w:tcW w:w="517" w:type="dxa"/>
          </w:tcPr>
          <w:p w14:paraId="593D3051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738B3D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AB167A5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42E1FF88" w14:textId="77777777" w:rsidR="003245C5" w:rsidRDefault="003245C5" w:rsidP="00096385">
            <w:r>
              <w:rPr>
                <w:sz w:val="16"/>
                <w:szCs w:val="16"/>
              </w:rPr>
              <w:t>R5s230552</w:t>
            </w:r>
          </w:p>
        </w:tc>
        <w:tc>
          <w:tcPr>
            <w:tcW w:w="1597" w:type="dxa"/>
          </w:tcPr>
          <w:p w14:paraId="7314CF08" w14:textId="77777777" w:rsidR="003245C5" w:rsidRDefault="003245C5" w:rsidP="00096385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005762D1" w14:textId="77777777" w:rsidR="003245C5" w:rsidRDefault="003245C5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376979C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7A3118A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</w:tbl>
    <w:p w14:paraId="651322B1" w14:textId="77777777" w:rsidR="003245C5" w:rsidRDefault="003245C5" w:rsidP="003245C5"/>
    <w:p w14:paraId="2A26CF6C" w14:textId="77777777" w:rsidR="003245C5" w:rsidRDefault="003245C5" w:rsidP="003245C5"/>
    <w:p w14:paraId="0256500C" w14:textId="77777777" w:rsidR="003245C5" w:rsidRPr="00917427" w:rsidRDefault="003245C5" w:rsidP="003245C5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RP-231687</w:t>
      </w:r>
      <w:r>
        <w:rPr>
          <w:b/>
          <w:i/>
          <w:noProof/>
          <w:sz w:val="28"/>
        </w:rPr>
        <w:fldChar w:fldCharType="end"/>
      </w:r>
    </w:p>
    <w:p w14:paraId="44498FFC" w14:textId="77777777" w:rsidR="003245C5" w:rsidRPr="00784730" w:rsidRDefault="003245C5" w:rsidP="003245C5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55259628" w14:textId="77777777" w:rsidR="003245C5" w:rsidRPr="00050554" w:rsidRDefault="003245C5" w:rsidP="003245C5">
      <w:pPr>
        <w:rPr>
          <w:rFonts w:ascii="Arial" w:hAnsi="Arial" w:cs="Arial"/>
          <w:b/>
          <w:bCs/>
          <w:lang w:val="en-US"/>
        </w:rPr>
      </w:pPr>
    </w:p>
    <w:p w14:paraId="1DFE64AF" w14:textId="77777777" w:rsidR="003245C5" w:rsidRDefault="003245C5" w:rsidP="003245C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4369537C" w14:textId="77777777" w:rsidR="003245C5" w:rsidRPr="00E145B1" w:rsidRDefault="003245C5" w:rsidP="003245C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R5s CRs from RAN5 electronic meeting ‘#2023-TTCN email’ (batch 3)</w:t>
      </w:r>
      <w:r>
        <w:rPr>
          <w:rFonts w:ascii="Arial" w:hAnsi="Arial" w:cs="Arial"/>
          <w:b/>
          <w:bCs/>
        </w:rPr>
        <w:fldChar w:fldCharType="end"/>
      </w:r>
    </w:p>
    <w:p w14:paraId="3AB48195" w14:textId="77777777" w:rsidR="003245C5" w:rsidRDefault="003245C5" w:rsidP="003245C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</w:t>
      </w:r>
      <w:r>
        <w:rPr>
          <w:rFonts w:ascii="Arial" w:hAnsi="Arial" w:cs="Arial"/>
          <w:b/>
          <w:bCs/>
        </w:rPr>
        <w:fldChar w:fldCharType="end"/>
      </w:r>
    </w:p>
    <w:p w14:paraId="39DBFA2F" w14:textId="77777777" w:rsidR="003245C5" w:rsidRDefault="003245C5" w:rsidP="003245C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719BABC" w14:textId="77777777" w:rsidR="003245C5" w:rsidRDefault="003245C5" w:rsidP="003245C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11D9A16" w14:textId="77777777" w:rsidR="003245C5" w:rsidRPr="004E535C" w:rsidRDefault="003245C5" w:rsidP="003245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245C5" w:rsidRPr="004E535C" w14:paraId="135F38ED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7AD0507" w14:textId="77777777" w:rsidR="003245C5" w:rsidRPr="00BF1EB6" w:rsidRDefault="003245C5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3A69883" w14:textId="77777777" w:rsidR="003245C5" w:rsidRPr="00BF1EB6" w:rsidRDefault="003245C5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935B18F" w14:textId="77777777" w:rsidR="003245C5" w:rsidRPr="00BF1EB6" w:rsidRDefault="003245C5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BE977DE" w14:textId="77777777" w:rsidR="003245C5" w:rsidRPr="00BF1EB6" w:rsidRDefault="003245C5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6A84CFA" w14:textId="77777777" w:rsidR="003245C5" w:rsidRPr="00BF1EB6" w:rsidRDefault="003245C5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19DD7AF" w14:textId="77777777" w:rsidR="003245C5" w:rsidRPr="00BF1EB6" w:rsidRDefault="003245C5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680548" w14:textId="77777777" w:rsidR="003245C5" w:rsidRPr="00BF1EB6" w:rsidRDefault="003245C5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49F512E" w14:textId="77777777" w:rsidR="003245C5" w:rsidRPr="00BF1EB6" w:rsidRDefault="003245C5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EFA35A1" w14:textId="77777777" w:rsidR="003245C5" w:rsidRPr="00BF1EB6" w:rsidRDefault="003245C5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FE83089" w14:textId="77777777" w:rsidR="003245C5" w:rsidRPr="00BF1EB6" w:rsidRDefault="003245C5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99AE9D0" w14:textId="77777777" w:rsidR="003245C5" w:rsidRPr="00BF1EB6" w:rsidRDefault="003245C5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70895B9" w14:textId="77777777" w:rsidR="003245C5" w:rsidRPr="00BF1EB6" w:rsidRDefault="003245C5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F64A6C9" w14:textId="77777777" w:rsidR="003245C5" w:rsidRPr="00BF1EB6" w:rsidRDefault="003245C5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245C5" w14:paraId="33C41C87" w14:textId="77777777" w:rsidTr="00096385">
        <w:tc>
          <w:tcPr>
            <w:tcW w:w="879" w:type="dxa"/>
          </w:tcPr>
          <w:p w14:paraId="47178FA6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6DEEABF1" w14:textId="77777777" w:rsidR="003245C5" w:rsidRDefault="003245C5" w:rsidP="00096385">
            <w:r>
              <w:rPr>
                <w:sz w:val="16"/>
                <w:szCs w:val="16"/>
              </w:rPr>
              <w:t>2979</w:t>
            </w:r>
          </w:p>
        </w:tc>
        <w:tc>
          <w:tcPr>
            <w:tcW w:w="517" w:type="dxa"/>
          </w:tcPr>
          <w:p w14:paraId="7847382E" w14:textId="77777777" w:rsidR="003245C5" w:rsidRDefault="003245C5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F4331D3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DB41E5" w14:textId="77777777" w:rsidR="003245C5" w:rsidRDefault="003245C5" w:rsidP="00096385">
            <w:r>
              <w:rPr>
                <w:sz w:val="16"/>
                <w:szCs w:val="16"/>
              </w:rPr>
              <w:t>Correction to NR5GC testcase 7.1.3.5.2</w:t>
            </w:r>
          </w:p>
        </w:tc>
        <w:tc>
          <w:tcPr>
            <w:tcW w:w="517" w:type="dxa"/>
          </w:tcPr>
          <w:p w14:paraId="097BCAA8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1A480D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44AFD55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6BE55ADA" w14:textId="77777777" w:rsidR="003245C5" w:rsidRDefault="003245C5" w:rsidP="00096385">
            <w:r>
              <w:rPr>
                <w:sz w:val="16"/>
                <w:szCs w:val="16"/>
              </w:rPr>
              <w:t>R5s230557</w:t>
            </w:r>
          </w:p>
        </w:tc>
        <w:tc>
          <w:tcPr>
            <w:tcW w:w="1597" w:type="dxa"/>
          </w:tcPr>
          <w:p w14:paraId="58DB4725" w14:textId="77777777" w:rsidR="003245C5" w:rsidRDefault="003245C5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F452A49" w14:textId="77777777" w:rsidR="003245C5" w:rsidRDefault="003245C5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B74162C" w14:textId="77777777" w:rsidR="003245C5" w:rsidRDefault="003245C5" w:rsidP="00096385">
            <w:r>
              <w:rPr>
                <w:sz w:val="16"/>
                <w:szCs w:val="16"/>
              </w:rPr>
              <w:t>7.1.3.5.2.NR5GC</w:t>
            </w:r>
          </w:p>
        </w:tc>
        <w:tc>
          <w:tcPr>
            <w:tcW w:w="998" w:type="dxa"/>
          </w:tcPr>
          <w:p w14:paraId="3F83864D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474C5AE4" w14:textId="77777777" w:rsidTr="00096385">
        <w:tc>
          <w:tcPr>
            <w:tcW w:w="879" w:type="dxa"/>
          </w:tcPr>
          <w:p w14:paraId="058737BF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2F723F8D" w14:textId="77777777" w:rsidR="003245C5" w:rsidRDefault="003245C5" w:rsidP="00096385">
            <w:r>
              <w:rPr>
                <w:sz w:val="16"/>
                <w:szCs w:val="16"/>
              </w:rPr>
              <w:t>2997</w:t>
            </w:r>
          </w:p>
        </w:tc>
        <w:tc>
          <w:tcPr>
            <w:tcW w:w="517" w:type="dxa"/>
          </w:tcPr>
          <w:p w14:paraId="4CFCE1A8" w14:textId="77777777" w:rsidR="003245C5" w:rsidRDefault="003245C5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C69D747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3749231" w14:textId="77777777" w:rsidR="003245C5" w:rsidRDefault="003245C5" w:rsidP="00096385">
            <w:r>
              <w:rPr>
                <w:sz w:val="16"/>
                <w:szCs w:val="16"/>
              </w:rPr>
              <w:t>Addition of NR5GC test case 10.1.8.2 in FR1</w:t>
            </w:r>
          </w:p>
        </w:tc>
        <w:tc>
          <w:tcPr>
            <w:tcW w:w="517" w:type="dxa"/>
          </w:tcPr>
          <w:p w14:paraId="4A191BA5" w14:textId="77777777" w:rsidR="003245C5" w:rsidRDefault="003245C5" w:rsidP="0009638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0466B79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895D553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5725BF39" w14:textId="77777777" w:rsidR="003245C5" w:rsidRDefault="003245C5" w:rsidP="00096385">
            <w:r>
              <w:rPr>
                <w:sz w:val="16"/>
                <w:szCs w:val="16"/>
              </w:rPr>
              <w:t>R5s230558</w:t>
            </w:r>
          </w:p>
        </w:tc>
        <w:tc>
          <w:tcPr>
            <w:tcW w:w="1597" w:type="dxa"/>
          </w:tcPr>
          <w:p w14:paraId="5E25C107" w14:textId="77777777" w:rsidR="003245C5" w:rsidRDefault="003245C5" w:rsidP="00096385">
            <w:r>
              <w:rPr>
                <w:sz w:val="16"/>
                <w:szCs w:val="16"/>
              </w:rPr>
              <w:t>Datang LinkTester, Huawei, Hisilicon</w:t>
            </w:r>
          </w:p>
        </w:tc>
        <w:tc>
          <w:tcPr>
            <w:tcW w:w="1122" w:type="dxa"/>
          </w:tcPr>
          <w:p w14:paraId="696B02C8" w14:textId="77777777" w:rsidR="003245C5" w:rsidRDefault="003245C5" w:rsidP="00096385">
            <w:r>
              <w:rPr>
                <w:sz w:val="16"/>
                <w:szCs w:val="16"/>
              </w:rPr>
              <w:t>eNS_Ph2-UEConTest</w:t>
            </w:r>
          </w:p>
        </w:tc>
        <w:tc>
          <w:tcPr>
            <w:tcW w:w="2323" w:type="dxa"/>
          </w:tcPr>
          <w:p w14:paraId="4956994F" w14:textId="77777777" w:rsidR="003245C5" w:rsidRDefault="003245C5" w:rsidP="00096385">
            <w:r>
              <w:rPr>
                <w:sz w:val="16"/>
                <w:szCs w:val="16"/>
              </w:rPr>
              <w:t>10.1.8.2.NR5GC</w:t>
            </w:r>
          </w:p>
        </w:tc>
        <w:tc>
          <w:tcPr>
            <w:tcW w:w="998" w:type="dxa"/>
          </w:tcPr>
          <w:p w14:paraId="1A443FB2" w14:textId="77777777" w:rsidR="003245C5" w:rsidRDefault="003245C5" w:rsidP="00096385">
            <w:r>
              <w:rPr>
                <w:sz w:val="16"/>
                <w:szCs w:val="16"/>
              </w:rPr>
              <w:t>TS 3GPP 38.523-1</w:t>
            </w:r>
          </w:p>
        </w:tc>
      </w:tr>
      <w:tr w:rsidR="003245C5" w14:paraId="1B39212A" w14:textId="77777777" w:rsidTr="00096385">
        <w:tc>
          <w:tcPr>
            <w:tcW w:w="879" w:type="dxa"/>
          </w:tcPr>
          <w:p w14:paraId="5747C4C1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7753F77A" w14:textId="77777777" w:rsidR="003245C5" w:rsidRDefault="003245C5" w:rsidP="00096385">
            <w:r>
              <w:rPr>
                <w:sz w:val="16"/>
                <w:szCs w:val="16"/>
              </w:rPr>
              <w:t>3028</w:t>
            </w:r>
          </w:p>
        </w:tc>
        <w:tc>
          <w:tcPr>
            <w:tcW w:w="517" w:type="dxa"/>
          </w:tcPr>
          <w:p w14:paraId="6B49FB94" w14:textId="77777777" w:rsidR="003245C5" w:rsidRDefault="003245C5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0454B23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60469F" w14:textId="77777777" w:rsidR="003245C5" w:rsidRDefault="003245C5" w:rsidP="00096385">
            <w:r>
              <w:rPr>
                <w:sz w:val="16"/>
                <w:szCs w:val="16"/>
              </w:rPr>
              <w:t>Correction to NR5GC testcase 8.1.1.3.7a</w:t>
            </w:r>
          </w:p>
        </w:tc>
        <w:tc>
          <w:tcPr>
            <w:tcW w:w="517" w:type="dxa"/>
          </w:tcPr>
          <w:p w14:paraId="0182117D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E5A613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621138E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3DF7D5C6" w14:textId="77777777" w:rsidR="003245C5" w:rsidRDefault="003245C5" w:rsidP="00096385">
            <w:r>
              <w:rPr>
                <w:sz w:val="16"/>
                <w:szCs w:val="16"/>
              </w:rPr>
              <w:t>R5s230559</w:t>
            </w:r>
          </w:p>
        </w:tc>
        <w:tc>
          <w:tcPr>
            <w:tcW w:w="1597" w:type="dxa"/>
          </w:tcPr>
          <w:p w14:paraId="67D0E6B1" w14:textId="77777777" w:rsidR="003245C5" w:rsidRDefault="003245C5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42F055E" w14:textId="77777777" w:rsidR="003245C5" w:rsidRDefault="003245C5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AEDC4A9" w14:textId="77777777" w:rsidR="003245C5" w:rsidRDefault="003245C5" w:rsidP="00096385">
            <w:r>
              <w:rPr>
                <w:sz w:val="16"/>
                <w:szCs w:val="16"/>
              </w:rPr>
              <w:t>8.1.1.3.7a.NR5GC</w:t>
            </w:r>
          </w:p>
        </w:tc>
        <w:tc>
          <w:tcPr>
            <w:tcW w:w="998" w:type="dxa"/>
          </w:tcPr>
          <w:p w14:paraId="7E9E553E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16DBC033" w14:textId="77777777" w:rsidTr="00096385">
        <w:tc>
          <w:tcPr>
            <w:tcW w:w="879" w:type="dxa"/>
          </w:tcPr>
          <w:p w14:paraId="79BA02A0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7003A111" w14:textId="77777777" w:rsidR="003245C5" w:rsidRDefault="003245C5" w:rsidP="00096385">
            <w:r>
              <w:rPr>
                <w:sz w:val="16"/>
                <w:szCs w:val="16"/>
              </w:rPr>
              <w:t>3042</w:t>
            </w:r>
          </w:p>
        </w:tc>
        <w:tc>
          <w:tcPr>
            <w:tcW w:w="517" w:type="dxa"/>
          </w:tcPr>
          <w:p w14:paraId="56470D93" w14:textId="77777777" w:rsidR="003245C5" w:rsidRDefault="003245C5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EE098BD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95090C9" w14:textId="77777777" w:rsidR="003245C5" w:rsidRDefault="003245C5" w:rsidP="00096385">
            <w:r>
              <w:rPr>
                <w:sz w:val="16"/>
                <w:szCs w:val="16"/>
              </w:rPr>
              <w:t>NR/5GC FR1: re-verification of Rel-16 power saving test case 7.1.1.12.3</w:t>
            </w:r>
          </w:p>
        </w:tc>
        <w:tc>
          <w:tcPr>
            <w:tcW w:w="517" w:type="dxa"/>
          </w:tcPr>
          <w:p w14:paraId="72CF27E3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3A2A80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27D2DDE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37556E6C" w14:textId="77777777" w:rsidR="003245C5" w:rsidRDefault="003245C5" w:rsidP="00096385">
            <w:r>
              <w:rPr>
                <w:sz w:val="16"/>
                <w:szCs w:val="16"/>
              </w:rPr>
              <w:t>R5s230560</w:t>
            </w:r>
          </w:p>
        </w:tc>
        <w:tc>
          <w:tcPr>
            <w:tcW w:w="1597" w:type="dxa"/>
          </w:tcPr>
          <w:p w14:paraId="6379F7BB" w14:textId="77777777" w:rsidR="003245C5" w:rsidRDefault="003245C5" w:rsidP="00096385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59219A3F" w14:textId="77777777" w:rsidR="003245C5" w:rsidRDefault="003245C5" w:rsidP="00096385">
            <w:r>
              <w:rPr>
                <w:sz w:val="16"/>
                <w:szCs w:val="16"/>
              </w:rPr>
              <w:t>TEI16_Test, NR_UE_pow_sav-UEConTest</w:t>
            </w:r>
          </w:p>
        </w:tc>
        <w:tc>
          <w:tcPr>
            <w:tcW w:w="2323" w:type="dxa"/>
          </w:tcPr>
          <w:p w14:paraId="79275081" w14:textId="77777777" w:rsidR="003245C5" w:rsidRDefault="003245C5" w:rsidP="00096385">
            <w:r>
              <w:rPr>
                <w:sz w:val="16"/>
                <w:szCs w:val="16"/>
              </w:rPr>
              <w:t>7.1.1.12.3.NR5GC</w:t>
            </w:r>
          </w:p>
        </w:tc>
        <w:tc>
          <w:tcPr>
            <w:tcW w:w="998" w:type="dxa"/>
          </w:tcPr>
          <w:p w14:paraId="74485B19" w14:textId="77777777" w:rsidR="003245C5" w:rsidRDefault="003245C5" w:rsidP="00096385">
            <w:r>
              <w:rPr>
                <w:sz w:val="16"/>
                <w:szCs w:val="16"/>
              </w:rPr>
              <w:t>TS/TR ... CR ...; TS 38.508-1; TS/TR ... CR ...</w:t>
            </w:r>
          </w:p>
        </w:tc>
      </w:tr>
      <w:tr w:rsidR="003245C5" w14:paraId="201AE599" w14:textId="77777777" w:rsidTr="00096385">
        <w:tc>
          <w:tcPr>
            <w:tcW w:w="879" w:type="dxa"/>
          </w:tcPr>
          <w:p w14:paraId="07693095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6979859D" w14:textId="77777777" w:rsidR="003245C5" w:rsidRDefault="003245C5" w:rsidP="00096385">
            <w:r>
              <w:rPr>
                <w:sz w:val="16"/>
                <w:szCs w:val="16"/>
              </w:rPr>
              <w:t>3069</w:t>
            </w:r>
          </w:p>
        </w:tc>
        <w:tc>
          <w:tcPr>
            <w:tcW w:w="517" w:type="dxa"/>
          </w:tcPr>
          <w:p w14:paraId="7607CECB" w14:textId="77777777" w:rsidR="003245C5" w:rsidRDefault="003245C5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953E21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C7D3F8C" w14:textId="77777777" w:rsidR="003245C5" w:rsidRDefault="003245C5" w:rsidP="00096385">
            <w:r>
              <w:rPr>
                <w:sz w:val="16"/>
                <w:szCs w:val="16"/>
              </w:rPr>
              <w:t>Correction to NR5GC testcase 9.1.2.1</w:t>
            </w:r>
          </w:p>
        </w:tc>
        <w:tc>
          <w:tcPr>
            <w:tcW w:w="517" w:type="dxa"/>
          </w:tcPr>
          <w:p w14:paraId="3BFBA33E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B26301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98D0344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71C322BD" w14:textId="77777777" w:rsidR="003245C5" w:rsidRDefault="003245C5" w:rsidP="00096385">
            <w:r>
              <w:rPr>
                <w:sz w:val="16"/>
                <w:szCs w:val="16"/>
              </w:rPr>
              <w:t>R5s230563</w:t>
            </w:r>
          </w:p>
        </w:tc>
        <w:tc>
          <w:tcPr>
            <w:tcW w:w="1597" w:type="dxa"/>
          </w:tcPr>
          <w:p w14:paraId="6618A119" w14:textId="77777777" w:rsidR="003245C5" w:rsidRDefault="003245C5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9E92069" w14:textId="77777777" w:rsidR="003245C5" w:rsidRDefault="003245C5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F8D3E4D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9BE7DD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40901289" w14:textId="77777777" w:rsidTr="00096385">
        <w:tc>
          <w:tcPr>
            <w:tcW w:w="879" w:type="dxa"/>
          </w:tcPr>
          <w:p w14:paraId="42E6F007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0932764" w14:textId="77777777" w:rsidR="003245C5" w:rsidRDefault="003245C5" w:rsidP="00096385">
            <w:r>
              <w:rPr>
                <w:sz w:val="16"/>
                <w:szCs w:val="16"/>
              </w:rPr>
              <w:t>3081</w:t>
            </w:r>
          </w:p>
        </w:tc>
        <w:tc>
          <w:tcPr>
            <w:tcW w:w="517" w:type="dxa"/>
          </w:tcPr>
          <w:p w14:paraId="185B01EB" w14:textId="77777777" w:rsidR="003245C5" w:rsidRDefault="003245C5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6655EFF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9FA598B" w14:textId="77777777" w:rsidR="003245C5" w:rsidRDefault="003245C5" w:rsidP="00096385">
            <w:r>
              <w:rPr>
                <w:sz w:val="16"/>
                <w:szCs w:val="16"/>
              </w:rPr>
              <w:t>Correction to NR RRC testcases 8.1.5.8.2.x</w:t>
            </w:r>
          </w:p>
        </w:tc>
        <w:tc>
          <w:tcPr>
            <w:tcW w:w="517" w:type="dxa"/>
          </w:tcPr>
          <w:p w14:paraId="0449FB8C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43D95E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6F6A4C5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2F1BE732" w14:textId="77777777" w:rsidR="003245C5" w:rsidRDefault="003245C5" w:rsidP="00096385">
            <w:r>
              <w:rPr>
                <w:sz w:val="16"/>
                <w:szCs w:val="16"/>
              </w:rPr>
              <w:t>R5s230565</w:t>
            </w:r>
          </w:p>
        </w:tc>
        <w:tc>
          <w:tcPr>
            <w:tcW w:w="1597" w:type="dxa"/>
          </w:tcPr>
          <w:p w14:paraId="5C812388" w14:textId="77777777" w:rsidR="003245C5" w:rsidRDefault="003245C5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13D055A" w14:textId="77777777" w:rsidR="003245C5" w:rsidRDefault="003245C5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D032B94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ABBD74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2618C08B" w14:textId="77777777" w:rsidTr="00096385">
        <w:tc>
          <w:tcPr>
            <w:tcW w:w="879" w:type="dxa"/>
          </w:tcPr>
          <w:p w14:paraId="7223F44C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68600257" w14:textId="77777777" w:rsidR="003245C5" w:rsidRDefault="003245C5" w:rsidP="00096385">
            <w:r>
              <w:rPr>
                <w:sz w:val="16"/>
                <w:szCs w:val="16"/>
              </w:rPr>
              <w:t>3083</w:t>
            </w:r>
          </w:p>
        </w:tc>
        <w:tc>
          <w:tcPr>
            <w:tcW w:w="517" w:type="dxa"/>
          </w:tcPr>
          <w:p w14:paraId="4646B1D3" w14:textId="77777777" w:rsidR="003245C5" w:rsidRDefault="003245C5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120CCE9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61D7A5" w14:textId="77777777" w:rsidR="003245C5" w:rsidRDefault="003245C5" w:rsidP="00096385">
            <w:r>
              <w:rPr>
                <w:sz w:val="16"/>
                <w:szCs w:val="16"/>
              </w:rPr>
              <w:t>Addition of NR-DC test case 7.1.3.5.3 in FR1+FR2</w:t>
            </w:r>
          </w:p>
        </w:tc>
        <w:tc>
          <w:tcPr>
            <w:tcW w:w="517" w:type="dxa"/>
          </w:tcPr>
          <w:p w14:paraId="7E9A95FA" w14:textId="77777777" w:rsidR="003245C5" w:rsidRDefault="003245C5" w:rsidP="0009638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B788B24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A7E9D1A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565DAAB0" w14:textId="77777777" w:rsidR="003245C5" w:rsidRDefault="003245C5" w:rsidP="00096385">
            <w:r>
              <w:rPr>
                <w:sz w:val="16"/>
                <w:szCs w:val="16"/>
              </w:rPr>
              <w:t>R5s230566</w:t>
            </w:r>
          </w:p>
        </w:tc>
        <w:tc>
          <w:tcPr>
            <w:tcW w:w="1597" w:type="dxa"/>
          </w:tcPr>
          <w:p w14:paraId="6269FD46" w14:textId="77777777" w:rsidR="003245C5" w:rsidRDefault="003245C5" w:rsidP="00096385">
            <w:r>
              <w:rPr>
                <w:sz w:val="16"/>
                <w:szCs w:val="16"/>
              </w:rPr>
              <w:t>ROHDE &amp; SCHWARZ, Anritsu Ltd</w:t>
            </w:r>
          </w:p>
        </w:tc>
        <w:tc>
          <w:tcPr>
            <w:tcW w:w="1122" w:type="dxa"/>
          </w:tcPr>
          <w:p w14:paraId="17265062" w14:textId="77777777" w:rsidR="003245C5" w:rsidRDefault="003245C5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3E66CEF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EDE28B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50CB93F5" w14:textId="77777777" w:rsidTr="00096385">
        <w:tc>
          <w:tcPr>
            <w:tcW w:w="879" w:type="dxa"/>
          </w:tcPr>
          <w:p w14:paraId="1E9F6A5E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64C051C4" w14:textId="77777777" w:rsidR="003245C5" w:rsidRDefault="003245C5" w:rsidP="00096385">
            <w:r>
              <w:rPr>
                <w:sz w:val="16"/>
                <w:szCs w:val="16"/>
              </w:rPr>
              <w:t>3089</w:t>
            </w:r>
          </w:p>
        </w:tc>
        <w:tc>
          <w:tcPr>
            <w:tcW w:w="517" w:type="dxa"/>
          </w:tcPr>
          <w:p w14:paraId="410DC031" w14:textId="77777777" w:rsidR="003245C5" w:rsidRDefault="003245C5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792F888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C556659" w14:textId="77777777" w:rsidR="003245C5" w:rsidRDefault="003245C5" w:rsidP="00096385">
            <w:r>
              <w:rPr>
                <w:sz w:val="16"/>
                <w:szCs w:val="16"/>
              </w:rPr>
              <w:t>Correction to function fl_TC_8_1_4_3_2And5_TestBody</w:t>
            </w:r>
          </w:p>
        </w:tc>
        <w:tc>
          <w:tcPr>
            <w:tcW w:w="517" w:type="dxa"/>
          </w:tcPr>
          <w:p w14:paraId="23446895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6CE689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6D4D767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5E588F1D" w14:textId="77777777" w:rsidR="003245C5" w:rsidRDefault="003245C5" w:rsidP="00096385">
            <w:r>
              <w:rPr>
                <w:sz w:val="16"/>
                <w:szCs w:val="16"/>
              </w:rPr>
              <w:t>R5s230567</w:t>
            </w:r>
          </w:p>
        </w:tc>
        <w:tc>
          <w:tcPr>
            <w:tcW w:w="1597" w:type="dxa"/>
          </w:tcPr>
          <w:p w14:paraId="06773FC1" w14:textId="77777777" w:rsidR="003245C5" w:rsidRDefault="003245C5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7D57807" w14:textId="77777777" w:rsidR="003245C5" w:rsidRDefault="003245C5" w:rsidP="00096385">
            <w:r>
              <w:rPr>
                <w:sz w:val="16"/>
                <w:szCs w:val="16"/>
              </w:rPr>
              <w:t>TEI16_Test, NR_Mob_enh-UEConTest</w:t>
            </w:r>
          </w:p>
        </w:tc>
        <w:tc>
          <w:tcPr>
            <w:tcW w:w="2323" w:type="dxa"/>
          </w:tcPr>
          <w:p w14:paraId="436A5EC3" w14:textId="77777777" w:rsidR="003245C5" w:rsidRDefault="003245C5" w:rsidP="00096385">
            <w:r>
              <w:rPr>
                <w:sz w:val="16"/>
                <w:szCs w:val="16"/>
              </w:rPr>
              <w:t>8.1.4.3.2.NR5GC, 8.1.4.3.5.NR5GC</w:t>
            </w:r>
          </w:p>
        </w:tc>
        <w:tc>
          <w:tcPr>
            <w:tcW w:w="998" w:type="dxa"/>
          </w:tcPr>
          <w:p w14:paraId="62C23DD9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219BA81F" w14:textId="77777777" w:rsidTr="00096385">
        <w:tc>
          <w:tcPr>
            <w:tcW w:w="879" w:type="dxa"/>
          </w:tcPr>
          <w:p w14:paraId="2CF80DF3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433BE4FD" w14:textId="77777777" w:rsidR="003245C5" w:rsidRDefault="003245C5" w:rsidP="00096385">
            <w:r>
              <w:rPr>
                <w:sz w:val="16"/>
                <w:szCs w:val="16"/>
              </w:rPr>
              <w:t>3101</w:t>
            </w:r>
          </w:p>
        </w:tc>
        <w:tc>
          <w:tcPr>
            <w:tcW w:w="517" w:type="dxa"/>
          </w:tcPr>
          <w:p w14:paraId="6BCCA336" w14:textId="77777777" w:rsidR="003245C5" w:rsidRDefault="003245C5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9E3EA3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5D5BBF8" w14:textId="77777777" w:rsidR="003245C5" w:rsidRDefault="003245C5" w:rsidP="00096385">
            <w:r>
              <w:rPr>
                <w:sz w:val="16"/>
                <w:szCs w:val="16"/>
              </w:rPr>
              <w:t>Addition of NR5GC UAC test case 11.3.9a in FR1</w:t>
            </w:r>
          </w:p>
        </w:tc>
        <w:tc>
          <w:tcPr>
            <w:tcW w:w="517" w:type="dxa"/>
          </w:tcPr>
          <w:p w14:paraId="5399013E" w14:textId="77777777" w:rsidR="003245C5" w:rsidRDefault="003245C5" w:rsidP="0009638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FD193CC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61FBEA5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5AE188FF" w14:textId="77777777" w:rsidR="003245C5" w:rsidRDefault="003245C5" w:rsidP="00096385">
            <w:r>
              <w:rPr>
                <w:sz w:val="16"/>
                <w:szCs w:val="16"/>
              </w:rPr>
              <w:t>R5s230568</w:t>
            </w:r>
          </w:p>
        </w:tc>
        <w:tc>
          <w:tcPr>
            <w:tcW w:w="1597" w:type="dxa"/>
          </w:tcPr>
          <w:p w14:paraId="19517C4D" w14:textId="77777777" w:rsidR="003245C5" w:rsidRDefault="003245C5" w:rsidP="00096385">
            <w:r>
              <w:rPr>
                <w:sz w:val="16"/>
                <w:szCs w:val="16"/>
              </w:rPr>
              <w:t>ANRITSU LTD, Keysight</w:t>
            </w:r>
          </w:p>
        </w:tc>
        <w:tc>
          <w:tcPr>
            <w:tcW w:w="1122" w:type="dxa"/>
          </w:tcPr>
          <w:p w14:paraId="661A4B65" w14:textId="77777777" w:rsidR="003245C5" w:rsidRDefault="003245C5" w:rsidP="00096385">
            <w:r>
              <w:rPr>
                <w:sz w:val="16"/>
                <w:szCs w:val="16"/>
              </w:rPr>
              <w:t>TEI16_Test, NG_RAN_PRN_Vertical_LAN-UEConTest</w:t>
            </w:r>
          </w:p>
        </w:tc>
        <w:tc>
          <w:tcPr>
            <w:tcW w:w="2323" w:type="dxa"/>
          </w:tcPr>
          <w:p w14:paraId="19CB4F17" w14:textId="77777777" w:rsidR="003245C5" w:rsidRDefault="003245C5" w:rsidP="00096385">
            <w:r>
              <w:rPr>
                <w:sz w:val="16"/>
                <w:szCs w:val="16"/>
              </w:rPr>
              <w:t>11.3.9a.NR5GC</w:t>
            </w:r>
          </w:p>
        </w:tc>
        <w:tc>
          <w:tcPr>
            <w:tcW w:w="998" w:type="dxa"/>
          </w:tcPr>
          <w:p w14:paraId="27A5E053" w14:textId="77777777" w:rsidR="003245C5" w:rsidRDefault="003245C5" w:rsidP="00096385">
            <w:r>
              <w:rPr>
                <w:sz w:val="16"/>
                <w:szCs w:val="16"/>
              </w:rPr>
              <w:t xml:space="preserve">TS/TR ... CR ... ; TS/TR 38-523-1 CR ...; TS/TR ... CR ... </w:t>
            </w:r>
          </w:p>
        </w:tc>
      </w:tr>
      <w:tr w:rsidR="003245C5" w14:paraId="54EFB5D1" w14:textId="77777777" w:rsidTr="00096385">
        <w:tc>
          <w:tcPr>
            <w:tcW w:w="879" w:type="dxa"/>
          </w:tcPr>
          <w:p w14:paraId="6B8D6A2D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2B2F340A" w14:textId="77777777" w:rsidR="003245C5" w:rsidRDefault="003245C5" w:rsidP="00096385">
            <w:r>
              <w:rPr>
                <w:sz w:val="16"/>
                <w:szCs w:val="16"/>
              </w:rPr>
              <w:t>3102</w:t>
            </w:r>
          </w:p>
        </w:tc>
        <w:tc>
          <w:tcPr>
            <w:tcW w:w="517" w:type="dxa"/>
          </w:tcPr>
          <w:p w14:paraId="4CEC287E" w14:textId="77777777" w:rsidR="003245C5" w:rsidRDefault="003245C5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ADA40D8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1F6547E" w14:textId="77777777" w:rsidR="003245C5" w:rsidRDefault="003245C5" w:rsidP="00096385">
            <w:r>
              <w:rPr>
                <w:sz w:val="16"/>
                <w:szCs w:val="16"/>
              </w:rPr>
              <w:t>Correction for NR5GC RACS test case 9.1.9.1</w:t>
            </w:r>
          </w:p>
        </w:tc>
        <w:tc>
          <w:tcPr>
            <w:tcW w:w="517" w:type="dxa"/>
          </w:tcPr>
          <w:p w14:paraId="22143E31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A29E29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29A8C38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5E022DF6" w14:textId="77777777" w:rsidR="003245C5" w:rsidRDefault="003245C5" w:rsidP="00096385">
            <w:r>
              <w:rPr>
                <w:sz w:val="16"/>
                <w:szCs w:val="16"/>
              </w:rPr>
              <w:t>R5s230570</w:t>
            </w:r>
          </w:p>
        </w:tc>
        <w:tc>
          <w:tcPr>
            <w:tcW w:w="1597" w:type="dxa"/>
          </w:tcPr>
          <w:p w14:paraId="14AA2C9B" w14:textId="77777777" w:rsidR="003245C5" w:rsidRDefault="003245C5" w:rsidP="00096385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5F7E01E9" w14:textId="77777777" w:rsidR="003245C5" w:rsidRDefault="003245C5" w:rsidP="00096385">
            <w:r>
              <w:rPr>
                <w:sz w:val="16"/>
                <w:szCs w:val="16"/>
              </w:rPr>
              <w:t>TEI16_Test, RACS-UEConTest</w:t>
            </w:r>
          </w:p>
        </w:tc>
        <w:tc>
          <w:tcPr>
            <w:tcW w:w="2323" w:type="dxa"/>
          </w:tcPr>
          <w:p w14:paraId="001C2C0D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D2B17C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60E5C6F1" w14:textId="77777777" w:rsidTr="00096385">
        <w:tc>
          <w:tcPr>
            <w:tcW w:w="879" w:type="dxa"/>
          </w:tcPr>
          <w:p w14:paraId="0B1EFE00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F030F21" w14:textId="77777777" w:rsidR="003245C5" w:rsidRDefault="003245C5" w:rsidP="00096385">
            <w:r>
              <w:rPr>
                <w:sz w:val="16"/>
                <w:szCs w:val="16"/>
              </w:rPr>
              <w:t>3104</w:t>
            </w:r>
          </w:p>
        </w:tc>
        <w:tc>
          <w:tcPr>
            <w:tcW w:w="517" w:type="dxa"/>
          </w:tcPr>
          <w:p w14:paraId="7368499D" w14:textId="77777777" w:rsidR="003245C5" w:rsidRDefault="003245C5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2DD0A12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4D7F5BB" w14:textId="77777777" w:rsidR="003245C5" w:rsidRDefault="003245C5" w:rsidP="00096385">
            <w:r>
              <w:rPr>
                <w:sz w:val="16"/>
                <w:szCs w:val="16"/>
              </w:rPr>
              <w:t>Correction to Rel-16 MDT Cases : 8.1.6.1.1.1, 8.1.6.1.3.5, 8.1.6.1.4.5, 8.1.6.2.1</w:t>
            </w:r>
          </w:p>
        </w:tc>
        <w:tc>
          <w:tcPr>
            <w:tcW w:w="517" w:type="dxa"/>
          </w:tcPr>
          <w:p w14:paraId="1BFAF2AF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3CF5C6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EAD6A60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2DD69641" w14:textId="77777777" w:rsidR="003245C5" w:rsidRDefault="003245C5" w:rsidP="00096385">
            <w:r>
              <w:rPr>
                <w:sz w:val="16"/>
                <w:szCs w:val="16"/>
              </w:rPr>
              <w:t>R5s230572</w:t>
            </w:r>
          </w:p>
        </w:tc>
        <w:tc>
          <w:tcPr>
            <w:tcW w:w="1597" w:type="dxa"/>
          </w:tcPr>
          <w:p w14:paraId="1C4F09FE" w14:textId="77777777" w:rsidR="003245C5" w:rsidRDefault="003245C5" w:rsidP="00096385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1F3F089A" w14:textId="77777777" w:rsidR="003245C5" w:rsidRDefault="003245C5" w:rsidP="00096385">
            <w:r>
              <w:rPr>
                <w:sz w:val="16"/>
                <w:szCs w:val="16"/>
              </w:rPr>
              <w:t>TEI16_Test, NR_SON_MDT-UEConTest</w:t>
            </w:r>
          </w:p>
        </w:tc>
        <w:tc>
          <w:tcPr>
            <w:tcW w:w="2323" w:type="dxa"/>
          </w:tcPr>
          <w:p w14:paraId="5039BFAE" w14:textId="77777777" w:rsidR="003245C5" w:rsidRDefault="003245C5" w:rsidP="00096385">
            <w:r>
              <w:rPr>
                <w:sz w:val="16"/>
                <w:szCs w:val="16"/>
              </w:rPr>
              <w:t>8.1.6.1.1.1.NR5GC, 8.1.6.1.3.5.NR5GC, 8.1.6.1.4.5.1.NR5GC and 8.1.6.2.1.3.NR5GC</w:t>
            </w:r>
          </w:p>
        </w:tc>
        <w:tc>
          <w:tcPr>
            <w:tcW w:w="998" w:type="dxa"/>
          </w:tcPr>
          <w:p w14:paraId="527B57D7" w14:textId="77777777" w:rsidR="003245C5" w:rsidRDefault="003245C5" w:rsidP="00096385">
            <w:r>
              <w:rPr>
                <w:sz w:val="16"/>
                <w:szCs w:val="16"/>
              </w:rPr>
              <w:t>TS/TR ... CR ...; TS38.523-1; TS/TR ... CR ...</w:t>
            </w:r>
          </w:p>
        </w:tc>
      </w:tr>
      <w:tr w:rsidR="003245C5" w14:paraId="698B2CCD" w14:textId="77777777" w:rsidTr="00096385">
        <w:tc>
          <w:tcPr>
            <w:tcW w:w="879" w:type="dxa"/>
          </w:tcPr>
          <w:p w14:paraId="6A0E04B5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6D788F1" w14:textId="77777777" w:rsidR="003245C5" w:rsidRDefault="003245C5" w:rsidP="00096385">
            <w:r>
              <w:rPr>
                <w:sz w:val="16"/>
                <w:szCs w:val="16"/>
              </w:rPr>
              <w:t>3105</w:t>
            </w:r>
          </w:p>
        </w:tc>
        <w:tc>
          <w:tcPr>
            <w:tcW w:w="517" w:type="dxa"/>
          </w:tcPr>
          <w:p w14:paraId="05AD62B1" w14:textId="77777777" w:rsidR="003245C5" w:rsidRDefault="003245C5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7AFCB4F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177994" w14:textId="77777777" w:rsidR="003245C5" w:rsidRDefault="003245C5" w:rsidP="00096385">
            <w:r>
              <w:rPr>
                <w:sz w:val="16"/>
                <w:szCs w:val="16"/>
              </w:rPr>
              <w:t>Correction to template cr_UE_NR_Capability_v1640_IEs_RedCap</w:t>
            </w:r>
          </w:p>
        </w:tc>
        <w:tc>
          <w:tcPr>
            <w:tcW w:w="517" w:type="dxa"/>
          </w:tcPr>
          <w:p w14:paraId="45A0017A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656F93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C763478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7DC79FCE" w14:textId="77777777" w:rsidR="003245C5" w:rsidRDefault="003245C5" w:rsidP="00096385">
            <w:r>
              <w:rPr>
                <w:sz w:val="16"/>
                <w:szCs w:val="16"/>
              </w:rPr>
              <w:t>R5s230573</w:t>
            </w:r>
          </w:p>
        </w:tc>
        <w:tc>
          <w:tcPr>
            <w:tcW w:w="1597" w:type="dxa"/>
          </w:tcPr>
          <w:p w14:paraId="6E4A9539" w14:textId="77777777" w:rsidR="003245C5" w:rsidRDefault="003245C5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E4BA16B" w14:textId="77777777" w:rsidR="003245C5" w:rsidRDefault="003245C5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67C6D7E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8182FF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7CCC5254" w14:textId="77777777" w:rsidTr="00096385">
        <w:tc>
          <w:tcPr>
            <w:tcW w:w="879" w:type="dxa"/>
          </w:tcPr>
          <w:p w14:paraId="1B42AF35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68484BF5" w14:textId="77777777" w:rsidR="003245C5" w:rsidRDefault="003245C5" w:rsidP="00096385">
            <w:r>
              <w:rPr>
                <w:sz w:val="16"/>
                <w:szCs w:val="16"/>
              </w:rPr>
              <w:t>3107</w:t>
            </w:r>
          </w:p>
        </w:tc>
        <w:tc>
          <w:tcPr>
            <w:tcW w:w="517" w:type="dxa"/>
          </w:tcPr>
          <w:p w14:paraId="3896EFB0" w14:textId="77777777" w:rsidR="003245C5" w:rsidRDefault="003245C5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1760C2E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8BE00FF" w14:textId="77777777" w:rsidR="003245C5" w:rsidRDefault="003245C5" w:rsidP="00096385">
            <w:r>
              <w:rPr>
                <w:sz w:val="16"/>
                <w:szCs w:val="16"/>
              </w:rPr>
              <w:t>Correction for NR PDCP test case 7.1.3.4.1</w:t>
            </w:r>
          </w:p>
        </w:tc>
        <w:tc>
          <w:tcPr>
            <w:tcW w:w="517" w:type="dxa"/>
          </w:tcPr>
          <w:p w14:paraId="2C3930FF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1971F1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034F315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1A5E3FE0" w14:textId="77777777" w:rsidR="003245C5" w:rsidRDefault="003245C5" w:rsidP="00096385">
            <w:r>
              <w:rPr>
                <w:sz w:val="16"/>
                <w:szCs w:val="16"/>
              </w:rPr>
              <w:t>R5s230574</w:t>
            </w:r>
          </w:p>
        </w:tc>
        <w:tc>
          <w:tcPr>
            <w:tcW w:w="1597" w:type="dxa"/>
          </w:tcPr>
          <w:p w14:paraId="2CC546A6" w14:textId="77777777" w:rsidR="003245C5" w:rsidRDefault="003245C5" w:rsidP="00096385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273412B7" w14:textId="77777777" w:rsidR="003245C5" w:rsidRDefault="003245C5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3BECA1A" w14:textId="77777777" w:rsidR="003245C5" w:rsidRDefault="003245C5" w:rsidP="00096385">
            <w:r>
              <w:rPr>
                <w:sz w:val="16"/>
                <w:szCs w:val="16"/>
              </w:rPr>
              <w:t>7.1.3.4.1.NR5GC</w:t>
            </w:r>
          </w:p>
        </w:tc>
        <w:tc>
          <w:tcPr>
            <w:tcW w:w="998" w:type="dxa"/>
          </w:tcPr>
          <w:p w14:paraId="195C1633" w14:textId="77777777" w:rsidR="003245C5" w:rsidRDefault="003245C5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245C5" w14:paraId="61DB767C" w14:textId="77777777" w:rsidTr="00096385">
        <w:tc>
          <w:tcPr>
            <w:tcW w:w="879" w:type="dxa"/>
          </w:tcPr>
          <w:p w14:paraId="457F5C5F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42078C17" w14:textId="77777777" w:rsidR="003245C5" w:rsidRDefault="003245C5" w:rsidP="00096385">
            <w:r>
              <w:rPr>
                <w:sz w:val="16"/>
                <w:szCs w:val="16"/>
              </w:rPr>
              <w:t>3110</w:t>
            </w:r>
          </w:p>
        </w:tc>
        <w:tc>
          <w:tcPr>
            <w:tcW w:w="517" w:type="dxa"/>
          </w:tcPr>
          <w:p w14:paraId="3696378E" w14:textId="77777777" w:rsidR="003245C5" w:rsidRDefault="003245C5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BDE1D53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317D1B7" w14:textId="77777777" w:rsidR="003245C5" w:rsidRDefault="003245C5" w:rsidP="00096385">
            <w:r>
              <w:rPr>
                <w:sz w:val="16"/>
                <w:szCs w:val="16"/>
              </w:rPr>
              <w:t>Correction to NR emergency services test case 11.4.12</w:t>
            </w:r>
          </w:p>
        </w:tc>
        <w:tc>
          <w:tcPr>
            <w:tcW w:w="517" w:type="dxa"/>
          </w:tcPr>
          <w:p w14:paraId="53D54E25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23B42A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9C3771E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4ABD74CB" w14:textId="77777777" w:rsidR="003245C5" w:rsidRDefault="003245C5" w:rsidP="00096385">
            <w:r>
              <w:rPr>
                <w:sz w:val="16"/>
                <w:szCs w:val="16"/>
              </w:rPr>
              <w:t>R5s230576</w:t>
            </w:r>
          </w:p>
        </w:tc>
        <w:tc>
          <w:tcPr>
            <w:tcW w:w="1597" w:type="dxa"/>
          </w:tcPr>
          <w:p w14:paraId="613660BE" w14:textId="77777777" w:rsidR="003245C5" w:rsidRDefault="003245C5" w:rsidP="00096385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7E2A406C" w14:textId="77777777" w:rsidR="003245C5" w:rsidRDefault="003245C5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5F6628D" w14:textId="77777777" w:rsidR="003245C5" w:rsidRDefault="003245C5" w:rsidP="00096385">
            <w:r>
              <w:rPr>
                <w:sz w:val="16"/>
                <w:szCs w:val="16"/>
              </w:rPr>
              <w:t>11.4.12.NR5GC</w:t>
            </w:r>
          </w:p>
        </w:tc>
        <w:tc>
          <w:tcPr>
            <w:tcW w:w="998" w:type="dxa"/>
          </w:tcPr>
          <w:p w14:paraId="482F83AE" w14:textId="77777777" w:rsidR="003245C5" w:rsidRDefault="003245C5" w:rsidP="00096385">
            <w:r>
              <w:rPr>
                <w:sz w:val="16"/>
                <w:szCs w:val="16"/>
              </w:rPr>
              <w:t>TS/TR ... CR ...; TS/TR ... CR ...; TS/TR ... CR ...</w:t>
            </w:r>
          </w:p>
        </w:tc>
      </w:tr>
      <w:tr w:rsidR="003245C5" w14:paraId="68B1E1CE" w14:textId="77777777" w:rsidTr="00096385">
        <w:tc>
          <w:tcPr>
            <w:tcW w:w="879" w:type="dxa"/>
          </w:tcPr>
          <w:p w14:paraId="3B5D6FCE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0A96F5E0" w14:textId="77777777" w:rsidR="003245C5" w:rsidRDefault="003245C5" w:rsidP="00096385">
            <w:r>
              <w:rPr>
                <w:sz w:val="16"/>
                <w:szCs w:val="16"/>
              </w:rPr>
              <w:t>3111</w:t>
            </w:r>
          </w:p>
        </w:tc>
        <w:tc>
          <w:tcPr>
            <w:tcW w:w="517" w:type="dxa"/>
          </w:tcPr>
          <w:p w14:paraId="5C634327" w14:textId="77777777" w:rsidR="003245C5" w:rsidRDefault="003245C5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7141285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81772FA" w14:textId="77777777" w:rsidR="003245C5" w:rsidRDefault="003245C5" w:rsidP="00096385">
            <w:r>
              <w:rPr>
                <w:sz w:val="16"/>
                <w:szCs w:val="16"/>
              </w:rPr>
              <w:t>Correction to 8.1.5.8.1.NR5GC</w:t>
            </w:r>
          </w:p>
        </w:tc>
        <w:tc>
          <w:tcPr>
            <w:tcW w:w="517" w:type="dxa"/>
          </w:tcPr>
          <w:p w14:paraId="06A2A190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1CC264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25A4F31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0D9CF4FA" w14:textId="77777777" w:rsidR="003245C5" w:rsidRDefault="003245C5" w:rsidP="00096385">
            <w:r>
              <w:rPr>
                <w:sz w:val="16"/>
                <w:szCs w:val="16"/>
              </w:rPr>
              <w:t>R5s230577</w:t>
            </w:r>
          </w:p>
        </w:tc>
        <w:tc>
          <w:tcPr>
            <w:tcW w:w="1597" w:type="dxa"/>
          </w:tcPr>
          <w:p w14:paraId="596EDD21" w14:textId="77777777" w:rsidR="003245C5" w:rsidRDefault="003245C5" w:rsidP="00096385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0D2631AE" w14:textId="77777777" w:rsidR="003245C5" w:rsidRDefault="003245C5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D4C88E7" w14:textId="77777777" w:rsidR="003245C5" w:rsidRDefault="003245C5" w:rsidP="00096385">
            <w:r>
              <w:rPr>
                <w:sz w:val="16"/>
                <w:szCs w:val="16"/>
              </w:rPr>
              <w:t>8.1.5.8.1.NR5GC</w:t>
            </w:r>
          </w:p>
        </w:tc>
        <w:tc>
          <w:tcPr>
            <w:tcW w:w="998" w:type="dxa"/>
          </w:tcPr>
          <w:p w14:paraId="4C2CAB3B" w14:textId="77777777" w:rsidR="003245C5" w:rsidRDefault="003245C5" w:rsidP="00096385">
            <w:r>
              <w:rPr>
                <w:sz w:val="16"/>
                <w:szCs w:val="16"/>
              </w:rPr>
              <w:t xml:space="preserve">TS/TR ... CR ... ; TS/TR ... CR…; TS/TR ... CR ... </w:t>
            </w:r>
          </w:p>
        </w:tc>
      </w:tr>
      <w:tr w:rsidR="003245C5" w14:paraId="73B120D1" w14:textId="77777777" w:rsidTr="00096385">
        <w:tc>
          <w:tcPr>
            <w:tcW w:w="879" w:type="dxa"/>
          </w:tcPr>
          <w:p w14:paraId="0B3080D8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5ECB8C40" w14:textId="77777777" w:rsidR="003245C5" w:rsidRDefault="003245C5" w:rsidP="00096385">
            <w:r>
              <w:rPr>
                <w:sz w:val="16"/>
                <w:szCs w:val="16"/>
              </w:rPr>
              <w:t>3113</w:t>
            </w:r>
          </w:p>
        </w:tc>
        <w:tc>
          <w:tcPr>
            <w:tcW w:w="517" w:type="dxa"/>
          </w:tcPr>
          <w:p w14:paraId="41D04C6A" w14:textId="77777777" w:rsidR="003245C5" w:rsidRDefault="003245C5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F105E30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FA55EA" w14:textId="77777777" w:rsidR="003245C5" w:rsidRDefault="003245C5" w:rsidP="00096385">
            <w:r>
              <w:rPr>
                <w:sz w:val="16"/>
                <w:szCs w:val="16"/>
              </w:rPr>
              <w:t>Correction to NR5GC testcase 8.1.6.2.4</w:t>
            </w:r>
          </w:p>
        </w:tc>
        <w:tc>
          <w:tcPr>
            <w:tcW w:w="517" w:type="dxa"/>
          </w:tcPr>
          <w:p w14:paraId="5BBEE339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1FED27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4D9DD23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65057E19" w14:textId="77777777" w:rsidR="003245C5" w:rsidRDefault="003245C5" w:rsidP="00096385">
            <w:r>
              <w:rPr>
                <w:sz w:val="16"/>
                <w:szCs w:val="16"/>
              </w:rPr>
              <w:t>R5s230582</w:t>
            </w:r>
          </w:p>
        </w:tc>
        <w:tc>
          <w:tcPr>
            <w:tcW w:w="1597" w:type="dxa"/>
          </w:tcPr>
          <w:p w14:paraId="1EC384FD" w14:textId="77777777" w:rsidR="003245C5" w:rsidRDefault="003245C5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DD193B5" w14:textId="77777777" w:rsidR="003245C5" w:rsidRDefault="003245C5" w:rsidP="00096385">
            <w:r>
              <w:rPr>
                <w:sz w:val="16"/>
                <w:szCs w:val="16"/>
              </w:rPr>
              <w:t>TEI16_Test, NR_SON_MDT-UEConTest</w:t>
            </w:r>
          </w:p>
        </w:tc>
        <w:tc>
          <w:tcPr>
            <w:tcW w:w="2323" w:type="dxa"/>
          </w:tcPr>
          <w:p w14:paraId="7C1C70A0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199D36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46055FFC" w14:textId="77777777" w:rsidTr="00096385">
        <w:tc>
          <w:tcPr>
            <w:tcW w:w="879" w:type="dxa"/>
          </w:tcPr>
          <w:p w14:paraId="6D44E9F5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07D05BE9" w14:textId="77777777" w:rsidR="003245C5" w:rsidRDefault="003245C5" w:rsidP="00096385">
            <w:r>
              <w:rPr>
                <w:sz w:val="16"/>
                <w:szCs w:val="16"/>
              </w:rPr>
              <w:t>3114</w:t>
            </w:r>
          </w:p>
        </w:tc>
        <w:tc>
          <w:tcPr>
            <w:tcW w:w="517" w:type="dxa"/>
          </w:tcPr>
          <w:p w14:paraId="5F62AF84" w14:textId="77777777" w:rsidR="003245C5" w:rsidRDefault="003245C5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7F44BCB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0C99B8" w14:textId="77777777" w:rsidR="003245C5" w:rsidRDefault="003245C5" w:rsidP="00096385">
            <w:r>
              <w:rPr>
                <w:sz w:val="16"/>
                <w:szCs w:val="16"/>
              </w:rPr>
              <w:t>Correction to NR MAC testcase 7.1.1.6.2</w:t>
            </w:r>
          </w:p>
        </w:tc>
        <w:tc>
          <w:tcPr>
            <w:tcW w:w="517" w:type="dxa"/>
          </w:tcPr>
          <w:p w14:paraId="5871DBB1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0609D1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9B35BB6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30D22537" w14:textId="77777777" w:rsidR="003245C5" w:rsidRDefault="003245C5" w:rsidP="00096385">
            <w:r>
              <w:rPr>
                <w:sz w:val="16"/>
                <w:szCs w:val="16"/>
              </w:rPr>
              <w:t>R5s230583</w:t>
            </w:r>
          </w:p>
        </w:tc>
        <w:tc>
          <w:tcPr>
            <w:tcW w:w="1597" w:type="dxa"/>
          </w:tcPr>
          <w:p w14:paraId="08EA8F7E" w14:textId="77777777" w:rsidR="003245C5" w:rsidRDefault="003245C5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98F8674" w14:textId="77777777" w:rsidR="003245C5" w:rsidRDefault="003245C5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225D408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43D9C1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4CF45DFE" w14:textId="77777777" w:rsidTr="00096385">
        <w:tc>
          <w:tcPr>
            <w:tcW w:w="879" w:type="dxa"/>
          </w:tcPr>
          <w:p w14:paraId="57403117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54A8142C" w14:textId="77777777" w:rsidR="003245C5" w:rsidRDefault="003245C5" w:rsidP="00096385">
            <w:r>
              <w:rPr>
                <w:sz w:val="16"/>
                <w:szCs w:val="16"/>
              </w:rPr>
              <w:t>3115</w:t>
            </w:r>
          </w:p>
        </w:tc>
        <w:tc>
          <w:tcPr>
            <w:tcW w:w="517" w:type="dxa"/>
          </w:tcPr>
          <w:p w14:paraId="4F1ACD80" w14:textId="77777777" w:rsidR="003245C5" w:rsidRDefault="003245C5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24A8875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061CBFF" w14:textId="77777777" w:rsidR="003245C5" w:rsidRDefault="003245C5" w:rsidP="00096385">
            <w:r>
              <w:rPr>
                <w:sz w:val="16"/>
                <w:szCs w:val="16"/>
              </w:rPr>
              <w:t>Correction to NR5GC testcase 8.1.5.9.2</w:t>
            </w:r>
          </w:p>
        </w:tc>
        <w:tc>
          <w:tcPr>
            <w:tcW w:w="517" w:type="dxa"/>
          </w:tcPr>
          <w:p w14:paraId="12DBA0CC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B47D91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D41D3C8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21666AA9" w14:textId="77777777" w:rsidR="003245C5" w:rsidRDefault="003245C5" w:rsidP="00096385">
            <w:r>
              <w:rPr>
                <w:sz w:val="16"/>
                <w:szCs w:val="16"/>
              </w:rPr>
              <w:t>R5s230584</w:t>
            </w:r>
          </w:p>
        </w:tc>
        <w:tc>
          <w:tcPr>
            <w:tcW w:w="1597" w:type="dxa"/>
          </w:tcPr>
          <w:p w14:paraId="7116A86A" w14:textId="77777777" w:rsidR="003245C5" w:rsidRDefault="003245C5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D47CE3E" w14:textId="77777777" w:rsidR="003245C5" w:rsidRDefault="003245C5" w:rsidP="00096385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16BFCB03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DBE531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61C45226" w14:textId="77777777" w:rsidTr="00096385">
        <w:tc>
          <w:tcPr>
            <w:tcW w:w="879" w:type="dxa"/>
          </w:tcPr>
          <w:p w14:paraId="55C6C744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45D76E6B" w14:textId="77777777" w:rsidR="003245C5" w:rsidRDefault="003245C5" w:rsidP="00096385">
            <w:r>
              <w:rPr>
                <w:sz w:val="16"/>
                <w:szCs w:val="16"/>
              </w:rPr>
              <w:t>3157</w:t>
            </w:r>
          </w:p>
        </w:tc>
        <w:tc>
          <w:tcPr>
            <w:tcW w:w="517" w:type="dxa"/>
          </w:tcPr>
          <w:p w14:paraId="74B3DC3B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14A9B6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ABF82B6" w14:textId="77777777" w:rsidR="003245C5" w:rsidRDefault="003245C5" w:rsidP="00096385">
            <w:r>
              <w:rPr>
                <w:sz w:val="16"/>
                <w:szCs w:val="16"/>
              </w:rPr>
              <w:t>Correction to NR RRC test case 8.1.5.8.1</w:t>
            </w:r>
          </w:p>
        </w:tc>
        <w:tc>
          <w:tcPr>
            <w:tcW w:w="517" w:type="dxa"/>
          </w:tcPr>
          <w:p w14:paraId="6006408E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E76984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AC7D64D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6F7530CB" w14:textId="77777777" w:rsidR="003245C5" w:rsidRDefault="003245C5" w:rsidP="00096385">
            <w:r>
              <w:rPr>
                <w:sz w:val="16"/>
                <w:szCs w:val="16"/>
              </w:rPr>
              <w:t>R5s230592</w:t>
            </w:r>
          </w:p>
        </w:tc>
        <w:tc>
          <w:tcPr>
            <w:tcW w:w="1597" w:type="dxa"/>
          </w:tcPr>
          <w:p w14:paraId="7DDDE05E" w14:textId="77777777" w:rsidR="003245C5" w:rsidRDefault="003245C5" w:rsidP="00096385"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 w14:paraId="43F56378" w14:textId="77777777" w:rsidR="003245C5" w:rsidRDefault="003245C5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7F5CD08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C78EF6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2555C753" w14:textId="77777777" w:rsidTr="00096385">
        <w:tc>
          <w:tcPr>
            <w:tcW w:w="879" w:type="dxa"/>
          </w:tcPr>
          <w:p w14:paraId="43907377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7AA7925" w14:textId="77777777" w:rsidR="003245C5" w:rsidRDefault="003245C5" w:rsidP="00096385">
            <w:r>
              <w:rPr>
                <w:sz w:val="16"/>
                <w:szCs w:val="16"/>
              </w:rPr>
              <w:t>3158</w:t>
            </w:r>
          </w:p>
        </w:tc>
        <w:tc>
          <w:tcPr>
            <w:tcW w:w="517" w:type="dxa"/>
          </w:tcPr>
          <w:p w14:paraId="01F63CEA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8B8086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8CE7245" w14:textId="77777777" w:rsidR="003245C5" w:rsidRDefault="003245C5" w:rsidP="00096385">
            <w:r>
              <w:rPr>
                <w:sz w:val="16"/>
                <w:szCs w:val="16"/>
              </w:rPr>
              <w:t>Correction for NR5GC 5GMM test case 9.1.10.2</w:t>
            </w:r>
          </w:p>
        </w:tc>
        <w:tc>
          <w:tcPr>
            <w:tcW w:w="517" w:type="dxa"/>
          </w:tcPr>
          <w:p w14:paraId="13028687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EFAB21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F84F2C6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4A624AFB" w14:textId="77777777" w:rsidR="003245C5" w:rsidRDefault="003245C5" w:rsidP="00096385">
            <w:r>
              <w:rPr>
                <w:sz w:val="16"/>
                <w:szCs w:val="16"/>
              </w:rPr>
              <w:t>R5s230593</w:t>
            </w:r>
          </w:p>
        </w:tc>
        <w:tc>
          <w:tcPr>
            <w:tcW w:w="1597" w:type="dxa"/>
          </w:tcPr>
          <w:p w14:paraId="37E349BD" w14:textId="77777777" w:rsidR="003245C5" w:rsidRDefault="003245C5" w:rsidP="00096385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2590A73C" w14:textId="77777777" w:rsidR="003245C5" w:rsidRDefault="003245C5" w:rsidP="00096385">
            <w:r>
              <w:rPr>
                <w:sz w:val="16"/>
                <w:szCs w:val="16"/>
              </w:rPr>
              <w:t>TEI16_Test, eNS-UEConTest</w:t>
            </w:r>
          </w:p>
        </w:tc>
        <w:tc>
          <w:tcPr>
            <w:tcW w:w="2323" w:type="dxa"/>
          </w:tcPr>
          <w:p w14:paraId="396C7EE4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4CBF5B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3FCC53E4" w14:textId="77777777" w:rsidTr="00096385">
        <w:tc>
          <w:tcPr>
            <w:tcW w:w="879" w:type="dxa"/>
          </w:tcPr>
          <w:p w14:paraId="66CC76A5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4CF07A52" w14:textId="77777777" w:rsidR="003245C5" w:rsidRDefault="003245C5" w:rsidP="00096385">
            <w:r>
              <w:rPr>
                <w:sz w:val="16"/>
                <w:szCs w:val="16"/>
              </w:rPr>
              <w:t>3162</w:t>
            </w:r>
          </w:p>
        </w:tc>
        <w:tc>
          <w:tcPr>
            <w:tcW w:w="517" w:type="dxa"/>
          </w:tcPr>
          <w:p w14:paraId="40918896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31B271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F976B9F" w14:textId="77777777" w:rsidR="003245C5" w:rsidRDefault="003245C5" w:rsidP="00096385">
            <w:r>
              <w:rPr>
                <w:sz w:val="16"/>
                <w:szCs w:val="16"/>
              </w:rPr>
              <w:t>Correction to NR5GC RRC test case 8.1.5.3.1</w:t>
            </w:r>
          </w:p>
        </w:tc>
        <w:tc>
          <w:tcPr>
            <w:tcW w:w="517" w:type="dxa"/>
          </w:tcPr>
          <w:p w14:paraId="7F08930B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FDF680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7E63662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35C13C0C" w14:textId="77777777" w:rsidR="003245C5" w:rsidRDefault="003245C5" w:rsidP="00096385">
            <w:r>
              <w:rPr>
                <w:sz w:val="16"/>
                <w:szCs w:val="16"/>
              </w:rPr>
              <w:t>R5s230601</w:t>
            </w:r>
          </w:p>
        </w:tc>
        <w:tc>
          <w:tcPr>
            <w:tcW w:w="1597" w:type="dxa"/>
          </w:tcPr>
          <w:p w14:paraId="51296828" w14:textId="77777777" w:rsidR="003245C5" w:rsidRDefault="003245C5" w:rsidP="00096385">
            <w:r>
              <w:rPr>
                <w:sz w:val="16"/>
                <w:szCs w:val="16"/>
              </w:rPr>
              <w:t>Starpoint, MediaTek Inc.</w:t>
            </w:r>
          </w:p>
        </w:tc>
        <w:tc>
          <w:tcPr>
            <w:tcW w:w="1122" w:type="dxa"/>
          </w:tcPr>
          <w:p w14:paraId="3C8DB188" w14:textId="77777777" w:rsidR="003245C5" w:rsidRDefault="003245C5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2E07092" w14:textId="77777777" w:rsidR="003245C5" w:rsidRDefault="003245C5" w:rsidP="00096385">
            <w:r>
              <w:rPr>
                <w:sz w:val="16"/>
                <w:szCs w:val="16"/>
              </w:rPr>
              <w:t>8.1.5.3.1.NR5GC, 8.1.5.3.2.NR5GC, 8.1.5.3.3.NR5GC</w:t>
            </w:r>
          </w:p>
        </w:tc>
        <w:tc>
          <w:tcPr>
            <w:tcW w:w="998" w:type="dxa"/>
          </w:tcPr>
          <w:p w14:paraId="174B536E" w14:textId="77777777" w:rsidR="003245C5" w:rsidRDefault="003245C5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245C5" w14:paraId="67F219D8" w14:textId="77777777" w:rsidTr="00096385">
        <w:tc>
          <w:tcPr>
            <w:tcW w:w="879" w:type="dxa"/>
          </w:tcPr>
          <w:p w14:paraId="1CBB1CC2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514B0A87" w14:textId="77777777" w:rsidR="003245C5" w:rsidRDefault="003245C5" w:rsidP="00096385">
            <w:r>
              <w:rPr>
                <w:sz w:val="16"/>
                <w:szCs w:val="16"/>
              </w:rPr>
              <w:t>3167</w:t>
            </w:r>
          </w:p>
        </w:tc>
        <w:tc>
          <w:tcPr>
            <w:tcW w:w="517" w:type="dxa"/>
          </w:tcPr>
          <w:p w14:paraId="46DFC4E5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915598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F8D57E0" w14:textId="77777777" w:rsidR="003245C5" w:rsidRDefault="003245C5" w:rsidP="00096385">
            <w:r>
              <w:rPr>
                <w:sz w:val="16"/>
                <w:szCs w:val="16"/>
              </w:rPr>
              <w:t>Addition of ENDC RRC CA testcase 8.2.4.2.1.1 in FR2</w:t>
            </w:r>
          </w:p>
        </w:tc>
        <w:tc>
          <w:tcPr>
            <w:tcW w:w="517" w:type="dxa"/>
          </w:tcPr>
          <w:p w14:paraId="3C70F3EF" w14:textId="77777777" w:rsidR="003245C5" w:rsidRDefault="003245C5" w:rsidP="0009638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44ADD35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7151BBC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5FD5E133" w14:textId="77777777" w:rsidR="003245C5" w:rsidRDefault="003245C5" w:rsidP="00096385">
            <w:r>
              <w:rPr>
                <w:sz w:val="16"/>
                <w:szCs w:val="16"/>
              </w:rPr>
              <w:t>R5s230609</w:t>
            </w:r>
          </w:p>
        </w:tc>
        <w:tc>
          <w:tcPr>
            <w:tcW w:w="1597" w:type="dxa"/>
          </w:tcPr>
          <w:p w14:paraId="2B2D3C91" w14:textId="77777777" w:rsidR="003245C5" w:rsidRDefault="003245C5" w:rsidP="00096385">
            <w:r>
              <w:rPr>
                <w:sz w:val="16"/>
                <w:szCs w:val="16"/>
              </w:rPr>
              <w:t>ROHDE &amp; SCHWARZ, Keysight</w:t>
            </w:r>
          </w:p>
        </w:tc>
        <w:tc>
          <w:tcPr>
            <w:tcW w:w="1122" w:type="dxa"/>
          </w:tcPr>
          <w:p w14:paraId="017954C1" w14:textId="77777777" w:rsidR="003245C5" w:rsidRDefault="003245C5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6B52DEE" w14:textId="77777777" w:rsidR="003245C5" w:rsidRDefault="003245C5" w:rsidP="00096385">
            <w:r>
              <w:rPr>
                <w:sz w:val="16"/>
                <w:szCs w:val="16"/>
              </w:rPr>
              <w:t>8.2.4.2.1.1.ENDC</w:t>
            </w:r>
          </w:p>
        </w:tc>
        <w:tc>
          <w:tcPr>
            <w:tcW w:w="998" w:type="dxa"/>
          </w:tcPr>
          <w:p w14:paraId="0FAFD7AF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37D04534" w14:textId="77777777" w:rsidTr="00096385">
        <w:tc>
          <w:tcPr>
            <w:tcW w:w="879" w:type="dxa"/>
          </w:tcPr>
          <w:p w14:paraId="4DD65DAE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3D4B514" w14:textId="77777777" w:rsidR="003245C5" w:rsidRDefault="003245C5" w:rsidP="00096385">
            <w:r>
              <w:rPr>
                <w:sz w:val="16"/>
                <w:szCs w:val="16"/>
              </w:rPr>
              <w:t>3168</w:t>
            </w:r>
          </w:p>
        </w:tc>
        <w:tc>
          <w:tcPr>
            <w:tcW w:w="517" w:type="dxa"/>
          </w:tcPr>
          <w:p w14:paraId="02338414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5EB581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565DF39" w14:textId="77777777" w:rsidR="003245C5" w:rsidRDefault="003245C5" w:rsidP="00096385">
            <w:r>
              <w:rPr>
                <w:sz w:val="16"/>
                <w:szCs w:val="16"/>
              </w:rPr>
              <w:t>Addition of ENDC RRC testcase 8.2.3.17.1 in FR1</w:t>
            </w:r>
          </w:p>
        </w:tc>
        <w:tc>
          <w:tcPr>
            <w:tcW w:w="517" w:type="dxa"/>
          </w:tcPr>
          <w:p w14:paraId="30315185" w14:textId="77777777" w:rsidR="003245C5" w:rsidRDefault="003245C5" w:rsidP="0009638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F111D8D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EA799F0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7EC985CB" w14:textId="77777777" w:rsidR="003245C5" w:rsidRDefault="003245C5" w:rsidP="00096385">
            <w:r>
              <w:rPr>
                <w:sz w:val="16"/>
                <w:szCs w:val="16"/>
              </w:rPr>
              <w:t>R5s230611</w:t>
            </w:r>
          </w:p>
        </w:tc>
        <w:tc>
          <w:tcPr>
            <w:tcW w:w="1597" w:type="dxa"/>
          </w:tcPr>
          <w:p w14:paraId="141EB575" w14:textId="77777777" w:rsidR="003245C5" w:rsidRDefault="003245C5" w:rsidP="00096385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792414F4" w14:textId="77777777" w:rsidR="003245C5" w:rsidRDefault="003245C5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844D178" w14:textId="77777777" w:rsidR="003245C5" w:rsidRDefault="003245C5" w:rsidP="00096385">
            <w:r>
              <w:rPr>
                <w:sz w:val="16"/>
                <w:szCs w:val="16"/>
              </w:rPr>
              <w:t>8.2.3.17.1.ENDC</w:t>
            </w:r>
          </w:p>
        </w:tc>
        <w:tc>
          <w:tcPr>
            <w:tcW w:w="998" w:type="dxa"/>
          </w:tcPr>
          <w:p w14:paraId="0324DA1D" w14:textId="77777777" w:rsidR="003245C5" w:rsidRDefault="003245C5" w:rsidP="00096385">
            <w:r>
              <w:rPr>
                <w:sz w:val="16"/>
                <w:szCs w:val="16"/>
              </w:rPr>
              <w:t xml:space="preserve">TS/TR ... CR ... ; TS38.523-1; TS/TR ... CR ... </w:t>
            </w:r>
          </w:p>
        </w:tc>
      </w:tr>
      <w:tr w:rsidR="003245C5" w14:paraId="439F2C22" w14:textId="77777777" w:rsidTr="00096385">
        <w:tc>
          <w:tcPr>
            <w:tcW w:w="879" w:type="dxa"/>
          </w:tcPr>
          <w:p w14:paraId="4BFBBE59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3C240BD" w14:textId="77777777" w:rsidR="003245C5" w:rsidRDefault="003245C5" w:rsidP="00096385">
            <w:r>
              <w:rPr>
                <w:sz w:val="16"/>
                <w:szCs w:val="16"/>
              </w:rPr>
              <w:t>3169</w:t>
            </w:r>
          </w:p>
        </w:tc>
        <w:tc>
          <w:tcPr>
            <w:tcW w:w="517" w:type="dxa"/>
          </w:tcPr>
          <w:p w14:paraId="1E3A556C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EBE401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A96D70C" w14:textId="77777777" w:rsidR="003245C5" w:rsidRDefault="003245C5" w:rsidP="00096385">
            <w:r>
              <w:rPr>
                <w:sz w:val="16"/>
                <w:szCs w:val="16"/>
              </w:rPr>
              <w:t>Addition of ENDC MAC CA testcase 7.1.1.3.8.2</w:t>
            </w:r>
          </w:p>
        </w:tc>
        <w:tc>
          <w:tcPr>
            <w:tcW w:w="517" w:type="dxa"/>
          </w:tcPr>
          <w:p w14:paraId="07C4DBA7" w14:textId="77777777" w:rsidR="003245C5" w:rsidRDefault="003245C5" w:rsidP="0009638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62B458D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517E852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6138712C" w14:textId="77777777" w:rsidR="003245C5" w:rsidRDefault="003245C5" w:rsidP="00096385">
            <w:r>
              <w:rPr>
                <w:sz w:val="16"/>
                <w:szCs w:val="16"/>
              </w:rPr>
              <w:t>R5s230613</w:t>
            </w:r>
          </w:p>
        </w:tc>
        <w:tc>
          <w:tcPr>
            <w:tcW w:w="1597" w:type="dxa"/>
          </w:tcPr>
          <w:p w14:paraId="4D5A8797" w14:textId="77777777" w:rsidR="003245C5" w:rsidRDefault="003245C5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5108732" w14:textId="77777777" w:rsidR="003245C5" w:rsidRDefault="003245C5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61F4CC1" w14:textId="77777777" w:rsidR="003245C5" w:rsidRDefault="003245C5" w:rsidP="00096385">
            <w:r>
              <w:rPr>
                <w:sz w:val="16"/>
                <w:szCs w:val="16"/>
              </w:rPr>
              <w:t>7.1.1.3.8.2.ENDC</w:t>
            </w:r>
          </w:p>
        </w:tc>
        <w:tc>
          <w:tcPr>
            <w:tcW w:w="998" w:type="dxa"/>
          </w:tcPr>
          <w:p w14:paraId="79D03571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19CB0C9E" w14:textId="77777777" w:rsidTr="00096385">
        <w:tc>
          <w:tcPr>
            <w:tcW w:w="879" w:type="dxa"/>
          </w:tcPr>
          <w:p w14:paraId="4C6CE666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08CFACED" w14:textId="77777777" w:rsidR="003245C5" w:rsidRDefault="003245C5" w:rsidP="00096385">
            <w:r>
              <w:rPr>
                <w:sz w:val="16"/>
                <w:szCs w:val="16"/>
              </w:rPr>
              <w:t>3170</w:t>
            </w:r>
          </w:p>
        </w:tc>
        <w:tc>
          <w:tcPr>
            <w:tcW w:w="517" w:type="dxa"/>
          </w:tcPr>
          <w:p w14:paraId="2229B9B8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C69578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E60FD54" w14:textId="77777777" w:rsidR="003245C5" w:rsidRDefault="003245C5" w:rsidP="00096385">
            <w:r>
              <w:rPr>
                <w:sz w:val="16"/>
                <w:szCs w:val="16"/>
              </w:rPr>
              <w:t>Addition of NR5GC testcase 10.1.8.5 in FR1</w:t>
            </w:r>
          </w:p>
        </w:tc>
        <w:tc>
          <w:tcPr>
            <w:tcW w:w="517" w:type="dxa"/>
          </w:tcPr>
          <w:p w14:paraId="09E3461A" w14:textId="77777777" w:rsidR="003245C5" w:rsidRDefault="003245C5" w:rsidP="00096385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F050AF7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F82966D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3FD18E44" w14:textId="77777777" w:rsidR="003245C5" w:rsidRDefault="003245C5" w:rsidP="00096385">
            <w:r>
              <w:rPr>
                <w:sz w:val="16"/>
                <w:szCs w:val="16"/>
              </w:rPr>
              <w:t>R5s230632</w:t>
            </w:r>
          </w:p>
        </w:tc>
        <w:tc>
          <w:tcPr>
            <w:tcW w:w="1597" w:type="dxa"/>
          </w:tcPr>
          <w:p w14:paraId="654BA928" w14:textId="77777777" w:rsidR="003245C5" w:rsidRDefault="003245C5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2A5574C" w14:textId="77777777" w:rsidR="003245C5" w:rsidRDefault="003245C5" w:rsidP="00096385">
            <w:r>
              <w:rPr>
                <w:sz w:val="16"/>
                <w:szCs w:val="16"/>
              </w:rPr>
              <w:t>eNS_Ph2-UEConTest, TEI17_Test</w:t>
            </w:r>
          </w:p>
        </w:tc>
        <w:tc>
          <w:tcPr>
            <w:tcW w:w="2323" w:type="dxa"/>
          </w:tcPr>
          <w:p w14:paraId="3C12CA70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ECFDA2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6EF55711" w14:textId="77777777" w:rsidTr="00096385">
        <w:tc>
          <w:tcPr>
            <w:tcW w:w="879" w:type="dxa"/>
          </w:tcPr>
          <w:p w14:paraId="1DAFB7EE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792FF794" w14:textId="77777777" w:rsidR="003245C5" w:rsidRDefault="003245C5" w:rsidP="00096385">
            <w:r>
              <w:rPr>
                <w:sz w:val="16"/>
                <w:szCs w:val="16"/>
              </w:rPr>
              <w:t>3179</w:t>
            </w:r>
          </w:p>
        </w:tc>
        <w:tc>
          <w:tcPr>
            <w:tcW w:w="517" w:type="dxa"/>
          </w:tcPr>
          <w:p w14:paraId="4039EBF7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1E3EAC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856FB16" w14:textId="77777777" w:rsidR="003245C5" w:rsidRDefault="003245C5" w:rsidP="00096385">
            <w:r>
              <w:rPr>
                <w:sz w:val="16"/>
                <w:szCs w:val="16"/>
              </w:rPr>
              <w:t>Correction to function f_TC_7_1_1_1_16_NR5GC and  f_NR_38508_SetPDCP_SN_Size for a Redcap UE</w:t>
            </w:r>
          </w:p>
        </w:tc>
        <w:tc>
          <w:tcPr>
            <w:tcW w:w="517" w:type="dxa"/>
          </w:tcPr>
          <w:p w14:paraId="6BEB7A71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C54021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13A0E3B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2B40918D" w14:textId="77777777" w:rsidR="003245C5" w:rsidRDefault="003245C5" w:rsidP="00096385">
            <w:r>
              <w:rPr>
                <w:sz w:val="16"/>
                <w:szCs w:val="16"/>
              </w:rPr>
              <w:t>R5s230640</w:t>
            </w:r>
          </w:p>
        </w:tc>
        <w:tc>
          <w:tcPr>
            <w:tcW w:w="1597" w:type="dxa"/>
          </w:tcPr>
          <w:p w14:paraId="671C96D4" w14:textId="77777777" w:rsidR="003245C5" w:rsidRDefault="003245C5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ED328BB" w14:textId="77777777" w:rsidR="003245C5" w:rsidRDefault="003245C5" w:rsidP="00096385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5CE6AB3" w14:textId="77777777" w:rsidR="003245C5" w:rsidRDefault="003245C5" w:rsidP="00096385">
            <w:r>
              <w:rPr>
                <w:sz w:val="16"/>
                <w:szCs w:val="16"/>
              </w:rPr>
              <w:t>7.1.1.1.16.NR5GC</w:t>
            </w:r>
          </w:p>
        </w:tc>
        <w:tc>
          <w:tcPr>
            <w:tcW w:w="998" w:type="dxa"/>
          </w:tcPr>
          <w:p w14:paraId="2AE0038F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347CBCE7" w14:textId="77777777" w:rsidTr="00096385">
        <w:tc>
          <w:tcPr>
            <w:tcW w:w="879" w:type="dxa"/>
          </w:tcPr>
          <w:p w14:paraId="551A2A60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67D880CF" w14:textId="77777777" w:rsidR="003245C5" w:rsidRDefault="003245C5" w:rsidP="00096385">
            <w:r>
              <w:rPr>
                <w:sz w:val="16"/>
                <w:szCs w:val="16"/>
              </w:rPr>
              <w:t>3180</w:t>
            </w:r>
          </w:p>
        </w:tc>
        <w:tc>
          <w:tcPr>
            <w:tcW w:w="517" w:type="dxa"/>
          </w:tcPr>
          <w:p w14:paraId="77D28087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99BA7F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9472ED" w14:textId="77777777" w:rsidR="003245C5" w:rsidRDefault="003245C5" w:rsidP="00096385">
            <w:r>
              <w:rPr>
                <w:sz w:val="16"/>
                <w:szCs w:val="16"/>
              </w:rPr>
              <w:t>Correction to NR testcase 7.1.1.6.3</w:t>
            </w:r>
          </w:p>
        </w:tc>
        <w:tc>
          <w:tcPr>
            <w:tcW w:w="517" w:type="dxa"/>
          </w:tcPr>
          <w:p w14:paraId="1709D14E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AF63B1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9906CA5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14A4CCC9" w14:textId="77777777" w:rsidR="003245C5" w:rsidRDefault="003245C5" w:rsidP="00096385">
            <w:r>
              <w:rPr>
                <w:sz w:val="16"/>
                <w:szCs w:val="16"/>
              </w:rPr>
              <w:t>R5s230641</w:t>
            </w:r>
          </w:p>
        </w:tc>
        <w:tc>
          <w:tcPr>
            <w:tcW w:w="1597" w:type="dxa"/>
          </w:tcPr>
          <w:p w14:paraId="11510281" w14:textId="77777777" w:rsidR="003245C5" w:rsidRDefault="003245C5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BD9CD47" w14:textId="77777777" w:rsidR="003245C5" w:rsidRDefault="003245C5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DA50266" w14:textId="77777777" w:rsidR="003245C5" w:rsidRDefault="003245C5" w:rsidP="00096385">
            <w:r>
              <w:rPr>
                <w:sz w:val="16"/>
                <w:szCs w:val="16"/>
              </w:rPr>
              <w:t>7.1.1.6.3.NR5GC</w:t>
            </w:r>
          </w:p>
        </w:tc>
        <w:tc>
          <w:tcPr>
            <w:tcW w:w="998" w:type="dxa"/>
          </w:tcPr>
          <w:p w14:paraId="5E59C238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  <w:tr w:rsidR="003245C5" w14:paraId="4CD06C76" w14:textId="77777777" w:rsidTr="00096385">
        <w:tc>
          <w:tcPr>
            <w:tcW w:w="879" w:type="dxa"/>
          </w:tcPr>
          <w:p w14:paraId="3067CC9A" w14:textId="77777777" w:rsidR="003245C5" w:rsidRDefault="003245C5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920EBE4" w14:textId="77777777" w:rsidR="003245C5" w:rsidRDefault="003245C5" w:rsidP="00096385">
            <w:r>
              <w:rPr>
                <w:sz w:val="16"/>
                <w:szCs w:val="16"/>
              </w:rPr>
              <w:t>3190</w:t>
            </w:r>
          </w:p>
        </w:tc>
        <w:tc>
          <w:tcPr>
            <w:tcW w:w="517" w:type="dxa"/>
          </w:tcPr>
          <w:p w14:paraId="1F06494B" w14:textId="77777777" w:rsidR="003245C5" w:rsidRDefault="003245C5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369651" w14:textId="77777777" w:rsidR="003245C5" w:rsidRDefault="003245C5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C31739E" w14:textId="77777777" w:rsidR="003245C5" w:rsidRDefault="003245C5" w:rsidP="00096385">
            <w:r>
              <w:rPr>
                <w:sz w:val="16"/>
                <w:szCs w:val="16"/>
              </w:rPr>
              <w:t>Add new verified and e-mail agreed TTCN test cases in the TC lists in 38.523-3 (prose), Annex A</w:t>
            </w:r>
          </w:p>
        </w:tc>
        <w:tc>
          <w:tcPr>
            <w:tcW w:w="517" w:type="dxa"/>
          </w:tcPr>
          <w:p w14:paraId="102D7E92" w14:textId="77777777" w:rsidR="003245C5" w:rsidRDefault="003245C5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5D586B" w14:textId="77777777" w:rsidR="003245C5" w:rsidRDefault="003245C5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415CF3F" w14:textId="77777777" w:rsidR="003245C5" w:rsidRDefault="003245C5" w:rsidP="00096385">
            <w:r>
              <w:rPr>
                <w:sz w:val="16"/>
                <w:szCs w:val="16"/>
              </w:rPr>
              <w:t>#2023-TTCN email</w:t>
            </w:r>
          </w:p>
        </w:tc>
        <w:tc>
          <w:tcPr>
            <w:tcW w:w="1119" w:type="dxa"/>
          </w:tcPr>
          <w:p w14:paraId="33BC7D94" w14:textId="77777777" w:rsidR="003245C5" w:rsidRDefault="003245C5" w:rsidP="00096385">
            <w:r>
              <w:rPr>
                <w:sz w:val="16"/>
                <w:szCs w:val="16"/>
              </w:rPr>
              <w:t>R5s230673</w:t>
            </w:r>
          </w:p>
        </w:tc>
        <w:tc>
          <w:tcPr>
            <w:tcW w:w="1597" w:type="dxa"/>
          </w:tcPr>
          <w:p w14:paraId="612A5A80" w14:textId="77777777" w:rsidR="003245C5" w:rsidRDefault="003245C5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30DEC222" w14:textId="77777777" w:rsidR="003245C5" w:rsidRDefault="003245C5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CCA5FD3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CB1AD0" w14:textId="77777777" w:rsidR="003245C5" w:rsidRDefault="003245C5" w:rsidP="00096385">
            <w:pPr>
              <w:rPr>
                <w:sz w:val="16"/>
                <w:szCs w:val="16"/>
              </w:rPr>
            </w:pPr>
          </w:p>
        </w:tc>
      </w:tr>
    </w:tbl>
    <w:p w14:paraId="1424467E" w14:textId="77777777" w:rsidR="00CC14C9" w:rsidRDefault="00CC14C9" w:rsidP="00CC14C9"/>
    <w:p w14:paraId="024E9707" w14:textId="77777777" w:rsidR="003245C5" w:rsidRDefault="003245C5" w:rsidP="00CC14C9"/>
    <w:p w14:paraId="4EB0FE14" w14:textId="77777777" w:rsidR="00CC14C9" w:rsidRDefault="00CC14C9" w:rsidP="00CC14C9">
      <w:pPr>
        <w:pStyle w:val="Heading1"/>
        <w:rPr>
          <w:lang w:val="en-US"/>
        </w:rPr>
      </w:pPr>
      <w:r w:rsidRPr="002C6592">
        <w:rPr>
          <w:lang w:val="en-US"/>
        </w:rPr>
        <w:t>14</w:t>
      </w:r>
      <w:r w:rsidRPr="002C6592">
        <w:rPr>
          <w:lang w:val="en-US"/>
        </w:rPr>
        <w:tab/>
        <w:t>Maintenance for closed WIs/SIs for REL-1</w:t>
      </w:r>
      <w:r>
        <w:rPr>
          <w:lang w:val="en-US"/>
        </w:rPr>
        <w:t>7</w:t>
      </w:r>
      <w:r w:rsidRPr="002C6592">
        <w:rPr>
          <w:lang w:val="en-US"/>
        </w:rPr>
        <w:t xml:space="preserve"> and earlier</w:t>
      </w:r>
    </w:p>
    <w:p w14:paraId="1F63D423" w14:textId="77777777" w:rsidR="00CC14C9" w:rsidRDefault="00CC14C9" w:rsidP="000A3FCB"/>
    <w:p w14:paraId="66E09F43" w14:textId="77777777" w:rsidR="000A3FCB" w:rsidRPr="00917427" w:rsidRDefault="000A3FCB" w:rsidP="000A3FCB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RP-231688</w:t>
      </w:r>
      <w:r>
        <w:rPr>
          <w:b/>
          <w:i/>
          <w:noProof/>
          <w:sz w:val="28"/>
        </w:rPr>
        <w:fldChar w:fldCharType="end"/>
      </w:r>
    </w:p>
    <w:p w14:paraId="524AACDF" w14:textId="77777777" w:rsidR="000A3FCB" w:rsidRPr="00784730" w:rsidRDefault="000A3FCB" w:rsidP="000A3FCB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15D6D78F" w14:textId="77777777" w:rsidR="000A3FCB" w:rsidRPr="00050554" w:rsidRDefault="000A3FCB" w:rsidP="000A3FCB">
      <w:pPr>
        <w:rPr>
          <w:rFonts w:ascii="Arial" w:hAnsi="Arial" w:cs="Arial"/>
          <w:b/>
          <w:bCs/>
          <w:lang w:val="en-US"/>
        </w:rPr>
      </w:pPr>
    </w:p>
    <w:p w14:paraId="6E1835AE" w14:textId="77777777" w:rsidR="000A3FCB" w:rsidRDefault="000A3FCB" w:rsidP="000A3FC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31D03EE9" w14:textId="77777777" w:rsidR="000A3FCB" w:rsidRPr="00E145B1" w:rsidRDefault="000A3FCB" w:rsidP="000A3FC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REL-8 to Rel-13</w:t>
      </w:r>
      <w:r>
        <w:rPr>
          <w:rFonts w:ascii="Arial" w:hAnsi="Arial" w:cs="Arial"/>
          <w:b/>
          <w:bCs/>
        </w:rPr>
        <w:fldChar w:fldCharType="end"/>
      </w:r>
    </w:p>
    <w:p w14:paraId="1D0A3D4C" w14:textId="77777777" w:rsidR="000A3FCB" w:rsidRDefault="000A3FCB" w:rsidP="000A3FC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2CDE5F7B" w14:textId="77777777" w:rsidR="000A3FCB" w:rsidRDefault="000A3FCB" w:rsidP="000A3FC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A01C779" w14:textId="77777777" w:rsidR="000A3FCB" w:rsidRDefault="000A3FCB" w:rsidP="000A3FC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14E6C55" w14:textId="77777777" w:rsidR="000A3FCB" w:rsidRPr="004E535C" w:rsidRDefault="000A3FCB" w:rsidP="000A3FC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A3FCB" w:rsidRPr="004E535C" w14:paraId="2A32C551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89EF0FE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48FFA45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280F32C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7FDAB1C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99A3FFF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D95BF8C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4E25A9D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ABB2383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84E1069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5D8725A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BA790E2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66DEBB1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1F7CAFA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A3FCB" w14:paraId="11FC2F5A" w14:textId="77777777" w:rsidTr="00096385">
        <w:tc>
          <w:tcPr>
            <w:tcW w:w="879" w:type="dxa"/>
          </w:tcPr>
          <w:p w14:paraId="78C88EDC" w14:textId="77777777" w:rsidR="000A3FCB" w:rsidRDefault="000A3FCB" w:rsidP="00096385">
            <w:r>
              <w:rPr>
                <w:sz w:val="16"/>
                <w:szCs w:val="16"/>
              </w:rPr>
              <w:t>34.123-2</w:t>
            </w:r>
          </w:p>
        </w:tc>
        <w:tc>
          <w:tcPr>
            <w:tcW w:w="637" w:type="dxa"/>
          </w:tcPr>
          <w:p w14:paraId="411D9757" w14:textId="77777777" w:rsidR="000A3FCB" w:rsidRDefault="000A3FCB" w:rsidP="00096385">
            <w:r>
              <w:rPr>
                <w:sz w:val="16"/>
                <w:szCs w:val="16"/>
              </w:rPr>
              <w:t>0799</w:t>
            </w:r>
          </w:p>
        </w:tc>
        <w:tc>
          <w:tcPr>
            <w:tcW w:w="517" w:type="dxa"/>
          </w:tcPr>
          <w:p w14:paraId="2743C38B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B1644A" w14:textId="77777777" w:rsidR="000A3FCB" w:rsidRDefault="000A3FCB" w:rsidP="0009638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9615EF2" w14:textId="77777777" w:rsidR="000A3FCB" w:rsidRDefault="000A3FCB" w:rsidP="00096385">
            <w:r>
              <w:rPr>
                <w:sz w:val="16"/>
                <w:szCs w:val="16"/>
              </w:rPr>
              <w:t>Correction of Annex A</w:t>
            </w:r>
          </w:p>
        </w:tc>
        <w:tc>
          <w:tcPr>
            <w:tcW w:w="517" w:type="dxa"/>
          </w:tcPr>
          <w:p w14:paraId="378451B1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3EBCBA" w14:textId="77777777" w:rsidR="000A3FCB" w:rsidRDefault="000A3FCB" w:rsidP="00096385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</w:tcPr>
          <w:p w14:paraId="03DB2C14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A369C16" w14:textId="77777777" w:rsidR="000A3FCB" w:rsidRDefault="000A3FCB" w:rsidP="00096385">
            <w:r>
              <w:rPr>
                <w:sz w:val="16"/>
                <w:szCs w:val="16"/>
              </w:rPr>
              <w:t>R5-235274</w:t>
            </w:r>
          </w:p>
        </w:tc>
        <w:tc>
          <w:tcPr>
            <w:tcW w:w="1597" w:type="dxa"/>
          </w:tcPr>
          <w:p w14:paraId="6C0EC0E5" w14:textId="77777777" w:rsidR="000A3FCB" w:rsidRDefault="000A3FCB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0D0B0748" w14:textId="77777777" w:rsidR="000A3FCB" w:rsidRDefault="000A3FCB" w:rsidP="00096385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 w14:paraId="7B2312D2" w14:textId="77777777" w:rsidR="000A3FCB" w:rsidRDefault="000A3FCB" w:rsidP="00096385">
            <w:r>
              <w:rPr>
                <w:sz w:val="16"/>
                <w:szCs w:val="16"/>
              </w:rPr>
              <w:t>A.4.3.3</w:t>
            </w:r>
          </w:p>
        </w:tc>
        <w:tc>
          <w:tcPr>
            <w:tcW w:w="998" w:type="dxa"/>
          </w:tcPr>
          <w:p w14:paraId="0B95EEF0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A3FCB" w14:paraId="0CAE4553" w14:textId="77777777" w:rsidTr="00096385">
        <w:tc>
          <w:tcPr>
            <w:tcW w:w="879" w:type="dxa"/>
          </w:tcPr>
          <w:p w14:paraId="12B15216" w14:textId="77777777" w:rsidR="000A3FCB" w:rsidRDefault="000A3FCB" w:rsidP="00096385">
            <w:r>
              <w:rPr>
                <w:sz w:val="16"/>
                <w:szCs w:val="16"/>
              </w:rPr>
              <w:t>34.123-3</w:t>
            </w:r>
          </w:p>
        </w:tc>
        <w:tc>
          <w:tcPr>
            <w:tcW w:w="637" w:type="dxa"/>
          </w:tcPr>
          <w:p w14:paraId="37A6C6EC" w14:textId="77777777" w:rsidR="000A3FCB" w:rsidRDefault="000A3FCB" w:rsidP="00096385">
            <w:r>
              <w:rPr>
                <w:sz w:val="16"/>
                <w:szCs w:val="16"/>
              </w:rPr>
              <w:t>3670</w:t>
            </w:r>
          </w:p>
        </w:tc>
        <w:tc>
          <w:tcPr>
            <w:tcW w:w="517" w:type="dxa"/>
          </w:tcPr>
          <w:p w14:paraId="142A16AA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B443D0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9A440C" w14:textId="77777777" w:rsidR="000A3FCB" w:rsidRDefault="000A3FCB" w:rsidP="00096385">
            <w:r>
              <w:rPr>
                <w:sz w:val="16"/>
                <w:szCs w:val="16"/>
              </w:rPr>
              <w:t>Routine maintenance for TS 34.123-3</w:t>
            </w:r>
          </w:p>
        </w:tc>
        <w:tc>
          <w:tcPr>
            <w:tcW w:w="517" w:type="dxa"/>
          </w:tcPr>
          <w:p w14:paraId="7431771E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B3B65B" w14:textId="77777777" w:rsidR="000A3FCB" w:rsidRDefault="000A3FCB" w:rsidP="0009638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11678FA9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CFF0EA0" w14:textId="77777777" w:rsidR="000A3FCB" w:rsidRDefault="000A3FCB" w:rsidP="00096385">
            <w:r>
              <w:rPr>
                <w:sz w:val="16"/>
                <w:szCs w:val="16"/>
              </w:rPr>
              <w:t>R5-233877</w:t>
            </w:r>
          </w:p>
        </w:tc>
        <w:tc>
          <w:tcPr>
            <w:tcW w:w="1597" w:type="dxa"/>
          </w:tcPr>
          <w:p w14:paraId="6FE0EDDC" w14:textId="77777777" w:rsidR="000A3FCB" w:rsidRDefault="000A3FCB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2311F3AE" w14:textId="77777777" w:rsidR="000A3FCB" w:rsidRDefault="000A3FCB" w:rsidP="00096385">
            <w:r>
              <w:rPr>
                <w:sz w:val="16"/>
                <w:szCs w:val="16"/>
              </w:rPr>
              <w:t>TEI6_Test</w:t>
            </w:r>
          </w:p>
        </w:tc>
        <w:tc>
          <w:tcPr>
            <w:tcW w:w="2323" w:type="dxa"/>
          </w:tcPr>
          <w:p w14:paraId="02BE1D47" w14:textId="77777777" w:rsidR="000A3FCB" w:rsidRDefault="000A3FCB" w:rsidP="00096385">
            <w:r>
              <w:rPr>
                <w:sz w:val="16"/>
                <w:szCs w:val="16"/>
              </w:rPr>
              <w:t>B.1.1</w:t>
            </w:r>
          </w:p>
        </w:tc>
        <w:tc>
          <w:tcPr>
            <w:tcW w:w="998" w:type="dxa"/>
          </w:tcPr>
          <w:p w14:paraId="5275CFB5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A3FCB" w14:paraId="79FC9C4E" w14:textId="77777777" w:rsidTr="00096385">
        <w:tc>
          <w:tcPr>
            <w:tcW w:w="879" w:type="dxa"/>
          </w:tcPr>
          <w:p w14:paraId="14A64138" w14:textId="77777777" w:rsidR="000A3FCB" w:rsidRDefault="000A3FCB" w:rsidP="00096385"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</w:tcPr>
          <w:p w14:paraId="4920C06F" w14:textId="77777777" w:rsidR="000A3FCB" w:rsidRDefault="000A3FCB" w:rsidP="00096385">
            <w:r>
              <w:rPr>
                <w:sz w:val="16"/>
                <w:szCs w:val="16"/>
              </w:rPr>
              <w:t>1529</w:t>
            </w:r>
          </w:p>
        </w:tc>
        <w:tc>
          <w:tcPr>
            <w:tcW w:w="517" w:type="dxa"/>
          </w:tcPr>
          <w:p w14:paraId="088339EB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51ACD0" w14:textId="77777777" w:rsidR="000A3FCB" w:rsidRDefault="000A3FCB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15F6322" w14:textId="77777777" w:rsidR="000A3FCB" w:rsidRDefault="000A3FCB" w:rsidP="00096385">
            <w:r>
              <w:rPr>
                <w:sz w:val="16"/>
                <w:szCs w:val="16"/>
              </w:rPr>
              <w:t>Correction to IMS test case 19.5.7</w:t>
            </w:r>
          </w:p>
        </w:tc>
        <w:tc>
          <w:tcPr>
            <w:tcW w:w="517" w:type="dxa"/>
          </w:tcPr>
          <w:p w14:paraId="336AD257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1415EB" w14:textId="77777777" w:rsidR="000A3FCB" w:rsidRDefault="000A3FCB" w:rsidP="00096385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3199A8B2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EE983B6" w14:textId="77777777" w:rsidR="000A3FCB" w:rsidRDefault="000A3FCB" w:rsidP="00096385">
            <w:r>
              <w:rPr>
                <w:sz w:val="16"/>
                <w:szCs w:val="16"/>
              </w:rPr>
              <w:t>R5-235085</w:t>
            </w:r>
          </w:p>
        </w:tc>
        <w:tc>
          <w:tcPr>
            <w:tcW w:w="1597" w:type="dxa"/>
          </w:tcPr>
          <w:p w14:paraId="0F6ECF29" w14:textId="77777777" w:rsidR="000A3FCB" w:rsidRDefault="000A3FCB" w:rsidP="00096385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90E1D0E" w14:textId="77777777" w:rsidR="000A3FCB" w:rsidRDefault="000A3FCB" w:rsidP="00096385">
            <w:r>
              <w:rPr>
                <w:sz w:val="16"/>
                <w:szCs w:val="16"/>
              </w:rPr>
              <w:t>TEI9_Test</w:t>
            </w:r>
          </w:p>
        </w:tc>
        <w:tc>
          <w:tcPr>
            <w:tcW w:w="2323" w:type="dxa"/>
          </w:tcPr>
          <w:p w14:paraId="1D7D6EAA" w14:textId="77777777" w:rsidR="000A3FCB" w:rsidRDefault="000A3FCB" w:rsidP="00096385">
            <w:r>
              <w:rPr>
                <w:sz w:val="16"/>
                <w:szCs w:val="16"/>
              </w:rPr>
              <w:t>19.5.7</w:t>
            </w:r>
          </w:p>
        </w:tc>
        <w:tc>
          <w:tcPr>
            <w:tcW w:w="998" w:type="dxa"/>
          </w:tcPr>
          <w:p w14:paraId="700B3BA8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A3FCB" w14:paraId="6169D8EB" w14:textId="77777777" w:rsidTr="00096385">
        <w:tc>
          <w:tcPr>
            <w:tcW w:w="879" w:type="dxa"/>
          </w:tcPr>
          <w:p w14:paraId="6B055B56" w14:textId="77777777" w:rsidR="000A3FCB" w:rsidRDefault="000A3FCB" w:rsidP="00096385">
            <w:r>
              <w:rPr>
                <w:sz w:val="16"/>
                <w:szCs w:val="16"/>
              </w:rPr>
              <w:t>34.229-2</w:t>
            </w:r>
          </w:p>
        </w:tc>
        <w:tc>
          <w:tcPr>
            <w:tcW w:w="637" w:type="dxa"/>
          </w:tcPr>
          <w:p w14:paraId="478DEDF3" w14:textId="77777777" w:rsidR="000A3FCB" w:rsidRDefault="000A3FCB" w:rsidP="00096385">
            <w:r>
              <w:rPr>
                <w:sz w:val="16"/>
                <w:szCs w:val="16"/>
              </w:rPr>
              <w:t>0324</w:t>
            </w:r>
          </w:p>
        </w:tc>
        <w:tc>
          <w:tcPr>
            <w:tcW w:w="517" w:type="dxa"/>
          </w:tcPr>
          <w:p w14:paraId="2AEE58EC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4D620D1" w14:textId="77777777" w:rsidR="000A3FCB" w:rsidRDefault="000A3FCB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5B5A58C" w14:textId="77777777" w:rsidR="000A3FCB" w:rsidRDefault="000A3FCB" w:rsidP="00096385">
            <w:r>
              <w:rPr>
                <w:sz w:val="16"/>
                <w:szCs w:val="16"/>
              </w:rPr>
              <w:t>Correction of clause 4</w:t>
            </w:r>
          </w:p>
        </w:tc>
        <w:tc>
          <w:tcPr>
            <w:tcW w:w="517" w:type="dxa"/>
          </w:tcPr>
          <w:p w14:paraId="549CF1D5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F64987" w14:textId="77777777" w:rsidR="000A3FCB" w:rsidRDefault="000A3FCB" w:rsidP="00096385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3A6F8F05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4CE7786" w14:textId="77777777" w:rsidR="000A3FCB" w:rsidRDefault="000A3FCB" w:rsidP="00096385">
            <w:r>
              <w:rPr>
                <w:sz w:val="16"/>
                <w:szCs w:val="16"/>
              </w:rPr>
              <w:t>R5-235317</w:t>
            </w:r>
          </w:p>
        </w:tc>
        <w:tc>
          <w:tcPr>
            <w:tcW w:w="1597" w:type="dxa"/>
          </w:tcPr>
          <w:p w14:paraId="5FCC3F2C" w14:textId="77777777" w:rsidR="000A3FCB" w:rsidRDefault="000A3FCB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39A05F9D" w14:textId="77777777" w:rsidR="000A3FCB" w:rsidRDefault="000A3FCB" w:rsidP="00096385">
            <w:r>
              <w:rPr>
                <w:sz w:val="16"/>
                <w:szCs w:val="16"/>
              </w:rPr>
              <w:t>TEI9_Test</w:t>
            </w:r>
          </w:p>
        </w:tc>
        <w:tc>
          <w:tcPr>
            <w:tcW w:w="2323" w:type="dxa"/>
          </w:tcPr>
          <w:p w14:paraId="5880E1B3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35F7DCC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040F98E6" w14:textId="77777777" w:rsidTr="00096385">
        <w:tc>
          <w:tcPr>
            <w:tcW w:w="879" w:type="dxa"/>
          </w:tcPr>
          <w:p w14:paraId="34B39919" w14:textId="77777777" w:rsidR="000A3FCB" w:rsidRDefault="000A3FCB" w:rsidP="00096385"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 w14:paraId="690512DF" w14:textId="77777777" w:rsidR="000A3FCB" w:rsidRDefault="000A3FCB" w:rsidP="00096385">
            <w:r>
              <w:rPr>
                <w:sz w:val="16"/>
                <w:szCs w:val="16"/>
              </w:rPr>
              <w:t>0927</w:t>
            </w:r>
          </w:p>
        </w:tc>
        <w:tc>
          <w:tcPr>
            <w:tcW w:w="517" w:type="dxa"/>
          </w:tcPr>
          <w:p w14:paraId="02B1D719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9584A3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0E6804" w14:textId="77777777" w:rsidR="000A3FCB" w:rsidRDefault="000A3FCB" w:rsidP="00096385">
            <w:r>
              <w:rPr>
                <w:sz w:val="16"/>
                <w:szCs w:val="16"/>
              </w:rPr>
              <w:t>Routine maintenance for TS 34.229-3</w:t>
            </w:r>
          </w:p>
        </w:tc>
        <w:tc>
          <w:tcPr>
            <w:tcW w:w="517" w:type="dxa"/>
          </w:tcPr>
          <w:p w14:paraId="6DB9232A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86E78F" w14:textId="77777777" w:rsidR="000A3FCB" w:rsidRDefault="000A3FCB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3C6E48F8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DF21AD9" w14:textId="77777777" w:rsidR="000A3FCB" w:rsidRDefault="000A3FCB" w:rsidP="00096385">
            <w:r>
              <w:rPr>
                <w:sz w:val="16"/>
                <w:szCs w:val="16"/>
              </w:rPr>
              <w:t>R5-234302</w:t>
            </w:r>
          </w:p>
        </w:tc>
        <w:tc>
          <w:tcPr>
            <w:tcW w:w="1597" w:type="dxa"/>
          </w:tcPr>
          <w:p w14:paraId="7BFCDEFB" w14:textId="77777777" w:rsidR="000A3FCB" w:rsidRDefault="000A3FCB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2F032F9B" w14:textId="77777777" w:rsidR="000A3FCB" w:rsidRDefault="000A3FCB" w:rsidP="00096385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 w14:paraId="284620DB" w14:textId="77777777" w:rsidR="000A3FCB" w:rsidRDefault="000A3FCB" w:rsidP="00096385">
            <w:r>
              <w:rPr>
                <w:sz w:val="16"/>
                <w:szCs w:val="16"/>
              </w:rPr>
              <w:t>7.3.3.1</w:t>
            </w:r>
          </w:p>
        </w:tc>
        <w:tc>
          <w:tcPr>
            <w:tcW w:w="998" w:type="dxa"/>
          </w:tcPr>
          <w:p w14:paraId="25673958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A3FCB" w14:paraId="660918DE" w14:textId="77777777" w:rsidTr="00096385">
        <w:tc>
          <w:tcPr>
            <w:tcW w:w="879" w:type="dxa"/>
          </w:tcPr>
          <w:p w14:paraId="65695E4F" w14:textId="77777777" w:rsidR="000A3FCB" w:rsidRDefault="000A3FCB" w:rsidP="00096385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 w14:paraId="1653E3BA" w14:textId="77777777" w:rsidR="000A3FCB" w:rsidRDefault="000A3FCB" w:rsidP="00096385">
            <w:r>
              <w:rPr>
                <w:sz w:val="16"/>
                <w:szCs w:val="16"/>
              </w:rPr>
              <w:t>1430</w:t>
            </w:r>
          </w:p>
        </w:tc>
        <w:tc>
          <w:tcPr>
            <w:tcW w:w="517" w:type="dxa"/>
          </w:tcPr>
          <w:p w14:paraId="2B54270B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6AADFB" w14:textId="77777777" w:rsidR="000A3FCB" w:rsidRDefault="000A3FCB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5A15FFB" w14:textId="77777777" w:rsidR="000A3FCB" w:rsidRDefault="000A3FCB" w:rsidP="00096385">
            <w:r>
              <w:rPr>
                <w:sz w:val="16"/>
                <w:szCs w:val="16"/>
              </w:rPr>
              <w:t>Editorial update of MeasGapConfig</w:t>
            </w:r>
          </w:p>
        </w:tc>
        <w:tc>
          <w:tcPr>
            <w:tcW w:w="517" w:type="dxa"/>
          </w:tcPr>
          <w:p w14:paraId="2AEC0C4F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A0EA4C" w14:textId="77777777" w:rsidR="000A3FCB" w:rsidRDefault="000A3FCB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44936E9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7CC3F32" w14:textId="77777777" w:rsidR="000A3FCB" w:rsidRDefault="000A3FCB" w:rsidP="00096385">
            <w:r>
              <w:rPr>
                <w:sz w:val="16"/>
                <w:szCs w:val="16"/>
              </w:rPr>
              <w:t>R5-234024</w:t>
            </w:r>
          </w:p>
        </w:tc>
        <w:tc>
          <w:tcPr>
            <w:tcW w:w="1597" w:type="dxa"/>
          </w:tcPr>
          <w:p w14:paraId="41A11DA2" w14:textId="77777777" w:rsidR="000A3FCB" w:rsidRDefault="000A3FCB" w:rsidP="0009638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CFA99BB" w14:textId="77777777" w:rsidR="000A3FCB" w:rsidRDefault="000A3FCB" w:rsidP="00096385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 w14:paraId="14E87886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645B23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158C1276" w14:textId="77777777" w:rsidTr="00096385">
        <w:tc>
          <w:tcPr>
            <w:tcW w:w="879" w:type="dxa"/>
          </w:tcPr>
          <w:p w14:paraId="060BDD9C" w14:textId="77777777" w:rsidR="000A3FCB" w:rsidRDefault="000A3FCB" w:rsidP="00096385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 w14:paraId="10415ECD" w14:textId="77777777" w:rsidR="000A3FCB" w:rsidRDefault="000A3FCB" w:rsidP="00096385">
            <w:r>
              <w:rPr>
                <w:sz w:val="16"/>
                <w:szCs w:val="16"/>
              </w:rPr>
              <w:t>1431</w:t>
            </w:r>
          </w:p>
        </w:tc>
        <w:tc>
          <w:tcPr>
            <w:tcW w:w="517" w:type="dxa"/>
          </w:tcPr>
          <w:p w14:paraId="36DE89A2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52D74F" w14:textId="77777777" w:rsidR="000A3FCB" w:rsidRDefault="000A3FCB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F1AA1CE" w14:textId="77777777" w:rsidR="000A3FCB" w:rsidRDefault="000A3FCB" w:rsidP="00096385">
            <w:r>
              <w:rPr>
                <w:sz w:val="16"/>
                <w:szCs w:val="16"/>
              </w:rPr>
              <w:t>Update of default TC message for TL Mode GHI</w:t>
            </w:r>
          </w:p>
        </w:tc>
        <w:tc>
          <w:tcPr>
            <w:tcW w:w="517" w:type="dxa"/>
          </w:tcPr>
          <w:p w14:paraId="0BBE26D8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E4D921" w14:textId="77777777" w:rsidR="000A3FCB" w:rsidRDefault="000A3FCB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E6A845B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76467D4" w14:textId="77777777" w:rsidR="000A3FCB" w:rsidRDefault="000A3FCB" w:rsidP="00096385">
            <w:r>
              <w:rPr>
                <w:sz w:val="16"/>
                <w:szCs w:val="16"/>
              </w:rPr>
              <w:t>R5-234025</w:t>
            </w:r>
          </w:p>
        </w:tc>
        <w:tc>
          <w:tcPr>
            <w:tcW w:w="1597" w:type="dxa"/>
          </w:tcPr>
          <w:p w14:paraId="61F028E0" w14:textId="77777777" w:rsidR="000A3FCB" w:rsidRDefault="000A3FCB" w:rsidP="0009638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55CF2C3" w14:textId="77777777" w:rsidR="000A3FCB" w:rsidRDefault="000A3FCB" w:rsidP="00096385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 w14:paraId="69DA176D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EC1A2B6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3B3BF240" w14:textId="77777777" w:rsidTr="00096385">
        <w:tc>
          <w:tcPr>
            <w:tcW w:w="879" w:type="dxa"/>
          </w:tcPr>
          <w:p w14:paraId="39ACF389" w14:textId="77777777" w:rsidR="000A3FCB" w:rsidRDefault="000A3FCB" w:rsidP="00096385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 w14:paraId="3B07B13A" w14:textId="77777777" w:rsidR="000A3FCB" w:rsidRDefault="000A3FCB" w:rsidP="00096385">
            <w:r>
              <w:rPr>
                <w:sz w:val="16"/>
                <w:szCs w:val="16"/>
              </w:rPr>
              <w:t>1433</w:t>
            </w:r>
          </w:p>
        </w:tc>
        <w:tc>
          <w:tcPr>
            <w:tcW w:w="517" w:type="dxa"/>
          </w:tcPr>
          <w:p w14:paraId="3126CB79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58ACC9" w14:textId="77777777" w:rsidR="000A3FCB" w:rsidRDefault="000A3FCB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CE96DF7" w14:textId="77777777" w:rsidR="000A3FCB" w:rsidRDefault="000A3FCB" w:rsidP="00096385">
            <w:r>
              <w:rPr>
                <w:sz w:val="16"/>
                <w:szCs w:val="16"/>
              </w:rPr>
              <w:t>Relative Tx Power Allocation to PRS</w:t>
            </w:r>
          </w:p>
        </w:tc>
        <w:tc>
          <w:tcPr>
            <w:tcW w:w="517" w:type="dxa"/>
          </w:tcPr>
          <w:p w14:paraId="622C797D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3DABAA" w14:textId="77777777" w:rsidR="000A3FCB" w:rsidRDefault="000A3FCB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BEF913E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0A3D45D" w14:textId="77777777" w:rsidR="000A3FCB" w:rsidRDefault="000A3FCB" w:rsidP="00096385">
            <w:r>
              <w:rPr>
                <w:sz w:val="16"/>
                <w:szCs w:val="16"/>
              </w:rPr>
              <w:t>R5-234192</w:t>
            </w:r>
          </w:p>
        </w:tc>
        <w:tc>
          <w:tcPr>
            <w:tcW w:w="1597" w:type="dxa"/>
          </w:tcPr>
          <w:p w14:paraId="7816A948" w14:textId="77777777" w:rsidR="000A3FCB" w:rsidRDefault="000A3FCB" w:rsidP="00096385">
            <w:r>
              <w:rPr>
                <w:sz w:val="16"/>
                <w:szCs w:val="16"/>
              </w:rPr>
              <w:t>ANRITSU LTD, MCC TF160</w:t>
            </w:r>
          </w:p>
        </w:tc>
        <w:tc>
          <w:tcPr>
            <w:tcW w:w="1122" w:type="dxa"/>
          </w:tcPr>
          <w:p w14:paraId="18692386" w14:textId="77777777" w:rsidR="000A3FCB" w:rsidRDefault="000A3FCB" w:rsidP="00096385">
            <w:r>
              <w:rPr>
                <w:sz w:val="16"/>
                <w:szCs w:val="16"/>
              </w:rPr>
              <w:t>TEI9_Test</w:t>
            </w:r>
          </w:p>
        </w:tc>
        <w:tc>
          <w:tcPr>
            <w:tcW w:w="2323" w:type="dxa"/>
          </w:tcPr>
          <w:p w14:paraId="1484829B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A932D41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316C1C66" w14:textId="77777777" w:rsidTr="00096385">
        <w:tc>
          <w:tcPr>
            <w:tcW w:w="879" w:type="dxa"/>
          </w:tcPr>
          <w:p w14:paraId="05C960B6" w14:textId="77777777" w:rsidR="000A3FCB" w:rsidRDefault="000A3FCB" w:rsidP="00096385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 w14:paraId="198FE955" w14:textId="77777777" w:rsidR="000A3FCB" w:rsidRDefault="000A3FCB" w:rsidP="00096385">
            <w:r>
              <w:rPr>
                <w:sz w:val="16"/>
                <w:szCs w:val="16"/>
              </w:rPr>
              <w:t>1438</w:t>
            </w:r>
          </w:p>
        </w:tc>
        <w:tc>
          <w:tcPr>
            <w:tcW w:w="517" w:type="dxa"/>
          </w:tcPr>
          <w:p w14:paraId="40F712BC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967A41" w14:textId="77777777" w:rsidR="000A3FCB" w:rsidRDefault="000A3FCB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4DD0626" w14:textId="77777777" w:rsidR="000A3FCB" w:rsidRDefault="000A3FCB" w:rsidP="00096385">
            <w:r>
              <w:rPr>
                <w:sz w:val="16"/>
                <w:szCs w:val="16"/>
              </w:rPr>
              <w:t>Correction to test frequency configuration for E-UTRA FDD(10MHz) MFBI</w:t>
            </w:r>
          </w:p>
        </w:tc>
        <w:tc>
          <w:tcPr>
            <w:tcW w:w="517" w:type="dxa"/>
          </w:tcPr>
          <w:p w14:paraId="0E41C749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86E914" w14:textId="77777777" w:rsidR="000A3FCB" w:rsidRDefault="000A3FCB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EA86887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DBEC8BB" w14:textId="77777777" w:rsidR="000A3FCB" w:rsidRDefault="000A3FCB" w:rsidP="00096385">
            <w:r>
              <w:rPr>
                <w:sz w:val="16"/>
                <w:szCs w:val="16"/>
              </w:rPr>
              <w:t>R5-234794</w:t>
            </w:r>
          </w:p>
        </w:tc>
        <w:tc>
          <w:tcPr>
            <w:tcW w:w="1597" w:type="dxa"/>
          </w:tcPr>
          <w:p w14:paraId="6B275E8F" w14:textId="77777777" w:rsidR="000A3FCB" w:rsidRDefault="000A3FCB" w:rsidP="00096385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 w14:paraId="60638FBB" w14:textId="77777777" w:rsidR="000A3FCB" w:rsidRDefault="000A3FCB" w:rsidP="00096385">
            <w:r>
              <w:rPr>
                <w:sz w:val="16"/>
                <w:szCs w:val="16"/>
              </w:rPr>
              <w:t>TEI9_Test</w:t>
            </w:r>
          </w:p>
        </w:tc>
        <w:tc>
          <w:tcPr>
            <w:tcW w:w="2323" w:type="dxa"/>
          </w:tcPr>
          <w:p w14:paraId="668DD578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4342F2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5545DE0F" w14:textId="77777777" w:rsidTr="00096385">
        <w:tc>
          <w:tcPr>
            <w:tcW w:w="879" w:type="dxa"/>
          </w:tcPr>
          <w:p w14:paraId="1B8A50C5" w14:textId="77777777" w:rsidR="000A3FCB" w:rsidRDefault="000A3FCB" w:rsidP="00096385">
            <w:r>
              <w:rPr>
                <w:sz w:val="16"/>
                <w:szCs w:val="16"/>
              </w:rPr>
              <w:t>36.509</w:t>
            </w:r>
          </w:p>
        </w:tc>
        <w:tc>
          <w:tcPr>
            <w:tcW w:w="637" w:type="dxa"/>
          </w:tcPr>
          <w:p w14:paraId="244955A2" w14:textId="77777777" w:rsidR="000A3FCB" w:rsidRDefault="000A3FCB" w:rsidP="00096385">
            <w:r>
              <w:rPr>
                <w:sz w:val="16"/>
                <w:szCs w:val="16"/>
              </w:rPr>
              <w:t>0225</w:t>
            </w:r>
          </w:p>
        </w:tc>
        <w:tc>
          <w:tcPr>
            <w:tcW w:w="517" w:type="dxa"/>
          </w:tcPr>
          <w:p w14:paraId="2C66E6F1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2B68325" w14:textId="77777777" w:rsidR="000A3FCB" w:rsidRDefault="000A3FCB" w:rsidP="0009638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2ED1E2E2" w14:textId="77777777" w:rsidR="000A3FCB" w:rsidRDefault="000A3FCB" w:rsidP="00096385">
            <w:r>
              <w:rPr>
                <w:sz w:val="16"/>
                <w:szCs w:val="16"/>
              </w:rPr>
              <w:t>Update of repetition description for TL Mode GH</w:t>
            </w:r>
          </w:p>
        </w:tc>
        <w:tc>
          <w:tcPr>
            <w:tcW w:w="517" w:type="dxa"/>
          </w:tcPr>
          <w:p w14:paraId="44F9B3AC" w14:textId="77777777" w:rsidR="000A3FCB" w:rsidRDefault="000A3FCB" w:rsidP="0009638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A6EA779" w14:textId="77777777" w:rsidR="000A3FCB" w:rsidRDefault="000A3FCB" w:rsidP="00096385">
            <w:r>
              <w:rPr>
                <w:sz w:val="16"/>
                <w:szCs w:val="16"/>
              </w:rPr>
              <w:t>15.6.0</w:t>
            </w:r>
          </w:p>
        </w:tc>
        <w:tc>
          <w:tcPr>
            <w:tcW w:w="758" w:type="dxa"/>
          </w:tcPr>
          <w:p w14:paraId="421BAC91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AB807D3" w14:textId="77777777" w:rsidR="000A3FCB" w:rsidRDefault="000A3FCB" w:rsidP="00096385">
            <w:r>
              <w:rPr>
                <w:sz w:val="16"/>
                <w:szCs w:val="16"/>
              </w:rPr>
              <w:t>R5-235395</w:t>
            </w:r>
          </w:p>
        </w:tc>
        <w:tc>
          <w:tcPr>
            <w:tcW w:w="1597" w:type="dxa"/>
          </w:tcPr>
          <w:p w14:paraId="4110F8A1" w14:textId="77777777" w:rsidR="000A3FCB" w:rsidRDefault="000A3FCB" w:rsidP="0009638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431EFD33" w14:textId="77777777" w:rsidR="000A3FCB" w:rsidRDefault="000A3FCB" w:rsidP="00096385">
            <w:r>
              <w:rPr>
                <w:sz w:val="16"/>
                <w:szCs w:val="16"/>
              </w:rPr>
              <w:t>TEI13_Test</w:t>
            </w:r>
          </w:p>
        </w:tc>
        <w:tc>
          <w:tcPr>
            <w:tcW w:w="2323" w:type="dxa"/>
          </w:tcPr>
          <w:p w14:paraId="16E456A9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DD4FA9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42B87B24" w14:textId="77777777" w:rsidTr="00096385">
        <w:tc>
          <w:tcPr>
            <w:tcW w:w="879" w:type="dxa"/>
          </w:tcPr>
          <w:p w14:paraId="7464D337" w14:textId="77777777" w:rsidR="000A3FCB" w:rsidRDefault="000A3FCB" w:rsidP="00096385">
            <w:r>
              <w:rPr>
                <w:sz w:val="16"/>
                <w:szCs w:val="16"/>
              </w:rPr>
              <w:t>36.509</w:t>
            </w:r>
          </w:p>
        </w:tc>
        <w:tc>
          <w:tcPr>
            <w:tcW w:w="637" w:type="dxa"/>
          </w:tcPr>
          <w:p w14:paraId="5B07E927" w14:textId="77777777" w:rsidR="000A3FCB" w:rsidRDefault="000A3FCB" w:rsidP="00096385">
            <w:r>
              <w:rPr>
                <w:sz w:val="16"/>
                <w:szCs w:val="16"/>
              </w:rPr>
              <w:t>0226</w:t>
            </w:r>
          </w:p>
        </w:tc>
        <w:tc>
          <w:tcPr>
            <w:tcW w:w="517" w:type="dxa"/>
          </w:tcPr>
          <w:p w14:paraId="598866E4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E01DFB" w14:textId="77777777" w:rsidR="000A3FCB" w:rsidRDefault="000A3FCB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0EB0845" w14:textId="77777777" w:rsidR="000A3FCB" w:rsidRDefault="000A3FCB" w:rsidP="00096385">
            <w:r>
              <w:rPr>
                <w:sz w:val="16"/>
                <w:szCs w:val="16"/>
              </w:rPr>
              <w:t>Update of repetition description for TL Mode GH</w:t>
            </w:r>
          </w:p>
        </w:tc>
        <w:tc>
          <w:tcPr>
            <w:tcW w:w="517" w:type="dxa"/>
          </w:tcPr>
          <w:p w14:paraId="23A8E9A1" w14:textId="77777777" w:rsidR="000A3FCB" w:rsidRDefault="000A3FCB" w:rsidP="0009638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2177F8F" w14:textId="77777777" w:rsidR="000A3FCB" w:rsidRDefault="000A3FCB" w:rsidP="00096385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7A856205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A0E482F" w14:textId="77777777" w:rsidR="000A3FCB" w:rsidRDefault="000A3FCB" w:rsidP="00096385">
            <w:r>
              <w:rPr>
                <w:sz w:val="16"/>
                <w:szCs w:val="16"/>
              </w:rPr>
              <w:t>R5-235396</w:t>
            </w:r>
          </w:p>
        </w:tc>
        <w:tc>
          <w:tcPr>
            <w:tcW w:w="1597" w:type="dxa"/>
          </w:tcPr>
          <w:p w14:paraId="40F42258" w14:textId="77777777" w:rsidR="000A3FCB" w:rsidRDefault="000A3FCB" w:rsidP="0009638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70D659B1" w14:textId="77777777" w:rsidR="000A3FCB" w:rsidRDefault="000A3FCB" w:rsidP="00096385">
            <w:r>
              <w:rPr>
                <w:sz w:val="16"/>
                <w:szCs w:val="16"/>
              </w:rPr>
              <w:t>TEI13_Test</w:t>
            </w:r>
          </w:p>
        </w:tc>
        <w:tc>
          <w:tcPr>
            <w:tcW w:w="2323" w:type="dxa"/>
          </w:tcPr>
          <w:p w14:paraId="6A3BBF54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27E63D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24EC059E" w14:textId="77777777" w:rsidTr="00096385">
        <w:tc>
          <w:tcPr>
            <w:tcW w:w="879" w:type="dxa"/>
          </w:tcPr>
          <w:p w14:paraId="3A58EAC5" w14:textId="77777777" w:rsidR="000A3FCB" w:rsidRDefault="000A3FCB" w:rsidP="00096385">
            <w:r>
              <w:rPr>
                <w:sz w:val="16"/>
                <w:szCs w:val="16"/>
              </w:rPr>
              <w:t>36.509</w:t>
            </w:r>
          </w:p>
        </w:tc>
        <w:tc>
          <w:tcPr>
            <w:tcW w:w="637" w:type="dxa"/>
          </w:tcPr>
          <w:p w14:paraId="0033677B" w14:textId="77777777" w:rsidR="000A3FCB" w:rsidRDefault="000A3FCB" w:rsidP="00096385">
            <w:r>
              <w:rPr>
                <w:sz w:val="16"/>
                <w:szCs w:val="16"/>
              </w:rPr>
              <w:t>0227</w:t>
            </w:r>
          </w:p>
        </w:tc>
        <w:tc>
          <w:tcPr>
            <w:tcW w:w="517" w:type="dxa"/>
          </w:tcPr>
          <w:p w14:paraId="4F1579FA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F550AE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24D171" w14:textId="77777777" w:rsidR="000A3FCB" w:rsidRDefault="000A3FCB" w:rsidP="00096385">
            <w:r>
              <w:rPr>
                <w:sz w:val="16"/>
                <w:szCs w:val="16"/>
              </w:rPr>
              <w:t>Update of repetition description for TL Mode GH</w:t>
            </w:r>
          </w:p>
        </w:tc>
        <w:tc>
          <w:tcPr>
            <w:tcW w:w="517" w:type="dxa"/>
          </w:tcPr>
          <w:p w14:paraId="3283B8AA" w14:textId="77777777" w:rsidR="000A3FCB" w:rsidRDefault="000A3FCB" w:rsidP="0009638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25018B8" w14:textId="77777777" w:rsidR="000A3FCB" w:rsidRDefault="000A3FCB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5D0FED8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DCD808F" w14:textId="77777777" w:rsidR="000A3FCB" w:rsidRDefault="000A3FCB" w:rsidP="00096385">
            <w:r>
              <w:rPr>
                <w:sz w:val="16"/>
                <w:szCs w:val="16"/>
              </w:rPr>
              <w:t>R5-235397</w:t>
            </w:r>
          </w:p>
        </w:tc>
        <w:tc>
          <w:tcPr>
            <w:tcW w:w="1597" w:type="dxa"/>
          </w:tcPr>
          <w:p w14:paraId="5FC9C17E" w14:textId="77777777" w:rsidR="000A3FCB" w:rsidRDefault="000A3FCB" w:rsidP="0009638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A10ECEB" w14:textId="77777777" w:rsidR="000A3FCB" w:rsidRDefault="000A3FCB" w:rsidP="00096385">
            <w:r>
              <w:rPr>
                <w:sz w:val="16"/>
                <w:szCs w:val="16"/>
              </w:rPr>
              <w:t>TEI13_Test</w:t>
            </w:r>
          </w:p>
        </w:tc>
        <w:tc>
          <w:tcPr>
            <w:tcW w:w="2323" w:type="dxa"/>
          </w:tcPr>
          <w:p w14:paraId="565DCDA9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7A7A183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12453FC5" w14:textId="77777777" w:rsidTr="00096385">
        <w:tc>
          <w:tcPr>
            <w:tcW w:w="879" w:type="dxa"/>
          </w:tcPr>
          <w:p w14:paraId="0DA04EE0" w14:textId="77777777" w:rsidR="000A3FCB" w:rsidRDefault="000A3FCB" w:rsidP="00096385">
            <w:r>
              <w:rPr>
                <w:sz w:val="16"/>
                <w:szCs w:val="16"/>
              </w:rPr>
              <w:t>36.509</w:t>
            </w:r>
          </w:p>
        </w:tc>
        <w:tc>
          <w:tcPr>
            <w:tcW w:w="637" w:type="dxa"/>
          </w:tcPr>
          <w:p w14:paraId="59FE9DFF" w14:textId="77777777" w:rsidR="000A3FCB" w:rsidRDefault="000A3FCB" w:rsidP="00096385">
            <w:r>
              <w:rPr>
                <w:sz w:val="16"/>
                <w:szCs w:val="16"/>
              </w:rPr>
              <w:t>0228</w:t>
            </w:r>
          </w:p>
        </w:tc>
        <w:tc>
          <w:tcPr>
            <w:tcW w:w="517" w:type="dxa"/>
          </w:tcPr>
          <w:p w14:paraId="18002970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9427372" w14:textId="77777777" w:rsidR="000A3FCB" w:rsidRDefault="000A3FCB" w:rsidP="00096385">
            <w:r>
              <w:rPr>
                <w:sz w:val="16"/>
                <w:szCs w:val="16"/>
              </w:rPr>
              <w:t>Rel-13</w:t>
            </w:r>
          </w:p>
        </w:tc>
        <w:tc>
          <w:tcPr>
            <w:tcW w:w="3045" w:type="dxa"/>
          </w:tcPr>
          <w:p w14:paraId="6553BA5F" w14:textId="77777777" w:rsidR="000A3FCB" w:rsidRDefault="000A3FCB" w:rsidP="00096385">
            <w:r>
              <w:rPr>
                <w:sz w:val="16"/>
                <w:szCs w:val="16"/>
              </w:rPr>
              <w:t>Update of repetition description for TL Mode GH</w:t>
            </w:r>
          </w:p>
        </w:tc>
        <w:tc>
          <w:tcPr>
            <w:tcW w:w="517" w:type="dxa"/>
          </w:tcPr>
          <w:p w14:paraId="5821C62C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BC62E6" w14:textId="77777777" w:rsidR="000A3FCB" w:rsidRDefault="000A3FCB" w:rsidP="00096385">
            <w:r>
              <w:rPr>
                <w:sz w:val="16"/>
                <w:szCs w:val="16"/>
              </w:rPr>
              <w:t>13.8.0</w:t>
            </w:r>
          </w:p>
        </w:tc>
        <w:tc>
          <w:tcPr>
            <w:tcW w:w="758" w:type="dxa"/>
          </w:tcPr>
          <w:p w14:paraId="302ACE06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52E860E" w14:textId="77777777" w:rsidR="000A3FCB" w:rsidRDefault="000A3FCB" w:rsidP="00096385">
            <w:r>
              <w:rPr>
                <w:sz w:val="16"/>
                <w:szCs w:val="16"/>
              </w:rPr>
              <w:t>R5-235394</w:t>
            </w:r>
          </w:p>
        </w:tc>
        <w:tc>
          <w:tcPr>
            <w:tcW w:w="1597" w:type="dxa"/>
          </w:tcPr>
          <w:p w14:paraId="14D9CB0A" w14:textId="77777777" w:rsidR="000A3FCB" w:rsidRDefault="000A3FCB" w:rsidP="0009638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24EED2B" w14:textId="77777777" w:rsidR="000A3FCB" w:rsidRDefault="000A3FCB" w:rsidP="00096385">
            <w:r>
              <w:rPr>
                <w:sz w:val="16"/>
                <w:szCs w:val="16"/>
              </w:rPr>
              <w:t>TEI13_Test</w:t>
            </w:r>
          </w:p>
        </w:tc>
        <w:tc>
          <w:tcPr>
            <w:tcW w:w="2323" w:type="dxa"/>
          </w:tcPr>
          <w:p w14:paraId="28ED3662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4C0414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5D3B1908" w14:textId="77777777" w:rsidTr="00096385">
        <w:tc>
          <w:tcPr>
            <w:tcW w:w="879" w:type="dxa"/>
          </w:tcPr>
          <w:p w14:paraId="05AC2D81" w14:textId="77777777" w:rsidR="000A3FCB" w:rsidRDefault="000A3FCB" w:rsidP="00096385">
            <w:r>
              <w:rPr>
                <w:sz w:val="16"/>
                <w:szCs w:val="16"/>
              </w:rPr>
              <w:t>36.509</w:t>
            </w:r>
          </w:p>
        </w:tc>
        <w:tc>
          <w:tcPr>
            <w:tcW w:w="637" w:type="dxa"/>
          </w:tcPr>
          <w:p w14:paraId="395A6589" w14:textId="77777777" w:rsidR="000A3FCB" w:rsidRDefault="000A3FCB" w:rsidP="00096385">
            <w:r>
              <w:rPr>
                <w:sz w:val="16"/>
                <w:szCs w:val="16"/>
              </w:rPr>
              <w:t>0229</w:t>
            </w:r>
          </w:p>
        </w:tc>
        <w:tc>
          <w:tcPr>
            <w:tcW w:w="517" w:type="dxa"/>
          </w:tcPr>
          <w:p w14:paraId="5BF61109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F85F10" w14:textId="77777777" w:rsidR="000A3FCB" w:rsidRDefault="000A3FCB" w:rsidP="00096385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14:paraId="1863A5A8" w14:textId="77777777" w:rsidR="000A3FCB" w:rsidRDefault="000A3FCB" w:rsidP="00096385">
            <w:r>
              <w:rPr>
                <w:sz w:val="16"/>
                <w:szCs w:val="16"/>
              </w:rPr>
              <w:t>Update of repetition description for TL Mode GH</w:t>
            </w:r>
          </w:p>
        </w:tc>
        <w:tc>
          <w:tcPr>
            <w:tcW w:w="517" w:type="dxa"/>
          </w:tcPr>
          <w:p w14:paraId="41D6E464" w14:textId="77777777" w:rsidR="000A3FCB" w:rsidRDefault="000A3FCB" w:rsidP="0009638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C04994E" w14:textId="77777777" w:rsidR="000A3FCB" w:rsidRDefault="000A3FCB" w:rsidP="00096385">
            <w:r>
              <w:rPr>
                <w:sz w:val="16"/>
                <w:szCs w:val="16"/>
              </w:rPr>
              <w:t>14.7.0</w:t>
            </w:r>
          </w:p>
        </w:tc>
        <w:tc>
          <w:tcPr>
            <w:tcW w:w="758" w:type="dxa"/>
          </w:tcPr>
          <w:p w14:paraId="077A4265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851D64F" w14:textId="77777777" w:rsidR="000A3FCB" w:rsidRDefault="000A3FCB" w:rsidP="00096385">
            <w:r>
              <w:rPr>
                <w:sz w:val="16"/>
                <w:szCs w:val="16"/>
              </w:rPr>
              <w:t>R5-235267</w:t>
            </w:r>
          </w:p>
        </w:tc>
        <w:tc>
          <w:tcPr>
            <w:tcW w:w="1597" w:type="dxa"/>
          </w:tcPr>
          <w:p w14:paraId="769788AF" w14:textId="77777777" w:rsidR="000A3FCB" w:rsidRDefault="000A3FCB" w:rsidP="0009638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E63A8AC" w14:textId="77777777" w:rsidR="000A3FCB" w:rsidRDefault="000A3FCB" w:rsidP="00096385">
            <w:r>
              <w:rPr>
                <w:sz w:val="16"/>
                <w:szCs w:val="16"/>
              </w:rPr>
              <w:t>TEI13_Test</w:t>
            </w:r>
          </w:p>
        </w:tc>
        <w:tc>
          <w:tcPr>
            <w:tcW w:w="2323" w:type="dxa"/>
          </w:tcPr>
          <w:p w14:paraId="404A9524" w14:textId="77777777" w:rsidR="000A3FCB" w:rsidRDefault="000A3FCB" w:rsidP="00096385">
            <w:r>
              <w:rPr>
                <w:sz w:val="16"/>
                <w:szCs w:val="16"/>
              </w:rPr>
              <w:t>6.1</w:t>
            </w:r>
          </w:p>
        </w:tc>
        <w:tc>
          <w:tcPr>
            <w:tcW w:w="998" w:type="dxa"/>
          </w:tcPr>
          <w:p w14:paraId="08486AEF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A3FCB" w14:paraId="6BB8E675" w14:textId="77777777" w:rsidTr="00096385">
        <w:tc>
          <w:tcPr>
            <w:tcW w:w="879" w:type="dxa"/>
          </w:tcPr>
          <w:p w14:paraId="3F3C2950" w14:textId="77777777" w:rsidR="000A3FCB" w:rsidRDefault="000A3FCB" w:rsidP="00096385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0209C100" w14:textId="77777777" w:rsidR="000A3FCB" w:rsidRDefault="000A3FCB" w:rsidP="00096385">
            <w:r>
              <w:rPr>
                <w:sz w:val="16"/>
                <w:szCs w:val="16"/>
              </w:rPr>
              <w:t>5459</w:t>
            </w:r>
          </w:p>
        </w:tc>
        <w:tc>
          <w:tcPr>
            <w:tcW w:w="517" w:type="dxa"/>
          </w:tcPr>
          <w:p w14:paraId="4B3DD5CC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3FC0D1" w14:textId="77777777" w:rsidR="000A3FCB" w:rsidRDefault="000A3FCB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ED4C3E8" w14:textId="77777777" w:rsidR="000A3FCB" w:rsidRDefault="000A3FCB" w:rsidP="00096385">
            <w:r>
              <w:rPr>
                <w:sz w:val="16"/>
                <w:szCs w:val="16"/>
              </w:rPr>
              <w:t>Correction of test configuration for LTE inter-band DL CA and UL CA</w:t>
            </w:r>
          </w:p>
        </w:tc>
        <w:tc>
          <w:tcPr>
            <w:tcW w:w="517" w:type="dxa"/>
          </w:tcPr>
          <w:p w14:paraId="136C54AE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F94FEF" w14:textId="77777777" w:rsidR="000A3FCB" w:rsidRDefault="000A3FCB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07C4A8F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B451568" w14:textId="77777777" w:rsidR="000A3FCB" w:rsidRDefault="000A3FCB" w:rsidP="00096385">
            <w:r>
              <w:rPr>
                <w:sz w:val="16"/>
                <w:szCs w:val="16"/>
              </w:rPr>
              <w:t>R5-234080</w:t>
            </w:r>
          </w:p>
        </w:tc>
        <w:tc>
          <w:tcPr>
            <w:tcW w:w="1597" w:type="dxa"/>
          </w:tcPr>
          <w:p w14:paraId="04531F3C" w14:textId="77777777" w:rsidR="000A3FCB" w:rsidRDefault="000A3FCB" w:rsidP="00096385">
            <w:r>
              <w:rPr>
                <w:sz w:val="16"/>
                <w:szCs w:val="16"/>
              </w:rPr>
              <w:t>Sporton</w:t>
            </w:r>
          </w:p>
        </w:tc>
        <w:tc>
          <w:tcPr>
            <w:tcW w:w="1122" w:type="dxa"/>
          </w:tcPr>
          <w:p w14:paraId="03E1FC38" w14:textId="77777777" w:rsidR="000A3FCB" w:rsidRDefault="000A3FCB" w:rsidP="00096385">
            <w:r>
              <w:rPr>
                <w:sz w:val="16"/>
                <w:szCs w:val="16"/>
              </w:rPr>
              <w:t>TEI11_Test</w:t>
            </w:r>
          </w:p>
        </w:tc>
        <w:tc>
          <w:tcPr>
            <w:tcW w:w="2323" w:type="dxa"/>
          </w:tcPr>
          <w:p w14:paraId="0F95A565" w14:textId="77777777" w:rsidR="000A3FCB" w:rsidRDefault="000A3FCB" w:rsidP="00096385">
            <w:r>
              <w:rPr>
                <w:sz w:val="16"/>
                <w:szCs w:val="16"/>
              </w:rPr>
              <w:t>6.3.2A.2, 6.3.5A.1.2, 6.3.5A.3.2</w:t>
            </w:r>
          </w:p>
        </w:tc>
        <w:tc>
          <w:tcPr>
            <w:tcW w:w="998" w:type="dxa"/>
          </w:tcPr>
          <w:p w14:paraId="7AF6DE3E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A3FCB" w14:paraId="6B8119C2" w14:textId="77777777" w:rsidTr="00096385">
        <w:tc>
          <w:tcPr>
            <w:tcW w:w="879" w:type="dxa"/>
          </w:tcPr>
          <w:p w14:paraId="2F6E131C" w14:textId="77777777" w:rsidR="000A3FCB" w:rsidRDefault="000A3FCB" w:rsidP="00096385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2CDFF5B6" w14:textId="77777777" w:rsidR="000A3FCB" w:rsidRDefault="000A3FCB" w:rsidP="00096385">
            <w:r>
              <w:rPr>
                <w:sz w:val="16"/>
                <w:szCs w:val="16"/>
              </w:rPr>
              <w:t>5463</w:t>
            </w:r>
          </w:p>
        </w:tc>
        <w:tc>
          <w:tcPr>
            <w:tcW w:w="517" w:type="dxa"/>
          </w:tcPr>
          <w:p w14:paraId="26E2071C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37754B" w14:textId="77777777" w:rsidR="000A3FCB" w:rsidRDefault="000A3FCB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29B99F6" w14:textId="77777777" w:rsidR="000A3FCB" w:rsidRDefault="000A3FCB" w:rsidP="00096385">
            <w:r>
              <w:rPr>
                <w:sz w:val="16"/>
                <w:szCs w:val="16"/>
              </w:rPr>
              <w:t>Update to RefSens test cases for CA band combinations</w:t>
            </w:r>
          </w:p>
        </w:tc>
        <w:tc>
          <w:tcPr>
            <w:tcW w:w="517" w:type="dxa"/>
          </w:tcPr>
          <w:p w14:paraId="766E326E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918B69" w14:textId="77777777" w:rsidR="000A3FCB" w:rsidRDefault="000A3FCB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69E393F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F071AB4" w14:textId="77777777" w:rsidR="000A3FCB" w:rsidRDefault="000A3FCB" w:rsidP="00096385">
            <w:r>
              <w:rPr>
                <w:sz w:val="16"/>
                <w:szCs w:val="16"/>
              </w:rPr>
              <w:t>R5-234567</w:t>
            </w:r>
          </w:p>
        </w:tc>
        <w:tc>
          <w:tcPr>
            <w:tcW w:w="1597" w:type="dxa"/>
          </w:tcPr>
          <w:p w14:paraId="3E9825C3" w14:textId="77777777" w:rsidR="000A3FCB" w:rsidRDefault="000A3FCB" w:rsidP="00096385">
            <w:r>
              <w:rPr>
                <w:sz w:val="16"/>
                <w:szCs w:val="16"/>
              </w:rPr>
              <w:t>Bureau Veritas ADT, Sporton International</w:t>
            </w:r>
          </w:p>
        </w:tc>
        <w:tc>
          <w:tcPr>
            <w:tcW w:w="1122" w:type="dxa"/>
          </w:tcPr>
          <w:p w14:paraId="6DED706B" w14:textId="77777777" w:rsidR="000A3FCB" w:rsidRDefault="000A3FCB" w:rsidP="00096385">
            <w:r>
              <w:rPr>
                <w:sz w:val="16"/>
                <w:szCs w:val="16"/>
              </w:rPr>
              <w:t>TEI13_Test</w:t>
            </w:r>
          </w:p>
        </w:tc>
        <w:tc>
          <w:tcPr>
            <w:tcW w:w="2323" w:type="dxa"/>
          </w:tcPr>
          <w:p w14:paraId="48FEBD1F" w14:textId="77777777" w:rsidR="000A3FCB" w:rsidRDefault="000A3FCB" w:rsidP="00096385">
            <w:r>
              <w:rPr>
                <w:sz w:val="16"/>
                <w:szCs w:val="16"/>
              </w:rPr>
              <w:t>7.3A.10.4.1, 7.3A.10.5, 7.1A.11.4.1</w:t>
            </w:r>
          </w:p>
        </w:tc>
        <w:tc>
          <w:tcPr>
            <w:tcW w:w="998" w:type="dxa"/>
          </w:tcPr>
          <w:p w14:paraId="6FAA18AA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A3FCB" w14:paraId="48EF6123" w14:textId="77777777" w:rsidTr="00096385">
        <w:tc>
          <w:tcPr>
            <w:tcW w:w="879" w:type="dxa"/>
          </w:tcPr>
          <w:p w14:paraId="52C605CF" w14:textId="77777777" w:rsidR="000A3FCB" w:rsidRDefault="000A3FCB" w:rsidP="00096385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11D9CA6B" w14:textId="77777777" w:rsidR="000A3FCB" w:rsidRDefault="000A3FCB" w:rsidP="00096385">
            <w:r>
              <w:rPr>
                <w:sz w:val="16"/>
                <w:szCs w:val="16"/>
              </w:rPr>
              <w:t>5466</w:t>
            </w:r>
          </w:p>
        </w:tc>
        <w:tc>
          <w:tcPr>
            <w:tcW w:w="517" w:type="dxa"/>
          </w:tcPr>
          <w:p w14:paraId="6B3713C8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AFEC03D" w14:textId="77777777" w:rsidR="000A3FCB" w:rsidRDefault="000A3FCB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A21C33E" w14:textId="77777777" w:rsidR="000A3FCB" w:rsidRDefault="000A3FCB" w:rsidP="00096385">
            <w:r>
              <w:rPr>
                <w:sz w:val="16"/>
                <w:szCs w:val="16"/>
              </w:rPr>
              <w:t>Clarification of unwanted emission testing configuration - LTE</w:t>
            </w:r>
          </w:p>
        </w:tc>
        <w:tc>
          <w:tcPr>
            <w:tcW w:w="517" w:type="dxa"/>
          </w:tcPr>
          <w:p w14:paraId="5C4C0E9E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D9AF38" w14:textId="77777777" w:rsidR="000A3FCB" w:rsidRDefault="000A3FCB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623DFCA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94D50AD" w14:textId="77777777" w:rsidR="000A3FCB" w:rsidRDefault="000A3FCB" w:rsidP="00096385">
            <w:r>
              <w:rPr>
                <w:sz w:val="16"/>
                <w:szCs w:val="16"/>
              </w:rPr>
              <w:t>R5-235815</w:t>
            </w:r>
          </w:p>
        </w:tc>
        <w:tc>
          <w:tcPr>
            <w:tcW w:w="1597" w:type="dxa"/>
          </w:tcPr>
          <w:p w14:paraId="061CE647" w14:textId="77777777" w:rsidR="000A3FCB" w:rsidRDefault="000A3FCB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DBAD4B6" w14:textId="77777777" w:rsidR="000A3FCB" w:rsidRDefault="000A3FCB" w:rsidP="00096385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 w14:paraId="237F1652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881736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494C5977" w14:textId="77777777" w:rsidTr="00096385">
        <w:tc>
          <w:tcPr>
            <w:tcW w:w="879" w:type="dxa"/>
          </w:tcPr>
          <w:p w14:paraId="226E527C" w14:textId="77777777" w:rsidR="000A3FCB" w:rsidRDefault="000A3FCB" w:rsidP="00096385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7D5F1F8F" w14:textId="77777777" w:rsidR="000A3FCB" w:rsidRDefault="000A3FCB" w:rsidP="00096385">
            <w:r>
              <w:rPr>
                <w:sz w:val="16"/>
                <w:szCs w:val="16"/>
              </w:rPr>
              <w:t>5467</w:t>
            </w:r>
          </w:p>
        </w:tc>
        <w:tc>
          <w:tcPr>
            <w:tcW w:w="517" w:type="dxa"/>
          </w:tcPr>
          <w:p w14:paraId="454A99D9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FCFF0F" w14:textId="77777777" w:rsidR="000A3FCB" w:rsidRDefault="000A3FCB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9D1CB7F" w14:textId="77777777" w:rsidR="000A3FCB" w:rsidRDefault="000A3FCB" w:rsidP="00096385">
            <w:r>
              <w:rPr>
                <w:sz w:val="16"/>
                <w:szCs w:val="16"/>
              </w:rPr>
              <w:t>Correction to lower limit of NS_12 in 6.2.4</w:t>
            </w:r>
          </w:p>
        </w:tc>
        <w:tc>
          <w:tcPr>
            <w:tcW w:w="517" w:type="dxa"/>
          </w:tcPr>
          <w:p w14:paraId="6078BA4D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8FFCC8" w14:textId="77777777" w:rsidR="000A3FCB" w:rsidRDefault="000A3FCB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8E15235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71B9505" w14:textId="77777777" w:rsidR="000A3FCB" w:rsidRDefault="000A3FCB" w:rsidP="00096385">
            <w:r>
              <w:rPr>
                <w:sz w:val="16"/>
                <w:szCs w:val="16"/>
              </w:rPr>
              <w:t>R5-234900</w:t>
            </w:r>
          </w:p>
        </w:tc>
        <w:tc>
          <w:tcPr>
            <w:tcW w:w="1597" w:type="dxa"/>
          </w:tcPr>
          <w:p w14:paraId="3830AB85" w14:textId="77777777" w:rsidR="000A3FCB" w:rsidRDefault="000A3FCB" w:rsidP="00096385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3E30EAD4" w14:textId="77777777" w:rsidR="000A3FCB" w:rsidRDefault="000A3FCB" w:rsidP="00096385">
            <w:r>
              <w:rPr>
                <w:sz w:val="16"/>
                <w:szCs w:val="16"/>
              </w:rPr>
              <w:t>TEI12_Test</w:t>
            </w:r>
          </w:p>
        </w:tc>
        <w:tc>
          <w:tcPr>
            <w:tcW w:w="2323" w:type="dxa"/>
          </w:tcPr>
          <w:p w14:paraId="75AD94DD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F34D7ED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6A5E38D4" w14:textId="77777777" w:rsidTr="00096385">
        <w:tc>
          <w:tcPr>
            <w:tcW w:w="879" w:type="dxa"/>
          </w:tcPr>
          <w:p w14:paraId="1111172E" w14:textId="77777777" w:rsidR="000A3FCB" w:rsidRDefault="000A3FCB" w:rsidP="00096385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57B2F73B" w14:textId="77777777" w:rsidR="000A3FCB" w:rsidRDefault="000A3FCB" w:rsidP="00096385">
            <w:r>
              <w:rPr>
                <w:sz w:val="16"/>
                <w:szCs w:val="16"/>
              </w:rPr>
              <w:t>5228</w:t>
            </w:r>
          </w:p>
        </w:tc>
        <w:tc>
          <w:tcPr>
            <w:tcW w:w="517" w:type="dxa"/>
          </w:tcPr>
          <w:p w14:paraId="07C38321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8A43A8" w14:textId="77777777" w:rsidR="000A3FCB" w:rsidRDefault="000A3FCB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D52667D" w14:textId="77777777" w:rsidR="000A3FCB" w:rsidRDefault="000A3FCB" w:rsidP="00096385">
            <w:r>
              <w:rPr>
                <w:sz w:val="16"/>
                <w:szCs w:val="16"/>
              </w:rPr>
              <w:t>Update of UE capability TC 8.5.4.1</w:t>
            </w:r>
          </w:p>
        </w:tc>
        <w:tc>
          <w:tcPr>
            <w:tcW w:w="517" w:type="dxa"/>
          </w:tcPr>
          <w:p w14:paraId="1D3296F7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D63522" w14:textId="77777777" w:rsidR="000A3FCB" w:rsidRDefault="000A3FCB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CC1240F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8910A98" w14:textId="77777777" w:rsidR="000A3FCB" w:rsidRDefault="000A3FCB" w:rsidP="00096385">
            <w:r>
              <w:rPr>
                <w:sz w:val="16"/>
                <w:szCs w:val="16"/>
              </w:rPr>
              <w:t>R5-234029</w:t>
            </w:r>
          </w:p>
        </w:tc>
        <w:tc>
          <w:tcPr>
            <w:tcW w:w="1597" w:type="dxa"/>
          </w:tcPr>
          <w:p w14:paraId="1F505D6F" w14:textId="77777777" w:rsidR="000A3FCB" w:rsidRDefault="000A3FCB" w:rsidP="00096385">
            <w:r>
              <w:rPr>
                <w:sz w:val="16"/>
                <w:szCs w:val="16"/>
              </w:rPr>
              <w:t>MediaTek Inc., Tejet</w:t>
            </w:r>
          </w:p>
        </w:tc>
        <w:tc>
          <w:tcPr>
            <w:tcW w:w="1122" w:type="dxa"/>
          </w:tcPr>
          <w:p w14:paraId="691D3A99" w14:textId="77777777" w:rsidR="000A3FCB" w:rsidRDefault="000A3FCB" w:rsidP="00096385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 w14:paraId="215DE02B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6D8A45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5D88A263" w14:textId="77777777" w:rsidTr="00096385">
        <w:tc>
          <w:tcPr>
            <w:tcW w:w="879" w:type="dxa"/>
          </w:tcPr>
          <w:p w14:paraId="3BB70CF6" w14:textId="77777777" w:rsidR="000A3FCB" w:rsidRDefault="000A3FCB" w:rsidP="00096385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7878FB14" w14:textId="77777777" w:rsidR="000A3FCB" w:rsidRDefault="000A3FCB" w:rsidP="00096385">
            <w:r>
              <w:rPr>
                <w:sz w:val="16"/>
                <w:szCs w:val="16"/>
              </w:rPr>
              <w:t>5229</w:t>
            </w:r>
          </w:p>
        </w:tc>
        <w:tc>
          <w:tcPr>
            <w:tcW w:w="517" w:type="dxa"/>
          </w:tcPr>
          <w:p w14:paraId="54451391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0C91B1" w14:textId="77777777" w:rsidR="000A3FCB" w:rsidRDefault="000A3FCB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23E2257" w14:textId="77777777" w:rsidR="000A3FCB" w:rsidRDefault="000A3FCB" w:rsidP="00096385">
            <w:r>
              <w:rPr>
                <w:sz w:val="16"/>
                <w:szCs w:val="16"/>
              </w:rPr>
              <w:t>Correction to NB-IoT TC 22.1.1</w:t>
            </w:r>
          </w:p>
        </w:tc>
        <w:tc>
          <w:tcPr>
            <w:tcW w:w="517" w:type="dxa"/>
          </w:tcPr>
          <w:p w14:paraId="54B86B4D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F94103" w14:textId="77777777" w:rsidR="000A3FCB" w:rsidRDefault="000A3FCB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23FFA57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B73A4D0" w14:textId="77777777" w:rsidR="000A3FCB" w:rsidRDefault="000A3FCB" w:rsidP="00096385">
            <w:r>
              <w:rPr>
                <w:sz w:val="16"/>
                <w:szCs w:val="16"/>
              </w:rPr>
              <w:t>R5-234030</w:t>
            </w:r>
          </w:p>
        </w:tc>
        <w:tc>
          <w:tcPr>
            <w:tcW w:w="1597" w:type="dxa"/>
          </w:tcPr>
          <w:p w14:paraId="5E8684CB" w14:textId="77777777" w:rsidR="000A3FCB" w:rsidRDefault="000A3FCB" w:rsidP="0009638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9A159A7" w14:textId="77777777" w:rsidR="000A3FCB" w:rsidRDefault="000A3FCB" w:rsidP="00096385">
            <w:r>
              <w:rPr>
                <w:sz w:val="16"/>
                <w:szCs w:val="16"/>
              </w:rPr>
              <w:t>TEI13_Test, NB_IOT-UEConTest</w:t>
            </w:r>
          </w:p>
        </w:tc>
        <w:tc>
          <w:tcPr>
            <w:tcW w:w="2323" w:type="dxa"/>
          </w:tcPr>
          <w:p w14:paraId="6DF949CF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918ADB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41F098D9" w14:textId="77777777" w:rsidTr="00096385">
        <w:tc>
          <w:tcPr>
            <w:tcW w:w="879" w:type="dxa"/>
          </w:tcPr>
          <w:p w14:paraId="5DCA9DF5" w14:textId="77777777" w:rsidR="000A3FCB" w:rsidRDefault="000A3FCB" w:rsidP="00096385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411AB2B8" w14:textId="77777777" w:rsidR="000A3FCB" w:rsidRDefault="000A3FCB" w:rsidP="00096385">
            <w:r>
              <w:rPr>
                <w:sz w:val="16"/>
                <w:szCs w:val="16"/>
              </w:rPr>
              <w:t>5232</w:t>
            </w:r>
          </w:p>
        </w:tc>
        <w:tc>
          <w:tcPr>
            <w:tcW w:w="517" w:type="dxa"/>
          </w:tcPr>
          <w:p w14:paraId="38471A35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AC5232C" w14:textId="77777777" w:rsidR="000A3FCB" w:rsidRDefault="000A3FCB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7E30024" w14:textId="77777777" w:rsidR="000A3FCB" w:rsidRDefault="000A3FCB" w:rsidP="00096385">
            <w:r>
              <w:rPr>
                <w:sz w:val="16"/>
                <w:szCs w:val="16"/>
              </w:rPr>
              <w:t>Correction to Eutra RLC test case 7.2.3.21</w:t>
            </w:r>
          </w:p>
        </w:tc>
        <w:tc>
          <w:tcPr>
            <w:tcW w:w="517" w:type="dxa"/>
          </w:tcPr>
          <w:p w14:paraId="7A891E8B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65C6E9" w14:textId="77777777" w:rsidR="000A3FCB" w:rsidRDefault="000A3FCB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08CC1C5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2F27669" w14:textId="77777777" w:rsidR="000A3FCB" w:rsidRDefault="000A3FCB" w:rsidP="00096385">
            <w:r>
              <w:rPr>
                <w:sz w:val="16"/>
                <w:szCs w:val="16"/>
              </w:rPr>
              <w:t>R5-235268</w:t>
            </w:r>
          </w:p>
        </w:tc>
        <w:tc>
          <w:tcPr>
            <w:tcW w:w="1597" w:type="dxa"/>
          </w:tcPr>
          <w:p w14:paraId="6AB57DCC" w14:textId="77777777" w:rsidR="000A3FCB" w:rsidRDefault="000A3FCB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FA7EB47" w14:textId="77777777" w:rsidR="000A3FCB" w:rsidRDefault="000A3FCB" w:rsidP="00096385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 w14:paraId="77F9D968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166A16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6FE4CF3C" w14:textId="77777777" w:rsidTr="00096385">
        <w:tc>
          <w:tcPr>
            <w:tcW w:w="879" w:type="dxa"/>
          </w:tcPr>
          <w:p w14:paraId="462481EA" w14:textId="77777777" w:rsidR="000A3FCB" w:rsidRDefault="000A3FCB" w:rsidP="00096385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0198D9FC" w14:textId="77777777" w:rsidR="000A3FCB" w:rsidRDefault="000A3FCB" w:rsidP="00096385">
            <w:r>
              <w:rPr>
                <w:sz w:val="16"/>
                <w:szCs w:val="16"/>
              </w:rPr>
              <w:t>5240</w:t>
            </w:r>
          </w:p>
        </w:tc>
        <w:tc>
          <w:tcPr>
            <w:tcW w:w="517" w:type="dxa"/>
          </w:tcPr>
          <w:p w14:paraId="5FEF4235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CBC4CB" w14:textId="77777777" w:rsidR="000A3FCB" w:rsidRDefault="000A3FCB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C49875F" w14:textId="77777777" w:rsidR="000A3FCB" w:rsidRDefault="000A3FCB" w:rsidP="00096385">
            <w:r>
              <w:rPr>
                <w:sz w:val="16"/>
                <w:szCs w:val="16"/>
              </w:rPr>
              <w:t>Correction to RRC test case 8.1.2.15</w:t>
            </w:r>
          </w:p>
        </w:tc>
        <w:tc>
          <w:tcPr>
            <w:tcW w:w="517" w:type="dxa"/>
          </w:tcPr>
          <w:p w14:paraId="6BDB2971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D1BD66" w14:textId="77777777" w:rsidR="000A3FCB" w:rsidRDefault="000A3FCB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65BDAE0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CE8C800" w14:textId="77777777" w:rsidR="000A3FCB" w:rsidRDefault="000A3FCB" w:rsidP="00096385">
            <w:r>
              <w:rPr>
                <w:sz w:val="16"/>
                <w:szCs w:val="16"/>
              </w:rPr>
              <w:t>R5-234795</w:t>
            </w:r>
          </w:p>
        </w:tc>
        <w:tc>
          <w:tcPr>
            <w:tcW w:w="1597" w:type="dxa"/>
          </w:tcPr>
          <w:p w14:paraId="494D6EF5" w14:textId="77777777" w:rsidR="000A3FCB" w:rsidRDefault="000A3FCB" w:rsidP="00096385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 w14:paraId="3AA6875E" w14:textId="77777777" w:rsidR="000A3FCB" w:rsidRDefault="000A3FCB" w:rsidP="00096385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 w14:paraId="21A3FD3D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B36C9B4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527BEAEB" w14:textId="77777777" w:rsidTr="00096385">
        <w:tc>
          <w:tcPr>
            <w:tcW w:w="879" w:type="dxa"/>
          </w:tcPr>
          <w:p w14:paraId="37EF30A0" w14:textId="77777777" w:rsidR="000A3FCB" w:rsidRDefault="000A3FCB" w:rsidP="00096385"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 w14:paraId="6E293F77" w14:textId="77777777" w:rsidR="000A3FCB" w:rsidRDefault="000A3FCB" w:rsidP="00096385">
            <w:r>
              <w:rPr>
                <w:sz w:val="16"/>
                <w:szCs w:val="16"/>
              </w:rPr>
              <w:t>1410</w:t>
            </w:r>
          </w:p>
        </w:tc>
        <w:tc>
          <w:tcPr>
            <w:tcW w:w="517" w:type="dxa"/>
          </w:tcPr>
          <w:p w14:paraId="3F74B42A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B307384" w14:textId="77777777" w:rsidR="000A3FCB" w:rsidRDefault="000A3FCB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CCC7B01" w14:textId="77777777" w:rsidR="000A3FCB" w:rsidRDefault="000A3FCB" w:rsidP="00096385">
            <w:r>
              <w:rPr>
                <w:sz w:val="16"/>
                <w:szCs w:val="16"/>
              </w:rPr>
              <w:t>Correction of clause 4</w:t>
            </w:r>
          </w:p>
        </w:tc>
        <w:tc>
          <w:tcPr>
            <w:tcW w:w="517" w:type="dxa"/>
          </w:tcPr>
          <w:p w14:paraId="1B978625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01F66F" w14:textId="77777777" w:rsidR="000A3FCB" w:rsidRDefault="000A3FCB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957D49F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9849880" w14:textId="77777777" w:rsidR="000A3FCB" w:rsidRDefault="000A3FCB" w:rsidP="00096385">
            <w:r>
              <w:rPr>
                <w:sz w:val="16"/>
                <w:szCs w:val="16"/>
              </w:rPr>
              <w:t>R5-235271</w:t>
            </w:r>
          </w:p>
        </w:tc>
        <w:tc>
          <w:tcPr>
            <w:tcW w:w="1597" w:type="dxa"/>
          </w:tcPr>
          <w:p w14:paraId="5EDB3DF1" w14:textId="77777777" w:rsidR="000A3FCB" w:rsidRDefault="000A3FCB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1BE41F6B" w14:textId="77777777" w:rsidR="000A3FCB" w:rsidRDefault="000A3FCB" w:rsidP="00096385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 w14:paraId="19960FAF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E46ED0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4116F7AE" w14:textId="77777777" w:rsidTr="00096385">
        <w:tc>
          <w:tcPr>
            <w:tcW w:w="879" w:type="dxa"/>
          </w:tcPr>
          <w:p w14:paraId="76F00C8A" w14:textId="77777777" w:rsidR="000A3FCB" w:rsidRDefault="000A3FCB" w:rsidP="00096385"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 w14:paraId="721DFBCC" w14:textId="77777777" w:rsidR="000A3FCB" w:rsidRDefault="000A3FCB" w:rsidP="00096385">
            <w:r>
              <w:rPr>
                <w:sz w:val="16"/>
                <w:szCs w:val="16"/>
              </w:rPr>
              <w:t>1411</w:t>
            </w:r>
          </w:p>
        </w:tc>
        <w:tc>
          <w:tcPr>
            <w:tcW w:w="517" w:type="dxa"/>
          </w:tcPr>
          <w:p w14:paraId="0351B015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DCC98D" w14:textId="77777777" w:rsidR="000A3FCB" w:rsidRDefault="000A3FCB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42D21B6" w14:textId="77777777" w:rsidR="000A3FCB" w:rsidRDefault="000A3FCB" w:rsidP="00096385">
            <w:r>
              <w:rPr>
                <w:sz w:val="16"/>
                <w:szCs w:val="16"/>
              </w:rPr>
              <w:t>Correction to condition C301 used by PUCCH on SCell test cases</w:t>
            </w:r>
          </w:p>
        </w:tc>
        <w:tc>
          <w:tcPr>
            <w:tcW w:w="517" w:type="dxa"/>
          </w:tcPr>
          <w:p w14:paraId="5272F47E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1A7A84" w14:textId="77777777" w:rsidR="000A3FCB" w:rsidRDefault="000A3FCB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5DACD47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60206E4" w14:textId="77777777" w:rsidR="000A3FCB" w:rsidRDefault="000A3FCB" w:rsidP="00096385">
            <w:r>
              <w:rPr>
                <w:sz w:val="16"/>
                <w:szCs w:val="16"/>
              </w:rPr>
              <w:t>R5-233845</w:t>
            </w:r>
          </w:p>
        </w:tc>
        <w:tc>
          <w:tcPr>
            <w:tcW w:w="1597" w:type="dxa"/>
          </w:tcPr>
          <w:p w14:paraId="56CF3A75" w14:textId="77777777" w:rsidR="000A3FCB" w:rsidRDefault="000A3FCB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67028E57" w14:textId="77777777" w:rsidR="000A3FCB" w:rsidRDefault="000A3FCB" w:rsidP="00096385">
            <w:r>
              <w:rPr>
                <w:sz w:val="16"/>
                <w:szCs w:val="16"/>
              </w:rPr>
              <w:t>TEI13_Test, LTE_CA_enh_b5C_PUCCH-UEConTest</w:t>
            </w:r>
          </w:p>
        </w:tc>
        <w:tc>
          <w:tcPr>
            <w:tcW w:w="2323" w:type="dxa"/>
          </w:tcPr>
          <w:p w14:paraId="681B98C3" w14:textId="77777777" w:rsidR="000A3FCB" w:rsidRDefault="000A3FCB" w:rsidP="00096385">
            <w:r>
              <w:rPr>
                <w:sz w:val="16"/>
                <w:szCs w:val="16"/>
              </w:rPr>
              <w:t>4</w:t>
            </w:r>
          </w:p>
        </w:tc>
        <w:tc>
          <w:tcPr>
            <w:tcW w:w="998" w:type="dxa"/>
          </w:tcPr>
          <w:p w14:paraId="05C06608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A3FCB" w14:paraId="59CBCA14" w14:textId="77777777" w:rsidTr="00096385">
        <w:tc>
          <w:tcPr>
            <w:tcW w:w="879" w:type="dxa"/>
          </w:tcPr>
          <w:p w14:paraId="29289F96" w14:textId="77777777" w:rsidR="000A3FCB" w:rsidRDefault="000A3FCB" w:rsidP="00096385"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 w14:paraId="167EFB03" w14:textId="77777777" w:rsidR="000A3FCB" w:rsidRDefault="000A3FCB" w:rsidP="00096385">
            <w:r>
              <w:rPr>
                <w:sz w:val="16"/>
                <w:szCs w:val="16"/>
              </w:rPr>
              <w:t>1412</w:t>
            </w:r>
          </w:p>
        </w:tc>
        <w:tc>
          <w:tcPr>
            <w:tcW w:w="517" w:type="dxa"/>
          </w:tcPr>
          <w:p w14:paraId="20705A70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14A44F2" w14:textId="77777777" w:rsidR="000A3FCB" w:rsidRDefault="000A3FCB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943AB9D" w14:textId="77777777" w:rsidR="000A3FCB" w:rsidRDefault="000A3FCB" w:rsidP="00096385">
            <w:r>
              <w:rPr>
                <w:sz w:val="16"/>
                <w:szCs w:val="16"/>
              </w:rPr>
              <w:t>Update of PICS statement for Cat 1bis UE</w:t>
            </w:r>
          </w:p>
        </w:tc>
        <w:tc>
          <w:tcPr>
            <w:tcW w:w="517" w:type="dxa"/>
          </w:tcPr>
          <w:p w14:paraId="641B8C9C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EE3011" w14:textId="77777777" w:rsidR="000A3FCB" w:rsidRDefault="000A3FCB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FB6A529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CEAFD72" w14:textId="77777777" w:rsidR="000A3FCB" w:rsidRDefault="000A3FCB" w:rsidP="00096385">
            <w:r>
              <w:rPr>
                <w:sz w:val="16"/>
                <w:szCs w:val="16"/>
              </w:rPr>
              <w:t>R5-235272</w:t>
            </w:r>
          </w:p>
        </w:tc>
        <w:tc>
          <w:tcPr>
            <w:tcW w:w="1597" w:type="dxa"/>
          </w:tcPr>
          <w:p w14:paraId="3E09D94D" w14:textId="77777777" w:rsidR="000A3FCB" w:rsidRDefault="000A3FCB" w:rsidP="0009638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1AE2457A" w14:textId="77777777" w:rsidR="000A3FCB" w:rsidRDefault="000A3FCB" w:rsidP="00096385">
            <w:r>
              <w:rPr>
                <w:sz w:val="16"/>
                <w:szCs w:val="16"/>
              </w:rPr>
              <w:t>TEI11_Test</w:t>
            </w:r>
          </w:p>
        </w:tc>
        <w:tc>
          <w:tcPr>
            <w:tcW w:w="2323" w:type="dxa"/>
          </w:tcPr>
          <w:p w14:paraId="75901F60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109FB6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3DB07C25" w14:textId="77777777" w:rsidTr="00096385">
        <w:tc>
          <w:tcPr>
            <w:tcW w:w="879" w:type="dxa"/>
          </w:tcPr>
          <w:p w14:paraId="7A144D9C" w14:textId="77777777" w:rsidR="000A3FCB" w:rsidRDefault="000A3FCB" w:rsidP="00096385">
            <w:r>
              <w:rPr>
                <w:sz w:val="16"/>
                <w:szCs w:val="16"/>
              </w:rPr>
              <w:t>51.010-5</w:t>
            </w:r>
          </w:p>
        </w:tc>
        <w:tc>
          <w:tcPr>
            <w:tcW w:w="637" w:type="dxa"/>
          </w:tcPr>
          <w:p w14:paraId="77F24C89" w14:textId="77777777" w:rsidR="000A3FCB" w:rsidRDefault="000A3FCB" w:rsidP="00096385">
            <w:r>
              <w:rPr>
                <w:sz w:val="16"/>
                <w:szCs w:val="16"/>
              </w:rPr>
              <w:t>0151</w:t>
            </w:r>
          </w:p>
        </w:tc>
        <w:tc>
          <w:tcPr>
            <w:tcW w:w="517" w:type="dxa"/>
          </w:tcPr>
          <w:p w14:paraId="256F0F25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0A4BD28" w14:textId="77777777" w:rsidR="000A3FCB" w:rsidRDefault="000A3FCB" w:rsidP="00096385">
            <w:r>
              <w:rPr>
                <w:sz w:val="16"/>
                <w:szCs w:val="16"/>
              </w:rPr>
              <w:t>Rel-10</w:t>
            </w:r>
          </w:p>
        </w:tc>
        <w:tc>
          <w:tcPr>
            <w:tcW w:w="3045" w:type="dxa"/>
          </w:tcPr>
          <w:p w14:paraId="3AF982A5" w14:textId="77777777" w:rsidR="000A3FCB" w:rsidRDefault="000A3FCB" w:rsidP="00096385">
            <w:r>
              <w:rPr>
                <w:sz w:val="16"/>
                <w:szCs w:val="16"/>
              </w:rPr>
              <w:t>Update of InterRAT test execution for GEA2 case</w:t>
            </w:r>
          </w:p>
        </w:tc>
        <w:tc>
          <w:tcPr>
            <w:tcW w:w="517" w:type="dxa"/>
          </w:tcPr>
          <w:p w14:paraId="1115C8FD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CC4B9C" w14:textId="77777777" w:rsidR="000A3FCB" w:rsidRDefault="000A3FCB" w:rsidP="00096385">
            <w:r>
              <w:rPr>
                <w:sz w:val="16"/>
                <w:szCs w:val="16"/>
              </w:rPr>
              <w:t>10.19.0</w:t>
            </w:r>
          </w:p>
        </w:tc>
        <w:tc>
          <w:tcPr>
            <w:tcW w:w="758" w:type="dxa"/>
          </w:tcPr>
          <w:p w14:paraId="377D4DE7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D227387" w14:textId="77777777" w:rsidR="000A3FCB" w:rsidRDefault="000A3FCB" w:rsidP="00096385">
            <w:r>
              <w:rPr>
                <w:sz w:val="16"/>
                <w:szCs w:val="16"/>
              </w:rPr>
              <w:t>R5-235392</w:t>
            </w:r>
          </w:p>
        </w:tc>
        <w:tc>
          <w:tcPr>
            <w:tcW w:w="1597" w:type="dxa"/>
          </w:tcPr>
          <w:p w14:paraId="0DB6EF5E" w14:textId="77777777" w:rsidR="000A3FCB" w:rsidRDefault="000A3FCB" w:rsidP="0009638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E099D26" w14:textId="77777777" w:rsidR="000A3FCB" w:rsidRDefault="000A3FCB" w:rsidP="00096385">
            <w:r>
              <w:rPr>
                <w:sz w:val="16"/>
                <w:szCs w:val="16"/>
              </w:rPr>
              <w:t>TEI7_Test</w:t>
            </w:r>
          </w:p>
        </w:tc>
        <w:tc>
          <w:tcPr>
            <w:tcW w:w="2323" w:type="dxa"/>
          </w:tcPr>
          <w:p w14:paraId="11DE96E5" w14:textId="77777777" w:rsidR="000A3FCB" w:rsidRDefault="000A3FCB" w:rsidP="00096385">
            <w:r>
              <w:rPr>
                <w:sz w:val="16"/>
                <w:szCs w:val="16"/>
              </w:rPr>
              <w:t>Annex E</w:t>
            </w:r>
          </w:p>
        </w:tc>
        <w:tc>
          <w:tcPr>
            <w:tcW w:w="998" w:type="dxa"/>
          </w:tcPr>
          <w:p w14:paraId="234F8BBC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369770E8" w14:textId="77777777" w:rsidR="000A3FCB" w:rsidRDefault="000A3FCB" w:rsidP="000A3FCB"/>
    <w:p w14:paraId="6AD34979" w14:textId="77777777" w:rsidR="000A3FCB" w:rsidRDefault="000A3FCB" w:rsidP="000A3FCB"/>
    <w:p w14:paraId="39D1DA21" w14:textId="77777777" w:rsidR="000A3FCB" w:rsidRPr="00917427" w:rsidRDefault="000A3FCB" w:rsidP="000A3FCB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RP-231689</w:t>
      </w:r>
      <w:r>
        <w:rPr>
          <w:b/>
          <w:i/>
          <w:noProof/>
          <w:sz w:val="28"/>
        </w:rPr>
        <w:fldChar w:fldCharType="end"/>
      </w:r>
    </w:p>
    <w:p w14:paraId="42A9F73C" w14:textId="77777777" w:rsidR="000A3FCB" w:rsidRPr="00784730" w:rsidRDefault="000A3FCB" w:rsidP="000A3FCB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0D7E8B12" w14:textId="77777777" w:rsidR="000A3FCB" w:rsidRPr="00050554" w:rsidRDefault="000A3FCB" w:rsidP="000A3FCB">
      <w:pPr>
        <w:rPr>
          <w:rFonts w:ascii="Arial" w:hAnsi="Arial" w:cs="Arial"/>
          <w:b/>
          <w:bCs/>
          <w:lang w:val="en-US"/>
        </w:rPr>
      </w:pPr>
    </w:p>
    <w:p w14:paraId="4AA9F5F3" w14:textId="77777777" w:rsidR="000A3FCB" w:rsidRDefault="000A3FCB" w:rsidP="000A3FC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754D3EE5" w14:textId="77777777" w:rsidR="000A3FCB" w:rsidRPr="00E145B1" w:rsidRDefault="000A3FCB" w:rsidP="000A3FC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REL-14</w:t>
      </w:r>
      <w:r>
        <w:rPr>
          <w:rFonts w:ascii="Arial" w:hAnsi="Arial" w:cs="Arial"/>
          <w:b/>
          <w:bCs/>
        </w:rPr>
        <w:fldChar w:fldCharType="end"/>
      </w:r>
    </w:p>
    <w:p w14:paraId="2F72CC4E" w14:textId="77777777" w:rsidR="000A3FCB" w:rsidRDefault="000A3FCB" w:rsidP="000A3FC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6214A294" w14:textId="77777777" w:rsidR="000A3FCB" w:rsidRDefault="000A3FCB" w:rsidP="000A3FC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CADE43A" w14:textId="77777777" w:rsidR="000A3FCB" w:rsidRDefault="000A3FCB" w:rsidP="000A3FC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6196474" w14:textId="77777777" w:rsidR="000A3FCB" w:rsidRPr="004E535C" w:rsidRDefault="000A3FCB" w:rsidP="000A3FC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A3FCB" w:rsidRPr="004E535C" w14:paraId="7819EC1C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72F98BF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803B2B9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0EC4D28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458CB3A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D7945C9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077286E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656D9E7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CF259DF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86E8984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39E6E0F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FF11EE0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03A40BC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5D2191A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A3FCB" w14:paraId="6838EB64" w14:textId="77777777" w:rsidTr="00096385">
        <w:tc>
          <w:tcPr>
            <w:tcW w:w="879" w:type="dxa"/>
          </w:tcPr>
          <w:p w14:paraId="1583EB74" w14:textId="77777777" w:rsidR="000A3FCB" w:rsidRDefault="000A3FCB" w:rsidP="00096385"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</w:tcPr>
          <w:p w14:paraId="00EC8F98" w14:textId="77777777" w:rsidR="000A3FCB" w:rsidRDefault="000A3FCB" w:rsidP="00096385">
            <w:r>
              <w:rPr>
                <w:sz w:val="16"/>
                <w:szCs w:val="16"/>
              </w:rPr>
              <w:t>1527</w:t>
            </w:r>
          </w:p>
        </w:tc>
        <w:tc>
          <w:tcPr>
            <w:tcW w:w="517" w:type="dxa"/>
          </w:tcPr>
          <w:p w14:paraId="0E4D7484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7BAB91" w14:textId="77777777" w:rsidR="000A3FCB" w:rsidRDefault="000A3FCB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F71C72F" w14:textId="77777777" w:rsidR="000A3FCB" w:rsidRDefault="000A3FCB" w:rsidP="00096385">
            <w:r>
              <w:rPr>
                <w:sz w:val="16"/>
                <w:szCs w:val="16"/>
              </w:rPr>
              <w:t>Correction of Call-Info in default messages</w:t>
            </w:r>
          </w:p>
        </w:tc>
        <w:tc>
          <w:tcPr>
            <w:tcW w:w="517" w:type="dxa"/>
          </w:tcPr>
          <w:p w14:paraId="0AF32EA5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5117E1" w14:textId="77777777" w:rsidR="000A3FCB" w:rsidRDefault="000A3FCB" w:rsidP="00096385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780DE575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828A7B9" w14:textId="77777777" w:rsidR="000A3FCB" w:rsidRDefault="000A3FCB" w:rsidP="00096385">
            <w:r>
              <w:rPr>
                <w:sz w:val="16"/>
                <w:szCs w:val="16"/>
              </w:rPr>
              <w:t>R5-234300</w:t>
            </w:r>
          </w:p>
        </w:tc>
        <w:tc>
          <w:tcPr>
            <w:tcW w:w="1597" w:type="dxa"/>
          </w:tcPr>
          <w:p w14:paraId="5AB7458A" w14:textId="77777777" w:rsidR="000A3FCB" w:rsidRDefault="000A3FCB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43F39719" w14:textId="77777777" w:rsidR="000A3FCB" w:rsidRDefault="000A3FCB" w:rsidP="00096385">
            <w:r>
              <w:rPr>
                <w:sz w:val="16"/>
                <w:szCs w:val="16"/>
              </w:rPr>
              <w:t>TEI14_Test, EIEI-UEConTest</w:t>
            </w:r>
          </w:p>
        </w:tc>
        <w:tc>
          <w:tcPr>
            <w:tcW w:w="2323" w:type="dxa"/>
          </w:tcPr>
          <w:p w14:paraId="72F87D5C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1EE261D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0E260FDB" w14:textId="77777777" w:rsidTr="00096385">
        <w:tc>
          <w:tcPr>
            <w:tcW w:w="879" w:type="dxa"/>
          </w:tcPr>
          <w:p w14:paraId="6AAB58C1" w14:textId="77777777" w:rsidR="000A3FCB" w:rsidRDefault="000A3FCB" w:rsidP="00096385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4A78E6DD" w14:textId="77777777" w:rsidR="000A3FCB" w:rsidRDefault="000A3FCB" w:rsidP="00096385">
            <w:r>
              <w:rPr>
                <w:sz w:val="16"/>
                <w:szCs w:val="16"/>
              </w:rPr>
              <w:t>5457</w:t>
            </w:r>
          </w:p>
        </w:tc>
        <w:tc>
          <w:tcPr>
            <w:tcW w:w="517" w:type="dxa"/>
          </w:tcPr>
          <w:p w14:paraId="1B3D84B4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218ADC2" w14:textId="77777777" w:rsidR="000A3FCB" w:rsidRDefault="000A3FCB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7CEA014" w14:textId="77777777" w:rsidR="000A3FCB" w:rsidRDefault="000A3FCB" w:rsidP="00096385">
            <w:r>
              <w:rPr>
                <w:sz w:val="16"/>
                <w:szCs w:val="16"/>
              </w:rPr>
              <w:t>Adding test configuration and test requirement for CA_2A-2A-5A-66A,CA_2A-2A-12A-66A,CA_2A-2A-30A-66A and CA_2A-5A-66A-66A in TC7.3A.9</w:t>
            </w:r>
          </w:p>
        </w:tc>
        <w:tc>
          <w:tcPr>
            <w:tcW w:w="517" w:type="dxa"/>
          </w:tcPr>
          <w:p w14:paraId="3CDFE660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95B2CF" w14:textId="77777777" w:rsidR="000A3FCB" w:rsidRDefault="000A3FCB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DF9A969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DE4DE82" w14:textId="77777777" w:rsidR="000A3FCB" w:rsidRDefault="000A3FCB" w:rsidP="00096385">
            <w:r>
              <w:rPr>
                <w:sz w:val="16"/>
                <w:szCs w:val="16"/>
              </w:rPr>
              <w:t>R5-235805</w:t>
            </w:r>
          </w:p>
        </w:tc>
        <w:tc>
          <w:tcPr>
            <w:tcW w:w="1597" w:type="dxa"/>
          </w:tcPr>
          <w:p w14:paraId="3039185D" w14:textId="77777777" w:rsidR="000A3FCB" w:rsidRDefault="000A3FCB" w:rsidP="00096385">
            <w:r>
              <w:rPr>
                <w:sz w:val="16"/>
                <w:szCs w:val="16"/>
              </w:rPr>
              <w:t>Tejet,ZTE,SRTC</w:t>
            </w:r>
          </w:p>
        </w:tc>
        <w:tc>
          <w:tcPr>
            <w:tcW w:w="1122" w:type="dxa"/>
          </w:tcPr>
          <w:p w14:paraId="19687A49" w14:textId="77777777" w:rsidR="000A3FCB" w:rsidRDefault="000A3FCB" w:rsidP="00096385">
            <w:r>
              <w:rPr>
                <w:sz w:val="16"/>
                <w:szCs w:val="16"/>
              </w:rPr>
              <w:t>TEI14_Test, LTE_CA_R14-UEConTest</w:t>
            </w:r>
          </w:p>
        </w:tc>
        <w:tc>
          <w:tcPr>
            <w:tcW w:w="2323" w:type="dxa"/>
          </w:tcPr>
          <w:p w14:paraId="5827F578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000EA38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03E2A3B3" w14:textId="77777777" w:rsidTr="00096385">
        <w:tc>
          <w:tcPr>
            <w:tcW w:w="879" w:type="dxa"/>
          </w:tcPr>
          <w:p w14:paraId="653B1029" w14:textId="77777777" w:rsidR="000A3FCB" w:rsidRDefault="000A3FCB" w:rsidP="00096385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25E7D94D" w14:textId="77777777" w:rsidR="000A3FCB" w:rsidRDefault="000A3FCB" w:rsidP="00096385">
            <w:r>
              <w:rPr>
                <w:sz w:val="16"/>
                <w:szCs w:val="16"/>
              </w:rPr>
              <w:t>5458</w:t>
            </w:r>
          </w:p>
        </w:tc>
        <w:tc>
          <w:tcPr>
            <w:tcW w:w="517" w:type="dxa"/>
          </w:tcPr>
          <w:p w14:paraId="4A8821BC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382FD11" w14:textId="77777777" w:rsidR="000A3FCB" w:rsidRDefault="000A3FCB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33351DD" w14:textId="77777777" w:rsidR="000A3FCB" w:rsidRDefault="000A3FCB" w:rsidP="00096385">
            <w:r>
              <w:rPr>
                <w:sz w:val="16"/>
                <w:szCs w:val="16"/>
              </w:rPr>
              <w:t>Adding test configuration and test requirement for CA_5A-30A-66A-66A and CA_12A-30A-66A-66A in TC7.3A.9</w:t>
            </w:r>
          </w:p>
        </w:tc>
        <w:tc>
          <w:tcPr>
            <w:tcW w:w="517" w:type="dxa"/>
          </w:tcPr>
          <w:p w14:paraId="52D85936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E342DC" w14:textId="77777777" w:rsidR="000A3FCB" w:rsidRDefault="000A3FCB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988CE62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06264FC" w14:textId="77777777" w:rsidR="000A3FCB" w:rsidRDefault="000A3FCB" w:rsidP="00096385">
            <w:r>
              <w:rPr>
                <w:sz w:val="16"/>
                <w:szCs w:val="16"/>
              </w:rPr>
              <w:t>R5-235810</w:t>
            </w:r>
          </w:p>
        </w:tc>
        <w:tc>
          <w:tcPr>
            <w:tcW w:w="1597" w:type="dxa"/>
          </w:tcPr>
          <w:p w14:paraId="69C8FA26" w14:textId="77777777" w:rsidR="000A3FCB" w:rsidRDefault="000A3FCB" w:rsidP="00096385">
            <w:r>
              <w:rPr>
                <w:sz w:val="16"/>
                <w:szCs w:val="16"/>
              </w:rPr>
              <w:t>SRTC,ZTE,Tejet</w:t>
            </w:r>
          </w:p>
        </w:tc>
        <w:tc>
          <w:tcPr>
            <w:tcW w:w="1122" w:type="dxa"/>
          </w:tcPr>
          <w:p w14:paraId="5E318581" w14:textId="77777777" w:rsidR="000A3FCB" w:rsidRDefault="000A3FCB" w:rsidP="00096385">
            <w:r>
              <w:rPr>
                <w:sz w:val="16"/>
                <w:szCs w:val="16"/>
              </w:rPr>
              <w:t>TEI14_Test, LTE_CA_R14-UEConTest</w:t>
            </w:r>
          </w:p>
        </w:tc>
        <w:tc>
          <w:tcPr>
            <w:tcW w:w="2323" w:type="dxa"/>
          </w:tcPr>
          <w:p w14:paraId="2CDB8FD0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E28F241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0FB8CDF5" w14:textId="77777777" w:rsidTr="00096385">
        <w:tc>
          <w:tcPr>
            <w:tcW w:w="879" w:type="dxa"/>
          </w:tcPr>
          <w:p w14:paraId="28AEB5B6" w14:textId="77777777" w:rsidR="000A3FCB" w:rsidRDefault="000A3FCB" w:rsidP="00096385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517DDCFC" w14:textId="77777777" w:rsidR="000A3FCB" w:rsidRDefault="000A3FCB" w:rsidP="00096385">
            <w:r>
              <w:rPr>
                <w:sz w:val="16"/>
                <w:szCs w:val="16"/>
              </w:rPr>
              <w:t>5462</w:t>
            </w:r>
          </w:p>
        </w:tc>
        <w:tc>
          <w:tcPr>
            <w:tcW w:w="517" w:type="dxa"/>
          </w:tcPr>
          <w:p w14:paraId="64938F87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BF62209" w14:textId="77777777" w:rsidR="000A3FCB" w:rsidRDefault="000A3FCB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C846DA3" w14:textId="77777777" w:rsidR="000A3FCB" w:rsidRDefault="000A3FCB" w:rsidP="00096385">
            <w:r>
              <w:rPr>
                <w:sz w:val="16"/>
                <w:szCs w:val="16"/>
              </w:rPr>
              <w:t>Correction of MPR requirments for UL 256QAM</w:t>
            </w:r>
          </w:p>
        </w:tc>
        <w:tc>
          <w:tcPr>
            <w:tcW w:w="517" w:type="dxa"/>
          </w:tcPr>
          <w:p w14:paraId="7F6EF328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7349EE" w14:textId="77777777" w:rsidR="000A3FCB" w:rsidRDefault="000A3FCB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7E807CE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B80233B" w14:textId="77777777" w:rsidR="000A3FCB" w:rsidRDefault="000A3FCB" w:rsidP="00096385">
            <w:r>
              <w:rPr>
                <w:sz w:val="16"/>
                <w:szCs w:val="16"/>
              </w:rPr>
              <w:t>R5-235814</w:t>
            </w:r>
          </w:p>
        </w:tc>
        <w:tc>
          <w:tcPr>
            <w:tcW w:w="1597" w:type="dxa"/>
          </w:tcPr>
          <w:p w14:paraId="2DD46D85" w14:textId="77777777" w:rsidR="000A3FCB" w:rsidRDefault="000A3FCB" w:rsidP="00096385">
            <w:r>
              <w:rPr>
                <w:sz w:val="16"/>
                <w:szCs w:val="16"/>
              </w:rPr>
              <w:t>vivo, Ericsson</w:t>
            </w:r>
          </w:p>
        </w:tc>
        <w:tc>
          <w:tcPr>
            <w:tcW w:w="1122" w:type="dxa"/>
          </w:tcPr>
          <w:p w14:paraId="497A4E20" w14:textId="77777777" w:rsidR="000A3FCB" w:rsidRDefault="000A3FCB" w:rsidP="00096385">
            <w:r>
              <w:rPr>
                <w:sz w:val="16"/>
                <w:szCs w:val="16"/>
              </w:rPr>
              <w:t>TEI14_Test, LTE_UL_CAP_enh-UEConTest</w:t>
            </w:r>
          </w:p>
        </w:tc>
        <w:tc>
          <w:tcPr>
            <w:tcW w:w="2323" w:type="dxa"/>
          </w:tcPr>
          <w:p w14:paraId="7413EE0D" w14:textId="77777777" w:rsidR="000A3FCB" w:rsidRDefault="000A3FCB" w:rsidP="00096385">
            <w:r>
              <w:rPr>
                <w:sz w:val="16"/>
                <w:szCs w:val="16"/>
              </w:rPr>
              <w:t>6.2.3_5.5</w:t>
            </w:r>
          </w:p>
        </w:tc>
        <w:tc>
          <w:tcPr>
            <w:tcW w:w="998" w:type="dxa"/>
          </w:tcPr>
          <w:p w14:paraId="3BA04D0D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… CR ...; TS/TR ... CR ... </w:t>
            </w:r>
          </w:p>
        </w:tc>
      </w:tr>
      <w:tr w:rsidR="000A3FCB" w14:paraId="4035D48C" w14:textId="77777777" w:rsidTr="00096385">
        <w:tc>
          <w:tcPr>
            <w:tcW w:w="879" w:type="dxa"/>
          </w:tcPr>
          <w:p w14:paraId="3FC1E880" w14:textId="77777777" w:rsidR="000A3FCB" w:rsidRDefault="000A3FCB" w:rsidP="00096385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0D014EB2" w14:textId="77777777" w:rsidR="000A3FCB" w:rsidRDefault="000A3FCB" w:rsidP="00096385">
            <w:r>
              <w:rPr>
                <w:sz w:val="16"/>
                <w:szCs w:val="16"/>
              </w:rPr>
              <w:t>5468</w:t>
            </w:r>
          </w:p>
        </w:tc>
        <w:tc>
          <w:tcPr>
            <w:tcW w:w="517" w:type="dxa"/>
          </w:tcPr>
          <w:p w14:paraId="0634AE20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E08C297" w14:textId="77777777" w:rsidR="000A3FCB" w:rsidRDefault="000A3FCB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11DE0D7" w14:textId="77777777" w:rsidR="000A3FCB" w:rsidRDefault="000A3FCB" w:rsidP="00096385">
            <w:r>
              <w:rPr>
                <w:sz w:val="16"/>
                <w:szCs w:val="16"/>
              </w:rPr>
              <w:t>Addition of DL RMC for Band 46 BW 10 MHz</w:t>
            </w:r>
          </w:p>
        </w:tc>
        <w:tc>
          <w:tcPr>
            <w:tcW w:w="517" w:type="dxa"/>
          </w:tcPr>
          <w:p w14:paraId="1247649C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EB799B" w14:textId="77777777" w:rsidR="000A3FCB" w:rsidRDefault="000A3FCB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FA50D57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9FDC13B" w14:textId="77777777" w:rsidR="000A3FCB" w:rsidRDefault="000A3FCB" w:rsidP="00096385">
            <w:r>
              <w:rPr>
                <w:sz w:val="16"/>
                <w:szCs w:val="16"/>
              </w:rPr>
              <w:t>R5-235922</w:t>
            </w:r>
          </w:p>
        </w:tc>
        <w:tc>
          <w:tcPr>
            <w:tcW w:w="1597" w:type="dxa"/>
          </w:tcPr>
          <w:p w14:paraId="16EAF3BD" w14:textId="77777777" w:rsidR="000A3FCB" w:rsidRDefault="000A3FCB" w:rsidP="00096385">
            <w:r>
              <w:rPr>
                <w:sz w:val="16"/>
                <w:szCs w:val="16"/>
              </w:rPr>
              <w:t>Anritsu, Rohde &amp; Schwarz</w:t>
            </w:r>
          </w:p>
        </w:tc>
        <w:tc>
          <w:tcPr>
            <w:tcW w:w="1122" w:type="dxa"/>
          </w:tcPr>
          <w:p w14:paraId="4E956483" w14:textId="77777777" w:rsidR="000A3FCB" w:rsidRDefault="000A3FCB" w:rsidP="00096385">
            <w:r>
              <w:rPr>
                <w:sz w:val="16"/>
                <w:szCs w:val="16"/>
              </w:rPr>
              <w:t>TEI14_Test, LTE_CA_R14-UEConTest</w:t>
            </w:r>
          </w:p>
        </w:tc>
        <w:tc>
          <w:tcPr>
            <w:tcW w:w="2323" w:type="dxa"/>
          </w:tcPr>
          <w:p w14:paraId="543DE109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EF023D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26A7016A" w14:textId="77777777" w:rsidTr="00096385">
        <w:tc>
          <w:tcPr>
            <w:tcW w:w="879" w:type="dxa"/>
          </w:tcPr>
          <w:p w14:paraId="6C27D865" w14:textId="77777777" w:rsidR="000A3FCB" w:rsidRDefault="000A3FCB" w:rsidP="00096385"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</w:tcPr>
          <w:p w14:paraId="4FA59D37" w14:textId="77777777" w:rsidR="000A3FCB" w:rsidRDefault="000A3FCB" w:rsidP="00096385">
            <w:r>
              <w:rPr>
                <w:sz w:val="16"/>
                <w:szCs w:val="16"/>
              </w:rPr>
              <w:t>1012</w:t>
            </w:r>
          </w:p>
        </w:tc>
        <w:tc>
          <w:tcPr>
            <w:tcW w:w="517" w:type="dxa"/>
          </w:tcPr>
          <w:p w14:paraId="1F8D3102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69DCE08" w14:textId="77777777" w:rsidR="000A3FCB" w:rsidRDefault="000A3FCB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EF5B423" w14:textId="77777777" w:rsidR="000A3FCB" w:rsidRDefault="000A3FCB" w:rsidP="00096385">
            <w:r>
              <w:rPr>
                <w:sz w:val="16"/>
                <w:szCs w:val="16"/>
              </w:rPr>
              <w:t>Additional supported capabilities for CA_2-5-30-66-66 and CA_2-2-12-66-66</w:t>
            </w:r>
          </w:p>
        </w:tc>
        <w:tc>
          <w:tcPr>
            <w:tcW w:w="517" w:type="dxa"/>
          </w:tcPr>
          <w:p w14:paraId="630C9B7F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B64FD8" w14:textId="77777777" w:rsidR="000A3FCB" w:rsidRDefault="000A3FCB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E220335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9E1FE45" w14:textId="77777777" w:rsidR="000A3FCB" w:rsidRDefault="000A3FCB" w:rsidP="00096385">
            <w:r>
              <w:rPr>
                <w:sz w:val="16"/>
                <w:szCs w:val="16"/>
              </w:rPr>
              <w:t>R5-235816</w:t>
            </w:r>
          </w:p>
        </w:tc>
        <w:tc>
          <w:tcPr>
            <w:tcW w:w="1597" w:type="dxa"/>
          </w:tcPr>
          <w:p w14:paraId="5DE453D6" w14:textId="77777777" w:rsidR="000A3FCB" w:rsidRDefault="000A3FCB" w:rsidP="00096385">
            <w:r>
              <w:rPr>
                <w:sz w:val="16"/>
                <w:szCs w:val="16"/>
              </w:rPr>
              <w:t>Bureau Veritas ADT, Sporton International</w:t>
            </w:r>
          </w:p>
        </w:tc>
        <w:tc>
          <w:tcPr>
            <w:tcW w:w="1122" w:type="dxa"/>
          </w:tcPr>
          <w:p w14:paraId="1B71307B" w14:textId="77777777" w:rsidR="000A3FCB" w:rsidRDefault="000A3FCB" w:rsidP="00096385">
            <w:r>
              <w:rPr>
                <w:sz w:val="16"/>
                <w:szCs w:val="16"/>
              </w:rPr>
              <w:t>TEI14_Test</w:t>
            </w:r>
          </w:p>
        </w:tc>
        <w:tc>
          <w:tcPr>
            <w:tcW w:w="2323" w:type="dxa"/>
          </w:tcPr>
          <w:p w14:paraId="605D9C33" w14:textId="77777777" w:rsidR="000A3FCB" w:rsidRDefault="000A3FCB" w:rsidP="00096385">
            <w:r>
              <w:rPr>
                <w:sz w:val="16"/>
                <w:szCs w:val="16"/>
              </w:rPr>
              <w:t>A.4.6.3</w:t>
            </w:r>
          </w:p>
        </w:tc>
        <w:tc>
          <w:tcPr>
            <w:tcW w:w="998" w:type="dxa"/>
          </w:tcPr>
          <w:p w14:paraId="023E2F3E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A3FCB" w14:paraId="318F9413" w14:textId="77777777" w:rsidTr="00096385">
        <w:tc>
          <w:tcPr>
            <w:tcW w:w="879" w:type="dxa"/>
          </w:tcPr>
          <w:p w14:paraId="6FEE1992" w14:textId="77777777" w:rsidR="000A3FCB" w:rsidRDefault="000A3FCB" w:rsidP="00096385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1C57F39F" w14:textId="77777777" w:rsidR="000A3FCB" w:rsidRDefault="000A3FCB" w:rsidP="00096385">
            <w:r>
              <w:rPr>
                <w:sz w:val="16"/>
                <w:szCs w:val="16"/>
              </w:rPr>
              <w:t>5230</w:t>
            </w:r>
          </w:p>
        </w:tc>
        <w:tc>
          <w:tcPr>
            <w:tcW w:w="517" w:type="dxa"/>
          </w:tcPr>
          <w:p w14:paraId="7529DEB8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2522F61" w14:textId="77777777" w:rsidR="000A3FCB" w:rsidRDefault="000A3FCB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5F083DE" w14:textId="77777777" w:rsidR="000A3FCB" w:rsidRDefault="000A3FCB" w:rsidP="00096385">
            <w:r>
              <w:rPr>
                <w:sz w:val="16"/>
                <w:szCs w:val="16"/>
              </w:rPr>
              <w:t>Correction to NBIOT testcase 22.5.21</w:t>
            </w:r>
          </w:p>
        </w:tc>
        <w:tc>
          <w:tcPr>
            <w:tcW w:w="517" w:type="dxa"/>
          </w:tcPr>
          <w:p w14:paraId="76FF9723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562275" w14:textId="77777777" w:rsidR="000A3FCB" w:rsidRDefault="000A3FCB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174CF5F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9446CCB" w14:textId="77777777" w:rsidR="000A3FCB" w:rsidRDefault="000A3FCB" w:rsidP="00096385">
            <w:r>
              <w:rPr>
                <w:sz w:val="16"/>
                <w:szCs w:val="16"/>
              </w:rPr>
              <w:t>R5-235269</w:t>
            </w:r>
          </w:p>
        </w:tc>
        <w:tc>
          <w:tcPr>
            <w:tcW w:w="1597" w:type="dxa"/>
          </w:tcPr>
          <w:p w14:paraId="410E7632" w14:textId="77777777" w:rsidR="000A3FCB" w:rsidRDefault="000A3FCB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2D93CD2" w14:textId="77777777" w:rsidR="000A3FCB" w:rsidRDefault="000A3FCB" w:rsidP="00096385">
            <w:r>
              <w:rPr>
                <w:sz w:val="16"/>
                <w:szCs w:val="16"/>
              </w:rPr>
              <w:t>TEI14_Test, NB_IOTenh-UEConTest</w:t>
            </w:r>
          </w:p>
        </w:tc>
        <w:tc>
          <w:tcPr>
            <w:tcW w:w="2323" w:type="dxa"/>
          </w:tcPr>
          <w:p w14:paraId="42FF2A44" w14:textId="77777777" w:rsidR="000A3FCB" w:rsidRDefault="000A3FCB" w:rsidP="00096385">
            <w:r>
              <w:rPr>
                <w:sz w:val="16"/>
                <w:szCs w:val="16"/>
              </w:rPr>
              <w:t>22.5.21</w:t>
            </w:r>
          </w:p>
        </w:tc>
        <w:tc>
          <w:tcPr>
            <w:tcW w:w="998" w:type="dxa"/>
          </w:tcPr>
          <w:p w14:paraId="520554B5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2301D760" w14:textId="77777777" w:rsidTr="00096385">
        <w:tc>
          <w:tcPr>
            <w:tcW w:w="879" w:type="dxa"/>
          </w:tcPr>
          <w:p w14:paraId="6C305B17" w14:textId="77777777" w:rsidR="000A3FCB" w:rsidRDefault="000A3FCB" w:rsidP="00096385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1623786B" w14:textId="77777777" w:rsidR="000A3FCB" w:rsidRDefault="000A3FCB" w:rsidP="00096385">
            <w:r>
              <w:rPr>
                <w:sz w:val="16"/>
                <w:szCs w:val="16"/>
              </w:rPr>
              <w:t>5247</w:t>
            </w:r>
          </w:p>
        </w:tc>
        <w:tc>
          <w:tcPr>
            <w:tcW w:w="517" w:type="dxa"/>
          </w:tcPr>
          <w:p w14:paraId="69CF6C79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81425C" w14:textId="77777777" w:rsidR="000A3FCB" w:rsidRDefault="000A3FCB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ADBAC8C" w14:textId="77777777" w:rsidR="000A3FCB" w:rsidRDefault="000A3FCB" w:rsidP="00096385">
            <w:r>
              <w:rPr>
                <w:sz w:val="16"/>
                <w:szCs w:val="16"/>
              </w:rPr>
              <w:t>Correction to eCall over IMS test case 8.2.4.28</w:t>
            </w:r>
          </w:p>
        </w:tc>
        <w:tc>
          <w:tcPr>
            <w:tcW w:w="517" w:type="dxa"/>
          </w:tcPr>
          <w:p w14:paraId="38774AA1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76DF2C" w14:textId="77777777" w:rsidR="000A3FCB" w:rsidRDefault="000A3FCB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25C8F47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3F146AD" w14:textId="77777777" w:rsidR="000A3FCB" w:rsidRDefault="000A3FCB" w:rsidP="00096385">
            <w:r>
              <w:rPr>
                <w:sz w:val="16"/>
                <w:szCs w:val="16"/>
              </w:rPr>
              <w:t>R5-235076</w:t>
            </w:r>
          </w:p>
        </w:tc>
        <w:tc>
          <w:tcPr>
            <w:tcW w:w="1597" w:type="dxa"/>
          </w:tcPr>
          <w:p w14:paraId="5A3110F2" w14:textId="77777777" w:rsidR="000A3FCB" w:rsidRDefault="000A3FCB" w:rsidP="00096385">
            <w:r>
              <w:rPr>
                <w:sz w:val="16"/>
                <w:szCs w:val="16"/>
              </w:rPr>
              <w:t>Qualcomm Incorporated, Keysight Technologies UK</w:t>
            </w:r>
          </w:p>
        </w:tc>
        <w:tc>
          <w:tcPr>
            <w:tcW w:w="1122" w:type="dxa"/>
          </w:tcPr>
          <w:p w14:paraId="2763F34D" w14:textId="77777777" w:rsidR="000A3FCB" w:rsidRDefault="000A3FCB" w:rsidP="00096385">
            <w:r>
              <w:rPr>
                <w:sz w:val="16"/>
                <w:szCs w:val="16"/>
              </w:rPr>
              <w:t>TEI14_Test, EIEI-UEConTest</w:t>
            </w:r>
          </w:p>
        </w:tc>
        <w:tc>
          <w:tcPr>
            <w:tcW w:w="2323" w:type="dxa"/>
          </w:tcPr>
          <w:p w14:paraId="40798D37" w14:textId="77777777" w:rsidR="000A3FCB" w:rsidRDefault="000A3FCB" w:rsidP="00096385">
            <w:r>
              <w:rPr>
                <w:sz w:val="16"/>
                <w:szCs w:val="16"/>
              </w:rPr>
              <w:t>8.2.4.28</w:t>
            </w:r>
          </w:p>
        </w:tc>
        <w:tc>
          <w:tcPr>
            <w:tcW w:w="998" w:type="dxa"/>
          </w:tcPr>
          <w:p w14:paraId="122B5252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A3FCB" w14:paraId="1C4A2F6F" w14:textId="77777777" w:rsidTr="00096385">
        <w:tc>
          <w:tcPr>
            <w:tcW w:w="879" w:type="dxa"/>
          </w:tcPr>
          <w:p w14:paraId="18B05193" w14:textId="77777777" w:rsidR="000A3FCB" w:rsidRDefault="000A3FCB" w:rsidP="00096385"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 w14:paraId="3F3623C2" w14:textId="77777777" w:rsidR="000A3FCB" w:rsidRDefault="000A3FCB" w:rsidP="00096385">
            <w:r>
              <w:rPr>
                <w:sz w:val="16"/>
                <w:szCs w:val="16"/>
              </w:rPr>
              <w:t>1416</w:t>
            </w:r>
          </w:p>
        </w:tc>
        <w:tc>
          <w:tcPr>
            <w:tcW w:w="517" w:type="dxa"/>
          </w:tcPr>
          <w:p w14:paraId="1B069B87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89398C" w14:textId="77777777" w:rsidR="000A3FCB" w:rsidRDefault="000A3FCB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6718FD8" w14:textId="77777777" w:rsidR="000A3FCB" w:rsidRDefault="000A3FCB" w:rsidP="00096385">
            <w:r>
              <w:rPr>
                <w:sz w:val="16"/>
                <w:szCs w:val="16"/>
              </w:rPr>
              <w:t>Additional supported capabilities for CA_2-5-30-66-66 and CA_2-2-12-66-66</w:t>
            </w:r>
          </w:p>
        </w:tc>
        <w:tc>
          <w:tcPr>
            <w:tcW w:w="517" w:type="dxa"/>
          </w:tcPr>
          <w:p w14:paraId="1DA81F19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BDBC73" w14:textId="77777777" w:rsidR="000A3FCB" w:rsidRDefault="000A3FCB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AF374B9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8D1BB18" w14:textId="77777777" w:rsidR="000A3FCB" w:rsidRDefault="000A3FCB" w:rsidP="00096385">
            <w:r>
              <w:rPr>
                <w:sz w:val="16"/>
                <w:szCs w:val="16"/>
              </w:rPr>
              <w:t>R5-234569</w:t>
            </w:r>
          </w:p>
        </w:tc>
        <w:tc>
          <w:tcPr>
            <w:tcW w:w="1597" w:type="dxa"/>
          </w:tcPr>
          <w:p w14:paraId="4103521F" w14:textId="77777777" w:rsidR="000A3FCB" w:rsidRDefault="000A3FCB" w:rsidP="00096385">
            <w:r>
              <w:rPr>
                <w:sz w:val="16"/>
                <w:szCs w:val="16"/>
              </w:rPr>
              <w:t>Bureau Veritas ADT, Sporton International, CATT</w:t>
            </w:r>
          </w:p>
        </w:tc>
        <w:tc>
          <w:tcPr>
            <w:tcW w:w="1122" w:type="dxa"/>
          </w:tcPr>
          <w:p w14:paraId="37725743" w14:textId="77777777" w:rsidR="000A3FCB" w:rsidRDefault="000A3FCB" w:rsidP="00096385">
            <w:r>
              <w:rPr>
                <w:sz w:val="16"/>
                <w:szCs w:val="16"/>
              </w:rPr>
              <w:t>TEI14_Test</w:t>
            </w:r>
          </w:p>
        </w:tc>
        <w:tc>
          <w:tcPr>
            <w:tcW w:w="2323" w:type="dxa"/>
          </w:tcPr>
          <w:p w14:paraId="388A83AD" w14:textId="77777777" w:rsidR="000A3FCB" w:rsidRDefault="000A3FCB" w:rsidP="00096385">
            <w:r>
              <w:rPr>
                <w:sz w:val="16"/>
                <w:szCs w:val="16"/>
              </w:rPr>
              <w:t>A.4.3.3.3</w:t>
            </w:r>
          </w:p>
        </w:tc>
        <w:tc>
          <w:tcPr>
            <w:tcW w:w="998" w:type="dxa"/>
          </w:tcPr>
          <w:p w14:paraId="34EA51A0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A3FCB" w14:paraId="545F5184" w14:textId="77777777" w:rsidTr="00096385">
        <w:tc>
          <w:tcPr>
            <w:tcW w:w="879" w:type="dxa"/>
          </w:tcPr>
          <w:p w14:paraId="650A73AA" w14:textId="77777777" w:rsidR="000A3FCB" w:rsidRDefault="000A3FCB" w:rsidP="00096385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5D041F64" w14:textId="77777777" w:rsidR="000A3FCB" w:rsidRDefault="000A3FCB" w:rsidP="00096385">
            <w:r>
              <w:rPr>
                <w:sz w:val="16"/>
                <w:szCs w:val="16"/>
              </w:rPr>
              <w:t>0314</w:t>
            </w:r>
          </w:p>
        </w:tc>
        <w:tc>
          <w:tcPr>
            <w:tcW w:w="517" w:type="dxa"/>
          </w:tcPr>
          <w:p w14:paraId="023528FB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71DD01" w14:textId="77777777" w:rsidR="000A3FCB" w:rsidRDefault="000A3FCB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7385591" w14:textId="77777777" w:rsidR="000A3FCB" w:rsidRDefault="000A3FCB" w:rsidP="00096385">
            <w:r>
              <w:rPr>
                <w:sz w:val="16"/>
                <w:szCs w:val="16"/>
              </w:rPr>
              <w:t>Correction of clause 5.5.3.1.1</w:t>
            </w:r>
          </w:p>
        </w:tc>
        <w:tc>
          <w:tcPr>
            <w:tcW w:w="517" w:type="dxa"/>
          </w:tcPr>
          <w:p w14:paraId="5737833A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B222F6" w14:textId="77777777" w:rsidR="000A3FCB" w:rsidRDefault="000A3FCB" w:rsidP="00096385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14:paraId="57F3F781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56AFC49" w14:textId="77777777" w:rsidR="000A3FCB" w:rsidRDefault="000A3FCB" w:rsidP="00096385">
            <w:r>
              <w:rPr>
                <w:sz w:val="16"/>
                <w:szCs w:val="16"/>
              </w:rPr>
              <w:t>R5-233848</w:t>
            </w:r>
          </w:p>
        </w:tc>
        <w:tc>
          <w:tcPr>
            <w:tcW w:w="1597" w:type="dxa"/>
          </w:tcPr>
          <w:p w14:paraId="345D4FFE" w14:textId="77777777" w:rsidR="000A3FCB" w:rsidRDefault="000A3FCB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7AD28415" w14:textId="77777777" w:rsidR="000A3FCB" w:rsidRDefault="000A3FCB" w:rsidP="00096385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79221E66" w14:textId="77777777" w:rsidR="000A3FCB" w:rsidRDefault="000A3FCB" w:rsidP="00096385">
            <w:r>
              <w:rPr>
                <w:sz w:val="16"/>
                <w:szCs w:val="16"/>
              </w:rPr>
              <w:t>5.5.3.1.1</w:t>
            </w:r>
          </w:p>
        </w:tc>
        <w:tc>
          <w:tcPr>
            <w:tcW w:w="998" w:type="dxa"/>
          </w:tcPr>
          <w:p w14:paraId="2CF52A2A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A3FCB" w14:paraId="2BCD7054" w14:textId="77777777" w:rsidTr="00096385">
        <w:tc>
          <w:tcPr>
            <w:tcW w:w="879" w:type="dxa"/>
          </w:tcPr>
          <w:p w14:paraId="67C720FF" w14:textId="77777777" w:rsidR="000A3FCB" w:rsidRDefault="000A3FCB" w:rsidP="00096385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5D49D3FE" w14:textId="77777777" w:rsidR="000A3FCB" w:rsidRDefault="000A3FCB" w:rsidP="00096385">
            <w:r>
              <w:rPr>
                <w:sz w:val="16"/>
                <w:szCs w:val="16"/>
              </w:rPr>
              <w:t>0315</w:t>
            </w:r>
          </w:p>
        </w:tc>
        <w:tc>
          <w:tcPr>
            <w:tcW w:w="517" w:type="dxa"/>
          </w:tcPr>
          <w:p w14:paraId="74568CB0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603ED7" w14:textId="77777777" w:rsidR="000A3FCB" w:rsidRDefault="000A3FCB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2577E2C" w14:textId="77777777" w:rsidR="000A3FCB" w:rsidRDefault="000A3FCB" w:rsidP="00096385">
            <w:r>
              <w:rPr>
                <w:sz w:val="16"/>
                <w:szCs w:val="16"/>
              </w:rPr>
              <w:t>Correction of clause 5.5.3.2.1</w:t>
            </w:r>
          </w:p>
        </w:tc>
        <w:tc>
          <w:tcPr>
            <w:tcW w:w="517" w:type="dxa"/>
          </w:tcPr>
          <w:p w14:paraId="71901D12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B8397F" w14:textId="77777777" w:rsidR="000A3FCB" w:rsidRDefault="000A3FCB" w:rsidP="00096385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14:paraId="76829493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A8ACAA2" w14:textId="77777777" w:rsidR="000A3FCB" w:rsidRDefault="000A3FCB" w:rsidP="00096385">
            <w:r>
              <w:rPr>
                <w:sz w:val="16"/>
                <w:szCs w:val="16"/>
              </w:rPr>
              <w:t>R5-233849</w:t>
            </w:r>
          </w:p>
        </w:tc>
        <w:tc>
          <w:tcPr>
            <w:tcW w:w="1597" w:type="dxa"/>
          </w:tcPr>
          <w:p w14:paraId="098C6CD1" w14:textId="77777777" w:rsidR="000A3FCB" w:rsidRDefault="000A3FCB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6B3737BC" w14:textId="77777777" w:rsidR="000A3FCB" w:rsidRDefault="000A3FCB" w:rsidP="00096385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40620EC6" w14:textId="77777777" w:rsidR="000A3FCB" w:rsidRDefault="000A3FCB" w:rsidP="00096385">
            <w:r>
              <w:rPr>
                <w:sz w:val="16"/>
                <w:szCs w:val="16"/>
              </w:rPr>
              <w:t>5.5.3.2.1</w:t>
            </w:r>
          </w:p>
        </w:tc>
        <w:tc>
          <w:tcPr>
            <w:tcW w:w="998" w:type="dxa"/>
          </w:tcPr>
          <w:p w14:paraId="0CDD95EE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A3FCB" w14:paraId="7F66C118" w14:textId="77777777" w:rsidTr="00096385">
        <w:tc>
          <w:tcPr>
            <w:tcW w:w="879" w:type="dxa"/>
          </w:tcPr>
          <w:p w14:paraId="035B0815" w14:textId="77777777" w:rsidR="000A3FCB" w:rsidRDefault="000A3FCB" w:rsidP="00096385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5651BEA2" w14:textId="77777777" w:rsidR="000A3FCB" w:rsidRDefault="000A3FCB" w:rsidP="00096385">
            <w:r>
              <w:rPr>
                <w:sz w:val="16"/>
                <w:szCs w:val="16"/>
              </w:rPr>
              <w:t>0316</w:t>
            </w:r>
          </w:p>
        </w:tc>
        <w:tc>
          <w:tcPr>
            <w:tcW w:w="517" w:type="dxa"/>
          </w:tcPr>
          <w:p w14:paraId="190B1EC0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A773AE" w14:textId="77777777" w:rsidR="000A3FCB" w:rsidRDefault="000A3FCB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50DC26F" w14:textId="77777777" w:rsidR="000A3FCB" w:rsidRDefault="000A3FCB" w:rsidP="00096385">
            <w:r>
              <w:rPr>
                <w:sz w:val="16"/>
                <w:szCs w:val="16"/>
              </w:rPr>
              <w:t>Correction of clause 5.5.4.3</w:t>
            </w:r>
          </w:p>
        </w:tc>
        <w:tc>
          <w:tcPr>
            <w:tcW w:w="517" w:type="dxa"/>
          </w:tcPr>
          <w:p w14:paraId="5BE90F90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06EF17" w14:textId="77777777" w:rsidR="000A3FCB" w:rsidRDefault="000A3FCB" w:rsidP="00096385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14:paraId="000F0ECA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CB70F28" w14:textId="77777777" w:rsidR="000A3FCB" w:rsidRDefault="000A3FCB" w:rsidP="00096385">
            <w:r>
              <w:rPr>
                <w:sz w:val="16"/>
                <w:szCs w:val="16"/>
              </w:rPr>
              <w:t>R5-233850</w:t>
            </w:r>
          </w:p>
        </w:tc>
        <w:tc>
          <w:tcPr>
            <w:tcW w:w="1597" w:type="dxa"/>
          </w:tcPr>
          <w:p w14:paraId="75CD5F13" w14:textId="77777777" w:rsidR="000A3FCB" w:rsidRDefault="000A3FCB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62C558CE" w14:textId="77777777" w:rsidR="000A3FCB" w:rsidRDefault="000A3FCB" w:rsidP="00096385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47ECCF3F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D779C1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79CF84FC" w14:textId="77777777" w:rsidTr="00096385">
        <w:tc>
          <w:tcPr>
            <w:tcW w:w="879" w:type="dxa"/>
          </w:tcPr>
          <w:p w14:paraId="240AA9B6" w14:textId="77777777" w:rsidR="000A3FCB" w:rsidRDefault="000A3FCB" w:rsidP="00096385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481D657C" w14:textId="77777777" w:rsidR="000A3FCB" w:rsidRDefault="000A3FCB" w:rsidP="00096385">
            <w:r>
              <w:rPr>
                <w:sz w:val="16"/>
                <w:szCs w:val="16"/>
              </w:rPr>
              <w:t>0317</w:t>
            </w:r>
          </w:p>
        </w:tc>
        <w:tc>
          <w:tcPr>
            <w:tcW w:w="517" w:type="dxa"/>
          </w:tcPr>
          <w:p w14:paraId="2ACB32FF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701828" w14:textId="77777777" w:rsidR="000A3FCB" w:rsidRDefault="000A3FCB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75BA738" w14:textId="77777777" w:rsidR="000A3FCB" w:rsidRDefault="000A3FCB" w:rsidP="00096385">
            <w:r>
              <w:rPr>
                <w:sz w:val="16"/>
                <w:szCs w:val="16"/>
              </w:rPr>
              <w:t>Correction of clauses 5.3.36 and 5.3.37</w:t>
            </w:r>
          </w:p>
        </w:tc>
        <w:tc>
          <w:tcPr>
            <w:tcW w:w="517" w:type="dxa"/>
          </w:tcPr>
          <w:p w14:paraId="122B16BE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143332" w14:textId="77777777" w:rsidR="000A3FCB" w:rsidRDefault="000A3FCB" w:rsidP="00096385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14:paraId="13FCB32C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07266B0" w14:textId="77777777" w:rsidR="000A3FCB" w:rsidRDefault="000A3FCB" w:rsidP="00096385">
            <w:r>
              <w:rPr>
                <w:sz w:val="16"/>
                <w:szCs w:val="16"/>
              </w:rPr>
              <w:t>R5-233851</w:t>
            </w:r>
          </w:p>
        </w:tc>
        <w:tc>
          <w:tcPr>
            <w:tcW w:w="1597" w:type="dxa"/>
          </w:tcPr>
          <w:p w14:paraId="1FDA67A0" w14:textId="77777777" w:rsidR="000A3FCB" w:rsidRDefault="000A3FCB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18C61801" w14:textId="77777777" w:rsidR="000A3FCB" w:rsidRDefault="000A3FCB" w:rsidP="00096385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02939EA8" w14:textId="77777777" w:rsidR="000A3FCB" w:rsidRDefault="000A3FCB" w:rsidP="00096385">
            <w:r>
              <w:rPr>
                <w:sz w:val="16"/>
                <w:szCs w:val="16"/>
              </w:rPr>
              <w:t>5.3.36, 5.3.37</w:t>
            </w:r>
          </w:p>
        </w:tc>
        <w:tc>
          <w:tcPr>
            <w:tcW w:w="998" w:type="dxa"/>
          </w:tcPr>
          <w:p w14:paraId="743A40A9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A3FCB" w14:paraId="768C4F57" w14:textId="77777777" w:rsidTr="00096385">
        <w:tc>
          <w:tcPr>
            <w:tcW w:w="879" w:type="dxa"/>
          </w:tcPr>
          <w:p w14:paraId="292DB68D" w14:textId="77777777" w:rsidR="000A3FCB" w:rsidRDefault="000A3FCB" w:rsidP="00096385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59C11491" w14:textId="77777777" w:rsidR="000A3FCB" w:rsidRDefault="000A3FCB" w:rsidP="00096385">
            <w:r>
              <w:rPr>
                <w:sz w:val="16"/>
                <w:szCs w:val="16"/>
              </w:rPr>
              <w:t>0318</w:t>
            </w:r>
          </w:p>
        </w:tc>
        <w:tc>
          <w:tcPr>
            <w:tcW w:w="517" w:type="dxa"/>
          </w:tcPr>
          <w:p w14:paraId="5F3ED43E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613900" w14:textId="77777777" w:rsidR="000A3FCB" w:rsidRDefault="000A3FCB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4D46CC0" w14:textId="77777777" w:rsidR="000A3FCB" w:rsidRDefault="000A3FCB" w:rsidP="00096385">
            <w:r>
              <w:rPr>
                <w:sz w:val="16"/>
                <w:szCs w:val="16"/>
              </w:rPr>
              <w:t>Removal of clauses 5.3A.9 and 5.3A.10</w:t>
            </w:r>
          </w:p>
        </w:tc>
        <w:tc>
          <w:tcPr>
            <w:tcW w:w="517" w:type="dxa"/>
          </w:tcPr>
          <w:p w14:paraId="345CBA9F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703A6E" w14:textId="77777777" w:rsidR="000A3FCB" w:rsidRDefault="000A3FCB" w:rsidP="00096385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14:paraId="407E718A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DD6A455" w14:textId="77777777" w:rsidR="000A3FCB" w:rsidRDefault="000A3FCB" w:rsidP="00096385">
            <w:r>
              <w:rPr>
                <w:sz w:val="16"/>
                <w:szCs w:val="16"/>
              </w:rPr>
              <w:t>R5-233852</w:t>
            </w:r>
          </w:p>
        </w:tc>
        <w:tc>
          <w:tcPr>
            <w:tcW w:w="1597" w:type="dxa"/>
          </w:tcPr>
          <w:p w14:paraId="3E6B2B9E" w14:textId="77777777" w:rsidR="000A3FCB" w:rsidRDefault="000A3FCB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307524F7" w14:textId="77777777" w:rsidR="000A3FCB" w:rsidRDefault="000A3FCB" w:rsidP="00096385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1917E609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E093A1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26934E77" w14:textId="77777777" w:rsidTr="00096385">
        <w:tc>
          <w:tcPr>
            <w:tcW w:w="879" w:type="dxa"/>
          </w:tcPr>
          <w:p w14:paraId="7FCCC439" w14:textId="77777777" w:rsidR="000A3FCB" w:rsidRDefault="000A3FCB" w:rsidP="00096385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6D90B637" w14:textId="77777777" w:rsidR="000A3FCB" w:rsidRDefault="000A3FCB" w:rsidP="00096385">
            <w:r>
              <w:rPr>
                <w:sz w:val="16"/>
                <w:szCs w:val="16"/>
              </w:rPr>
              <w:t>0338</w:t>
            </w:r>
          </w:p>
        </w:tc>
        <w:tc>
          <w:tcPr>
            <w:tcW w:w="517" w:type="dxa"/>
          </w:tcPr>
          <w:p w14:paraId="63AB5164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5E5B72" w14:textId="77777777" w:rsidR="000A3FCB" w:rsidRDefault="000A3FCB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4E6F064" w14:textId="77777777" w:rsidR="000A3FCB" w:rsidRDefault="000A3FCB" w:rsidP="00096385">
            <w:r>
              <w:rPr>
                <w:sz w:val="16"/>
                <w:szCs w:val="16"/>
              </w:rPr>
              <w:t>Correction of test case 6.2.12</w:t>
            </w:r>
          </w:p>
        </w:tc>
        <w:tc>
          <w:tcPr>
            <w:tcW w:w="517" w:type="dxa"/>
          </w:tcPr>
          <w:p w14:paraId="6AA10D35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84A523" w14:textId="77777777" w:rsidR="000A3FCB" w:rsidRDefault="000A3FCB" w:rsidP="00096385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14:paraId="5EC0055B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79A6581" w14:textId="77777777" w:rsidR="000A3FCB" w:rsidRDefault="000A3FCB" w:rsidP="00096385">
            <w:r>
              <w:rPr>
                <w:sz w:val="16"/>
                <w:szCs w:val="16"/>
              </w:rPr>
              <w:t>R5-233859</w:t>
            </w:r>
          </w:p>
        </w:tc>
        <w:tc>
          <w:tcPr>
            <w:tcW w:w="1597" w:type="dxa"/>
          </w:tcPr>
          <w:p w14:paraId="4934B97D" w14:textId="77777777" w:rsidR="000A3FCB" w:rsidRDefault="000A3FCB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06BCD006" w14:textId="77777777" w:rsidR="000A3FCB" w:rsidRDefault="000A3FCB" w:rsidP="00096385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148520F7" w14:textId="77777777" w:rsidR="000A3FCB" w:rsidRDefault="000A3FCB" w:rsidP="00096385">
            <w:r>
              <w:rPr>
                <w:sz w:val="16"/>
                <w:szCs w:val="16"/>
              </w:rPr>
              <w:t>6.2.12</w:t>
            </w:r>
          </w:p>
        </w:tc>
        <w:tc>
          <w:tcPr>
            <w:tcW w:w="998" w:type="dxa"/>
          </w:tcPr>
          <w:p w14:paraId="524E72B4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 36.579-1 CR 0315; TS/TR ... CR ... </w:t>
            </w:r>
          </w:p>
        </w:tc>
      </w:tr>
      <w:tr w:rsidR="000A3FCB" w14:paraId="0EDDCE3C" w14:textId="77777777" w:rsidTr="00096385">
        <w:tc>
          <w:tcPr>
            <w:tcW w:w="879" w:type="dxa"/>
          </w:tcPr>
          <w:p w14:paraId="7C35F45B" w14:textId="77777777" w:rsidR="000A3FCB" w:rsidRDefault="000A3FCB" w:rsidP="00096385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3CEC520D" w14:textId="77777777" w:rsidR="000A3FCB" w:rsidRDefault="000A3FCB" w:rsidP="00096385">
            <w:r>
              <w:rPr>
                <w:sz w:val="16"/>
                <w:szCs w:val="16"/>
              </w:rPr>
              <w:t>0339</w:t>
            </w:r>
          </w:p>
        </w:tc>
        <w:tc>
          <w:tcPr>
            <w:tcW w:w="517" w:type="dxa"/>
          </w:tcPr>
          <w:p w14:paraId="51149477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90679C" w14:textId="77777777" w:rsidR="000A3FCB" w:rsidRDefault="000A3FCB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7E37EFF" w14:textId="77777777" w:rsidR="000A3FCB" w:rsidRDefault="000A3FCB" w:rsidP="00096385">
            <w:r>
              <w:rPr>
                <w:sz w:val="16"/>
                <w:szCs w:val="16"/>
              </w:rPr>
              <w:t>Correction of test case 6.2.13</w:t>
            </w:r>
          </w:p>
        </w:tc>
        <w:tc>
          <w:tcPr>
            <w:tcW w:w="517" w:type="dxa"/>
          </w:tcPr>
          <w:p w14:paraId="7D8BE6BB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1F9BED" w14:textId="77777777" w:rsidR="000A3FCB" w:rsidRDefault="000A3FCB" w:rsidP="00096385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14:paraId="06ADC704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3B897EE" w14:textId="77777777" w:rsidR="000A3FCB" w:rsidRDefault="000A3FCB" w:rsidP="00096385">
            <w:r>
              <w:rPr>
                <w:sz w:val="16"/>
                <w:szCs w:val="16"/>
              </w:rPr>
              <w:t>R5-233860</w:t>
            </w:r>
          </w:p>
        </w:tc>
        <w:tc>
          <w:tcPr>
            <w:tcW w:w="1597" w:type="dxa"/>
          </w:tcPr>
          <w:p w14:paraId="6BA95721" w14:textId="77777777" w:rsidR="000A3FCB" w:rsidRDefault="000A3FCB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5A808CBD" w14:textId="77777777" w:rsidR="000A3FCB" w:rsidRDefault="000A3FCB" w:rsidP="00096385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10A42354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EBF9E1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6558548F" w14:textId="77777777" w:rsidTr="00096385">
        <w:tc>
          <w:tcPr>
            <w:tcW w:w="879" w:type="dxa"/>
          </w:tcPr>
          <w:p w14:paraId="6E3D8EB0" w14:textId="77777777" w:rsidR="000A3FCB" w:rsidRDefault="000A3FCB" w:rsidP="00096385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4A97ED4C" w14:textId="77777777" w:rsidR="000A3FCB" w:rsidRDefault="000A3FCB" w:rsidP="00096385">
            <w:r>
              <w:rPr>
                <w:sz w:val="16"/>
                <w:szCs w:val="16"/>
              </w:rPr>
              <w:t>0340</w:t>
            </w:r>
          </w:p>
        </w:tc>
        <w:tc>
          <w:tcPr>
            <w:tcW w:w="517" w:type="dxa"/>
          </w:tcPr>
          <w:p w14:paraId="41776416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4773EA" w14:textId="77777777" w:rsidR="000A3FCB" w:rsidRDefault="000A3FCB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C369C44" w14:textId="77777777" w:rsidR="000A3FCB" w:rsidRDefault="000A3FCB" w:rsidP="00096385">
            <w:r>
              <w:rPr>
                <w:sz w:val="16"/>
                <w:szCs w:val="16"/>
              </w:rPr>
              <w:t>Correction of test case 6.2.14</w:t>
            </w:r>
          </w:p>
        </w:tc>
        <w:tc>
          <w:tcPr>
            <w:tcW w:w="517" w:type="dxa"/>
          </w:tcPr>
          <w:p w14:paraId="5615C8C0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C344E5" w14:textId="77777777" w:rsidR="000A3FCB" w:rsidRDefault="000A3FCB" w:rsidP="00096385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14:paraId="0A36C230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1C4595E" w14:textId="77777777" w:rsidR="000A3FCB" w:rsidRDefault="000A3FCB" w:rsidP="00096385">
            <w:r>
              <w:rPr>
                <w:sz w:val="16"/>
                <w:szCs w:val="16"/>
              </w:rPr>
              <w:t>R5-233861</w:t>
            </w:r>
          </w:p>
        </w:tc>
        <w:tc>
          <w:tcPr>
            <w:tcW w:w="1597" w:type="dxa"/>
          </w:tcPr>
          <w:p w14:paraId="14A55241" w14:textId="77777777" w:rsidR="000A3FCB" w:rsidRDefault="000A3FCB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255138B1" w14:textId="77777777" w:rsidR="000A3FCB" w:rsidRDefault="000A3FCB" w:rsidP="00096385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37F8B72B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97B06E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23A3535A" w14:textId="77777777" w:rsidTr="00096385">
        <w:tc>
          <w:tcPr>
            <w:tcW w:w="879" w:type="dxa"/>
          </w:tcPr>
          <w:p w14:paraId="08B0E1AC" w14:textId="77777777" w:rsidR="000A3FCB" w:rsidRDefault="000A3FCB" w:rsidP="00096385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04CE304C" w14:textId="77777777" w:rsidR="000A3FCB" w:rsidRDefault="000A3FCB" w:rsidP="00096385">
            <w:r>
              <w:rPr>
                <w:sz w:val="16"/>
                <w:szCs w:val="16"/>
              </w:rPr>
              <w:t>0341</w:t>
            </w:r>
          </w:p>
        </w:tc>
        <w:tc>
          <w:tcPr>
            <w:tcW w:w="517" w:type="dxa"/>
          </w:tcPr>
          <w:p w14:paraId="751F788C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6081C1" w14:textId="77777777" w:rsidR="000A3FCB" w:rsidRDefault="000A3FCB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85E9C5C" w14:textId="77777777" w:rsidR="000A3FCB" w:rsidRDefault="000A3FCB" w:rsidP="00096385">
            <w:r>
              <w:rPr>
                <w:sz w:val="16"/>
                <w:szCs w:val="16"/>
              </w:rPr>
              <w:t>Correction of test case 6.2.16</w:t>
            </w:r>
          </w:p>
        </w:tc>
        <w:tc>
          <w:tcPr>
            <w:tcW w:w="517" w:type="dxa"/>
          </w:tcPr>
          <w:p w14:paraId="20A147B2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483C12" w14:textId="77777777" w:rsidR="000A3FCB" w:rsidRDefault="000A3FCB" w:rsidP="00096385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14:paraId="7C357885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A5D7B6E" w14:textId="77777777" w:rsidR="000A3FCB" w:rsidRDefault="000A3FCB" w:rsidP="00096385">
            <w:r>
              <w:rPr>
                <w:sz w:val="16"/>
                <w:szCs w:val="16"/>
              </w:rPr>
              <w:t>R5-233862</w:t>
            </w:r>
          </w:p>
        </w:tc>
        <w:tc>
          <w:tcPr>
            <w:tcW w:w="1597" w:type="dxa"/>
          </w:tcPr>
          <w:p w14:paraId="5F550134" w14:textId="77777777" w:rsidR="000A3FCB" w:rsidRDefault="000A3FCB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5B1C045A" w14:textId="77777777" w:rsidR="000A3FCB" w:rsidRDefault="000A3FCB" w:rsidP="00096385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5CDFD014" w14:textId="77777777" w:rsidR="000A3FCB" w:rsidRDefault="000A3FCB" w:rsidP="00096385">
            <w:r>
              <w:rPr>
                <w:sz w:val="16"/>
                <w:szCs w:val="16"/>
              </w:rPr>
              <w:t>6.2.16</w:t>
            </w:r>
          </w:p>
        </w:tc>
        <w:tc>
          <w:tcPr>
            <w:tcW w:w="998" w:type="dxa"/>
          </w:tcPr>
          <w:p w14:paraId="113E71E0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 36.579-1 CR 0315; TS/TR ... CR ... </w:t>
            </w:r>
          </w:p>
        </w:tc>
      </w:tr>
      <w:tr w:rsidR="000A3FCB" w14:paraId="0DCD2521" w14:textId="77777777" w:rsidTr="00096385">
        <w:tc>
          <w:tcPr>
            <w:tcW w:w="879" w:type="dxa"/>
          </w:tcPr>
          <w:p w14:paraId="4BC16748" w14:textId="77777777" w:rsidR="000A3FCB" w:rsidRDefault="000A3FCB" w:rsidP="00096385">
            <w:r>
              <w:rPr>
                <w:sz w:val="16"/>
                <w:szCs w:val="16"/>
              </w:rPr>
              <w:t>36.579-5</w:t>
            </w:r>
          </w:p>
        </w:tc>
        <w:tc>
          <w:tcPr>
            <w:tcW w:w="637" w:type="dxa"/>
          </w:tcPr>
          <w:p w14:paraId="55A408DA" w14:textId="77777777" w:rsidR="000A3FCB" w:rsidRDefault="000A3FCB" w:rsidP="00096385">
            <w:r>
              <w:rPr>
                <w:sz w:val="16"/>
                <w:szCs w:val="16"/>
              </w:rPr>
              <w:t>0099</w:t>
            </w:r>
          </w:p>
        </w:tc>
        <w:tc>
          <w:tcPr>
            <w:tcW w:w="517" w:type="dxa"/>
          </w:tcPr>
          <w:p w14:paraId="10F468EB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69AB0F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D40DF3" w14:textId="77777777" w:rsidR="000A3FCB" w:rsidRDefault="000A3FCB" w:rsidP="00096385">
            <w:r>
              <w:rPr>
                <w:sz w:val="16"/>
                <w:szCs w:val="16"/>
              </w:rPr>
              <w:t>Routine maintenance for TS 36.579-5</w:t>
            </w:r>
          </w:p>
        </w:tc>
        <w:tc>
          <w:tcPr>
            <w:tcW w:w="517" w:type="dxa"/>
          </w:tcPr>
          <w:p w14:paraId="352829A0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D1ACD3" w14:textId="77777777" w:rsidR="000A3FCB" w:rsidRDefault="000A3FCB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66E0025A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AC71F85" w14:textId="77777777" w:rsidR="000A3FCB" w:rsidRDefault="000A3FCB" w:rsidP="00096385">
            <w:r>
              <w:rPr>
                <w:sz w:val="16"/>
                <w:szCs w:val="16"/>
              </w:rPr>
              <w:t>R5-233868</w:t>
            </w:r>
          </w:p>
        </w:tc>
        <w:tc>
          <w:tcPr>
            <w:tcW w:w="1597" w:type="dxa"/>
          </w:tcPr>
          <w:p w14:paraId="04110F95" w14:textId="77777777" w:rsidR="000A3FCB" w:rsidRDefault="000A3FCB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1D8F6793" w14:textId="77777777" w:rsidR="000A3FCB" w:rsidRDefault="000A3FCB" w:rsidP="00096385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21853ED5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C82F59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6D28781D" w14:textId="77777777" w:rsidTr="00096385">
        <w:tc>
          <w:tcPr>
            <w:tcW w:w="879" w:type="dxa"/>
          </w:tcPr>
          <w:p w14:paraId="12161485" w14:textId="77777777" w:rsidR="000A3FCB" w:rsidRDefault="000A3FCB" w:rsidP="00096385">
            <w:r>
              <w:rPr>
                <w:sz w:val="16"/>
                <w:szCs w:val="16"/>
              </w:rPr>
              <w:t>36.905</w:t>
            </w:r>
          </w:p>
        </w:tc>
        <w:tc>
          <w:tcPr>
            <w:tcW w:w="637" w:type="dxa"/>
          </w:tcPr>
          <w:p w14:paraId="741DE843" w14:textId="77777777" w:rsidR="000A3FCB" w:rsidRDefault="000A3FCB" w:rsidP="00096385">
            <w:r>
              <w:rPr>
                <w:sz w:val="16"/>
                <w:szCs w:val="16"/>
              </w:rPr>
              <w:t>0251</w:t>
            </w:r>
          </w:p>
        </w:tc>
        <w:tc>
          <w:tcPr>
            <w:tcW w:w="517" w:type="dxa"/>
          </w:tcPr>
          <w:p w14:paraId="3A644A27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47D7EBA" w14:textId="77777777" w:rsidR="000A3FCB" w:rsidRDefault="000A3FCB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D738720" w14:textId="77777777" w:rsidR="000A3FCB" w:rsidRDefault="000A3FCB" w:rsidP="00096385">
            <w:r>
              <w:rPr>
                <w:sz w:val="16"/>
                <w:szCs w:val="16"/>
              </w:rPr>
              <w:t>Adding Test Point Analysis for 4DLRefSens TC7.3A.9(2A-2A-5A-66A)</w:t>
            </w:r>
          </w:p>
        </w:tc>
        <w:tc>
          <w:tcPr>
            <w:tcW w:w="517" w:type="dxa"/>
          </w:tcPr>
          <w:p w14:paraId="6413C37E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3FB60D" w14:textId="77777777" w:rsidR="000A3FCB" w:rsidRDefault="000A3FCB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8380589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839396D" w14:textId="77777777" w:rsidR="000A3FCB" w:rsidRDefault="000A3FCB" w:rsidP="00096385">
            <w:r>
              <w:rPr>
                <w:sz w:val="16"/>
                <w:szCs w:val="16"/>
              </w:rPr>
              <w:t>R5-235806</w:t>
            </w:r>
          </w:p>
        </w:tc>
        <w:tc>
          <w:tcPr>
            <w:tcW w:w="1597" w:type="dxa"/>
          </w:tcPr>
          <w:p w14:paraId="465CF093" w14:textId="77777777" w:rsidR="000A3FCB" w:rsidRDefault="000A3FCB" w:rsidP="00096385">
            <w:r>
              <w:rPr>
                <w:sz w:val="16"/>
                <w:szCs w:val="16"/>
              </w:rPr>
              <w:t>Tejet,ZTE,SRTC</w:t>
            </w:r>
          </w:p>
        </w:tc>
        <w:tc>
          <w:tcPr>
            <w:tcW w:w="1122" w:type="dxa"/>
          </w:tcPr>
          <w:p w14:paraId="7686197B" w14:textId="77777777" w:rsidR="000A3FCB" w:rsidRDefault="000A3FCB" w:rsidP="00096385">
            <w:r>
              <w:rPr>
                <w:sz w:val="16"/>
                <w:szCs w:val="16"/>
              </w:rPr>
              <w:t>TEI14_Test, LTE_CA_R14-UEConTest</w:t>
            </w:r>
          </w:p>
        </w:tc>
        <w:tc>
          <w:tcPr>
            <w:tcW w:w="2323" w:type="dxa"/>
          </w:tcPr>
          <w:p w14:paraId="118C7AF9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565C87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259197BD" w14:textId="77777777" w:rsidTr="00096385">
        <w:tc>
          <w:tcPr>
            <w:tcW w:w="879" w:type="dxa"/>
          </w:tcPr>
          <w:p w14:paraId="4494DEE8" w14:textId="77777777" w:rsidR="000A3FCB" w:rsidRDefault="000A3FCB" w:rsidP="00096385">
            <w:r>
              <w:rPr>
                <w:sz w:val="16"/>
                <w:szCs w:val="16"/>
              </w:rPr>
              <w:t>36.905</w:t>
            </w:r>
          </w:p>
        </w:tc>
        <w:tc>
          <w:tcPr>
            <w:tcW w:w="637" w:type="dxa"/>
          </w:tcPr>
          <w:p w14:paraId="1E383330" w14:textId="77777777" w:rsidR="000A3FCB" w:rsidRDefault="000A3FCB" w:rsidP="00096385">
            <w:r>
              <w:rPr>
                <w:sz w:val="16"/>
                <w:szCs w:val="16"/>
              </w:rPr>
              <w:t>0252</w:t>
            </w:r>
          </w:p>
        </w:tc>
        <w:tc>
          <w:tcPr>
            <w:tcW w:w="517" w:type="dxa"/>
          </w:tcPr>
          <w:p w14:paraId="6D108829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E4470ED" w14:textId="77777777" w:rsidR="000A3FCB" w:rsidRDefault="000A3FCB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2ACFA75" w14:textId="77777777" w:rsidR="000A3FCB" w:rsidRDefault="000A3FCB" w:rsidP="00096385">
            <w:r>
              <w:rPr>
                <w:sz w:val="16"/>
                <w:szCs w:val="16"/>
              </w:rPr>
              <w:t>Adding Test Point Analysis for 4DLRefSens TC7.3A.9(2A-2A-12A-66A)</w:t>
            </w:r>
          </w:p>
        </w:tc>
        <w:tc>
          <w:tcPr>
            <w:tcW w:w="517" w:type="dxa"/>
          </w:tcPr>
          <w:p w14:paraId="1111237D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8B22BD" w14:textId="77777777" w:rsidR="000A3FCB" w:rsidRDefault="000A3FCB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9C08C91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ADD83B1" w14:textId="77777777" w:rsidR="000A3FCB" w:rsidRDefault="000A3FCB" w:rsidP="00096385">
            <w:r>
              <w:rPr>
                <w:sz w:val="16"/>
                <w:szCs w:val="16"/>
              </w:rPr>
              <w:t>R5-235807</w:t>
            </w:r>
          </w:p>
        </w:tc>
        <w:tc>
          <w:tcPr>
            <w:tcW w:w="1597" w:type="dxa"/>
          </w:tcPr>
          <w:p w14:paraId="1F122885" w14:textId="77777777" w:rsidR="000A3FCB" w:rsidRDefault="000A3FCB" w:rsidP="00096385">
            <w:r>
              <w:rPr>
                <w:sz w:val="16"/>
                <w:szCs w:val="16"/>
              </w:rPr>
              <w:t>Tejet,ZTE,SRTC</w:t>
            </w:r>
          </w:p>
        </w:tc>
        <w:tc>
          <w:tcPr>
            <w:tcW w:w="1122" w:type="dxa"/>
          </w:tcPr>
          <w:p w14:paraId="16A93CAD" w14:textId="77777777" w:rsidR="000A3FCB" w:rsidRDefault="000A3FCB" w:rsidP="00096385">
            <w:r>
              <w:rPr>
                <w:sz w:val="16"/>
                <w:szCs w:val="16"/>
              </w:rPr>
              <w:t>TEI14_Test, LTE_CA_R14-UEConTest</w:t>
            </w:r>
          </w:p>
        </w:tc>
        <w:tc>
          <w:tcPr>
            <w:tcW w:w="2323" w:type="dxa"/>
          </w:tcPr>
          <w:p w14:paraId="758981D3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4678B5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2D4982DE" w14:textId="77777777" w:rsidTr="00096385">
        <w:tc>
          <w:tcPr>
            <w:tcW w:w="879" w:type="dxa"/>
          </w:tcPr>
          <w:p w14:paraId="5D76FB49" w14:textId="77777777" w:rsidR="000A3FCB" w:rsidRDefault="000A3FCB" w:rsidP="00096385">
            <w:r>
              <w:rPr>
                <w:sz w:val="16"/>
                <w:szCs w:val="16"/>
              </w:rPr>
              <w:t>36.905</w:t>
            </w:r>
          </w:p>
        </w:tc>
        <w:tc>
          <w:tcPr>
            <w:tcW w:w="637" w:type="dxa"/>
          </w:tcPr>
          <w:p w14:paraId="38930041" w14:textId="77777777" w:rsidR="000A3FCB" w:rsidRDefault="000A3FCB" w:rsidP="00096385">
            <w:r>
              <w:rPr>
                <w:sz w:val="16"/>
                <w:szCs w:val="16"/>
              </w:rPr>
              <w:t>0253</w:t>
            </w:r>
          </w:p>
        </w:tc>
        <w:tc>
          <w:tcPr>
            <w:tcW w:w="517" w:type="dxa"/>
          </w:tcPr>
          <w:p w14:paraId="7A7D8431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45500D" w14:textId="77777777" w:rsidR="000A3FCB" w:rsidRDefault="000A3FCB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A1CCD20" w14:textId="77777777" w:rsidR="000A3FCB" w:rsidRDefault="000A3FCB" w:rsidP="00096385">
            <w:r>
              <w:rPr>
                <w:sz w:val="16"/>
                <w:szCs w:val="16"/>
              </w:rPr>
              <w:t>Adding Test Point Analysis for 4DLRefSens TC7.3A.9(2A-2A-30A-66A)</w:t>
            </w:r>
          </w:p>
        </w:tc>
        <w:tc>
          <w:tcPr>
            <w:tcW w:w="517" w:type="dxa"/>
          </w:tcPr>
          <w:p w14:paraId="4DF62CA0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1AD475" w14:textId="77777777" w:rsidR="000A3FCB" w:rsidRDefault="000A3FCB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85580A5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3350266" w14:textId="77777777" w:rsidR="000A3FCB" w:rsidRDefault="000A3FCB" w:rsidP="00096385">
            <w:r>
              <w:rPr>
                <w:sz w:val="16"/>
                <w:szCs w:val="16"/>
              </w:rPr>
              <w:t>R5-235808</w:t>
            </w:r>
          </w:p>
        </w:tc>
        <w:tc>
          <w:tcPr>
            <w:tcW w:w="1597" w:type="dxa"/>
          </w:tcPr>
          <w:p w14:paraId="63A9CF54" w14:textId="77777777" w:rsidR="000A3FCB" w:rsidRDefault="000A3FCB" w:rsidP="00096385">
            <w:r>
              <w:rPr>
                <w:sz w:val="16"/>
                <w:szCs w:val="16"/>
              </w:rPr>
              <w:t>Tejet,ZTE,SRTC</w:t>
            </w:r>
          </w:p>
        </w:tc>
        <w:tc>
          <w:tcPr>
            <w:tcW w:w="1122" w:type="dxa"/>
          </w:tcPr>
          <w:p w14:paraId="0483C646" w14:textId="77777777" w:rsidR="000A3FCB" w:rsidRDefault="000A3FCB" w:rsidP="00096385">
            <w:r>
              <w:rPr>
                <w:sz w:val="16"/>
                <w:szCs w:val="16"/>
              </w:rPr>
              <w:t>TEI14_Test, LTE_CA_R14-UEConTest</w:t>
            </w:r>
          </w:p>
        </w:tc>
        <w:tc>
          <w:tcPr>
            <w:tcW w:w="2323" w:type="dxa"/>
          </w:tcPr>
          <w:p w14:paraId="4E5A2F77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DBBF5F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19D12098" w14:textId="77777777" w:rsidTr="00096385">
        <w:tc>
          <w:tcPr>
            <w:tcW w:w="879" w:type="dxa"/>
          </w:tcPr>
          <w:p w14:paraId="782E5317" w14:textId="77777777" w:rsidR="000A3FCB" w:rsidRDefault="000A3FCB" w:rsidP="00096385">
            <w:r>
              <w:rPr>
                <w:sz w:val="16"/>
                <w:szCs w:val="16"/>
              </w:rPr>
              <w:t>36.905</w:t>
            </w:r>
          </w:p>
        </w:tc>
        <w:tc>
          <w:tcPr>
            <w:tcW w:w="637" w:type="dxa"/>
          </w:tcPr>
          <w:p w14:paraId="24368E65" w14:textId="77777777" w:rsidR="000A3FCB" w:rsidRDefault="000A3FCB" w:rsidP="00096385">
            <w:r>
              <w:rPr>
                <w:sz w:val="16"/>
                <w:szCs w:val="16"/>
              </w:rPr>
              <w:t>0254</w:t>
            </w:r>
          </w:p>
        </w:tc>
        <w:tc>
          <w:tcPr>
            <w:tcW w:w="517" w:type="dxa"/>
          </w:tcPr>
          <w:p w14:paraId="5C01880A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1CCCF2F" w14:textId="77777777" w:rsidR="000A3FCB" w:rsidRDefault="000A3FCB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93518F6" w14:textId="77777777" w:rsidR="000A3FCB" w:rsidRDefault="000A3FCB" w:rsidP="00096385">
            <w:r>
              <w:rPr>
                <w:sz w:val="16"/>
                <w:szCs w:val="16"/>
              </w:rPr>
              <w:t>Adding Test Point Analysis for 4DLRefSens TC7.3A.9(2A-5A-66A-66A)</w:t>
            </w:r>
          </w:p>
        </w:tc>
        <w:tc>
          <w:tcPr>
            <w:tcW w:w="517" w:type="dxa"/>
          </w:tcPr>
          <w:p w14:paraId="350B7BDF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9BE013" w14:textId="77777777" w:rsidR="000A3FCB" w:rsidRDefault="000A3FCB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AEFE603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057C1E8" w14:textId="77777777" w:rsidR="000A3FCB" w:rsidRDefault="000A3FCB" w:rsidP="00096385">
            <w:r>
              <w:rPr>
                <w:sz w:val="16"/>
                <w:szCs w:val="16"/>
              </w:rPr>
              <w:t>R5-235809</w:t>
            </w:r>
          </w:p>
        </w:tc>
        <w:tc>
          <w:tcPr>
            <w:tcW w:w="1597" w:type="dxa"/>
          </w:tcPr>
          <w:p w14:paraId="61B69953" w14:textId="77777777" w:rsidR="000A3FCB" w:rsidRDefault="000A3FCB" w:rsidP="00096385">
            <w:r>
              <w:rPr>
                <w:sz w:val="16"/>
                <w:szCs w:val="16"/>
              </w:rPr>
              <w:t>Tejet,ZTE,SRTC</w:t>
            </w:r>
          </w:p>
        </w:tc>
        <w:tc>
          <w:tcPr>
            <w:tcW w:w="1122" w:type="dxa"/>
          </w:tcPr>
          <w:p w14:paraId="35250043" w14:textId="77777777" w:rsidR="000A3FCB" w:rsidRDefault="000A3FCB" w:rsidP="00096385">
            <w:r>
              <w:rPr>
                <w:sz w:val="16"/>
                <w:szCs w:val="16"/>
              </w:rPr>
              <w:t>TEI14_Test, LTE_CA_R14-UEConTest</w:t>
            </w:r>
          </w:p>
        </w:tc>
        <w:tc>
          <w:tcPr>
            <w:tcW w:w="2323" w:type="dxa"/>
          </w:tcPr>
          <w:p w14:paraId="6787CE86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00ACFC2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2113C23D" w14:textId="77777777" w:rsidTr="00096385">
        <w:tc>
          <w:tcPr>
            <w:tcW w:w="879" w:type="dxa"/>
          </w:tcPr>
          <w:p w14:paraId="06DC15E7" w14:textId="77777777" w:rsidR="000A3FCB" w:rsidRDefault="000A3FCB" w:rsidP="00096385">
            <w:r>
              <w:rPr>
                <w:sz w:val="16"/>
                <w:szCs w:val="16"/>
              </w:rPr>
              <w:t>36.905</w:t>
            </w:r>
          </w:p>
        </w:tc>
        <w:tc>
          <w:tcPr>
            <w:tcW w:w="637" w:type="dxa"/>
          </w:tcPr>
          <w:p w14:paraId="4440F89D" w14:textId="77777777" w:rsidR="000A3FCB" w:rsidRDefault="000A3FCB" w:rsidP="00096385">
            <w:r>
              <w:rPr>
                <w:sz w:val="16"/>
                <w:szCs w:val="16"/>
              </w:rPr>
              <w:t>0255</w:t>
            </w:r>
          </w:p>
        </w:tc>
        <w:tc>
          <w:tcPr>
            <w:tcW w:w="517" w:type="dxa"/>
          </w:tcPr>
          <w:p w14:paraId="0B8E73A2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F6C419" w14:textId="77777777" w:rsidR="000A3FCB" w:rsidRDefault="000A3FCB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FCDE066" w14:textId="77777777" w:rsidR="000A3FCB" w:rsidRDefault="000A3FCB" w:rsidP="00096385">
            <w:r>
              <w:rPr>
                <w:sz w:val="16"/>
                <w:szCs w:val="16"/>
              </w:rPr>
              <w:t>Adding Test Point Analysis for 4DLRefSens TC7.3A.9(CA_5A-30A-66A-66A)</w:t>
            </w:r>
          </w:p>
        </w:tc>
        <w:tc>
          <w:tcPr>
            <w:tcW w:w="517" w:type="dxa"/>
          </w:tcPr>
          <w:p w14:paraId="1826A9DC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4F19B1" w14:textId="77777777" w:rsidR="000A3FCB" w:rsidRDefault="000A3FCB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B995AB0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5390567" w14:textId="77777777" w:rsidR="000A3FCB" w:rsidRDefault="000A3FCB" w:rsidP="00096385">
            <w:r>
              <w:rPr>
                <w:sz w:val="16"/>
                <w:szCs w:val="16"/>
              </w:rPr>
              <w:t>R5-235811</w:t>
            </w:r>
          </w:p>
        </w:tc>
        <w:tc>
          <w:tcPr>
            <w:tcW w:w="1597" w:type="dxa"/>
          </w:tcPr>
          <w:p w14:paraId="179116BD" w14:textId="77777777" w:rsidR="000A3FCB" w:rsidRDefault="000A3FCB" w:rsidP="00096385">
            <w:r>
              <w:rPr>
                <w:sz w:val="16"/>
                <w:szCs w:val="16"/>
              </w:rPr>
              <w:t>SRTC, ZTE, Tejet</w:t>
            </w:r>
          </w:p>
        </w:tc>
        <w:tc>
          <w:tcPr>
            <w:tcW w:w="1122" w:type="dxa"/>
          </w:tcPr>
          <w:p w14:paraId="34220DBA" w14:textId="77777777" w:rsidR="000A3FCB" w:rsidRDefault="000A3FCB" w:rsidP="00096385">
            <w:r>
              <w:rPr>
                <w:sz w:val="16"/>
                <w:szCs w:val="16"/>
              </w:rPr>
              <w:t>TEI14_Test, LTE_CA_R14-UEConTest</w:t>
            </w:r>
          </w:p>
        </w:tc>
        <w:tc>
          <w:tcPr>
            <w:tcW w:w="2323" w:type="dxa"/>
          </w:tcPr>
          <w:p w14:paraId="197573D6" w14:textId="77777777" w:rsidR="000A3FCB" w:rsidRDefault="000A3FCB" w:rsidP="00096385">
            <w:r>
              <w:rPr>
                <w:sz w:val="16"/>
                <w:szCs w:val="16"/>
              </w:rPr>
              <w:t>4.2.6.4</w:t>
            </w:r>
          </w:p>
        </w:tc>
        <w:tc>
          <w:tcPr>
            <w:tcW w:w="998" w:type="dxa"/>
          </w:tcPr>
          <w:p w14:paraId="49E9955C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 36.521-1 CR 5458; TS/TR ... CR ... </w:t>
            </w:r>
          </w:p>
        </w:tc>
      </w:tr>
      <w:tr w:rsidR="000A3FCB" w14:paraId="08B408D8" w14:textId="77777777" w:rsidTr="00096385">
        <w:tc>
          <w:tcPr>
            <w:tcW w:w="879" w:type="dxa"/>
          </w:tcPr>
          <w:p w14:paraId="0E0F7382" w14:textId="77777777" w:rsidR="000A3FCB" w:rsidRDefault="000A3FCB" w:rsidP="00096385">
            <w:r>
              <w:rPr>
                <w:sz w:val="16"/>
                <w:szCs w:val="16"/>
              </w:rPr>
              <w:t>36.905</w:t>
            </w:r>
          </w:p>
        </w:tc>
        <w:tc>
          <w:tcPr>
            <w:tcW w:w="637" w:type="dxa"/>
          </w:tcPr>
          <w:p w14:paraId="01CEF16F" w14:textId="77777777" w:rsidR="000A3FCB" w:rsidRDefault="000A3FCB" w:rsidP="00096385">
            <w:r>
              <w:rPr>
                <w:sz w:val="16"/>
                <w:szCs w:val="16"/>
              </w:rPr>
              <w:t>0256</w:t>
            </w:r>
          </w:p>
        </w:tc>
        <w:tc>
          <w:tcPr>
            <w:tcW w:w="517" w:type="dxa"/>
          </w:tcPr>
          <w:p w14:paraId="7B10F36E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457C770" w14:textId="77777777" w:rsidR="000A3FCB" w:rsidRDefault="000A3FCB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68AE3A3" w14:textId="77777777" w:rsidR="000A3FCB" w:rsidRDefault="000A3FCB" w:rsidP="00096385">
            <w:r>
              <w:rPr>
                <w:sz w:val="16"/>
                <w:szCs w:val="16"/>
              </w:rPr>
              <w:t>Adding Test Point Analysis for 4DLRefSens TC7.3A.9(CA_12A-30A-66A-66A)</w:t>
            </w:r>
          </w:p>
        </w:tc>
        <w:tc>
          <w:tcPr>
            <w:tcW w:w="517" w:type="dxa"/>
          </w:tcPr>
          <w:p w14:paraId="594BB6C9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B01D4D" w14:textId="77777777" w:rsidR="000A3FCB" w:rsidRDefault="000A3FCB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760FC79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EC27E34" w14:textId="77777777" w:rsidR="000A3FCB" w:rsidRDefault="000A3FCB" w:rsidP="00096385">
            <w:r>
              <w:rPr>
                <w:sz w:val="16"/>
                <w:szCs w:val="16"/>
              </w:rPr>
              <w:t>R5-235812</w:t>
            </w:r>
          </w:p>
        </w:tc>
        <w:tc>
          <w:tcPr>
            <w:tcW w:w="1597" w:type="dxa"/>
          </w:tcPr>
          <w:p w14:paraId="16707F56" w14:textId="77777777" w:rsidR="000A3FCB" w:rsidRDefault="000A3FCB" w:rsidP="00096385">
            <w:r>
              <w:rPr>
                <w:sz w:val="16"/>
                <w:szCs w:val="16"/>
              </w:rPr>
              <w:t>SRTC, ZTE, Tejet</w:t>
            </w:r>
          </w:p>
        </w:tc>
        <w:tc>
          <w:tcPr>
            <w:tcW w:w="1122" w:type="dxa"/>
          </w:tcPr>
          <w:p w14:paraId="74D1D60A" w14:textId="77777777" w:rsidR="000A3FCB" w:rsidRDefault="000A3FCB" w:rsidP="00096385">
            <w:r>
              <w:rPr>
                <w:sz w:val="16"/>
                <w:szCs w:val="16"/>
              </w:rPr>
              <w:t>TEI14_Test, LTE_CA_R14-UEConTest</w:t>
            </w:r>
          </w:p>
        </w:tc>
        <w:tc>
          <w:tcPr>
            <w:tcW w:w="2323" w:type="dxa"/>
          </w:tcPr>
          <w:p w14:paraId="310D28A2" w14:textId="77777777" w:rsidR="000A3FCB" w:rsidRDefault="000A3FCB" w:rsidP="00096385">
            <w:r>
              <w:rPr>
                <w:sz w:val="16"/>
                <w:szCs w:val="16"/>
              </w:rPr>
              <w:t>4.2.6.4</w:t>
            </w:r>
          </w:p>
        </w:tc>
        <w:tc>
          <w:tcPr>
            <w:tcW w:w="998" w:type="dxa"/>
          </w:tcPr>
          <w:p w14:paraId="60DC9103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 36.521-1 CR 5458; TS/TR ... CR ... </w:t>
            </w:r>
          </w:p>
        </w:tc>
      </w:tr>
    </w:tbl>
    <w:p w14:paraId="7DC3F765" w14:textId="77777777" w:rsidR="000A3FCB" w:rsidRDefault="000A3FCB" w:rsidP="000A3FCB"/>
    <w:p w14:paraId="61F6CEFB" w14:textId="77777777" w:rsidR="000A3FCB" w:rsidRDefault="000A3FCB" w:rsidP="000A3FCB"/>
    <w:p w14:paraId="52DD853E" w14:textId="77777777" w:rsidR="000A3FCB" w:rsidRPr="00917427" w:rsidRDefault="000A3FCB" w:rsidP="000A3FCB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RP-231690</w:t>
      </w:r>
      <w:r>
        <w:rPr>
          <w:b/>
          <w:i/>
          <w:noProof/>
          <w:sz w:val="28"/>
        </w:rPr>
        <w:fldChar w:fldCharType="end"/>
      </w:r>
    </w:p>
    <w:p w14:paraId="174D88C6" w14:textId="77777777" w:rsidR="000A3FCB" w:rsidRPr="00784730" w:rsidRDefault="000A3FCB" w:rsidP="000A3FCB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1484C0F7" w14:textId="77777777" w:rsidR="000A3FCB" w:rsidRPr="00050554" w:rsidRDefault="000A3FCB" w:rsidP="000A3FCB">
      <w:pPr>
        <w:rPr>
          <w:rFonts w:ascii="Arial" w:hAnsi="Arial" w:cs="Arial"/>
          <w:b/>
          <w:bCs/>
          <w:lang w:val="en-US"/>
        </w:rPr>
      </w:pPr>
    </w:p>
    <w:p w14:paraId="43EB7D93" w14:textId="77777777" w:rsidR="000A3FCB" w:rsidRDefault="000A3FCB" w:rsidP="000A3FC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3C3D52EF" w14:textId="77777777" w:rsidR="000A3FCB" w:rsidRPr="00E145B1" w:rsidRDefault="000A3FCB" w:rsidP="000A3FC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REL-15 (batch 1)</w:t>
      </w:r>
      <w:r>
        <w:rPr>
          <w:rFonts w:ascii="Arial" w:hAnsi="Arial" w:cs="Arial"/>
          <w:b/>
          <w:bCs/>
        </w:rPr>
        <w:fldChar w:fldCharType="end"/>
      </w:r>
    </w:p>
    <w:p w14:paraId="17A36F32" w14:textId="77777777" w:rsidR="000A3FCB" w:rsidRDefault="000A3FCB" w:rsidP="000A3FC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73ED98DE" w14:textId="77777777" w:rsidR="000A3FCB" w:rsidRDefault="000A3FCB" w:rsidP="000A3FC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D0E7654" w14:textId="77777777" w:rsidR="000A3FCB" w:rsidRDefault="000A3FCB" w:rsidP="000A3FC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EDE741F" w14:textId="77777777" w:rsidR="000A3FCB" w:rsidRPr="004E535C" w:rsidRDefault="000A3FCB" w:rsidP="000A3FC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A3FCB" w:rsidRPr="004E535C" w14:paraId="7370399E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71989A1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9C19A17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3412B77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62D362A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F83E377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1BA2FE3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ECBE16B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E93AA6C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1FDE84D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4C57737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67B3706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FFABAEF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0E244A5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A3FCB" w14:paraId="1E11DF98" w14:textId="77777777" w:rsidTr="00096385">
        <w:tc>
          <w:tcPr>
            <w:tcW w:w="879" w:type="dxa"/>
          </w:tcPr>
          <w:p w14:paraId="335F4DC6" w14:textId="77777777" w:rsidR="000A3FCB" w:rsidRDefault="000A3FCB" w:rsidP="00096385">
            <w:r>
              <w:rPr>
                <w:sz w:val="16"/>
                <w:szCs w:val="16"/>
              </w:rPr>
              <w:t>34.123-2</w:t>
            </w:r>
          </w:p>
        </w:tc>
        <w:tc>
          <w:tcPr>
            <w:tcW w:w="637" w:type="dxa"/>
          </w:tcPr>
          <w:p w14:paraId="6A3763A4" w14:textId="77777777" w:rsidR="000A3FCB" w:rsidRDefault="000A3FCB" w:rsidP="00096385">
            <w:r>
              <w:rPr>
                <w:sz w:val="16"/>
                <w:szCs w:val="16"/>
              </w:rPr>
              <w:t>0798</w:t>
            </w:r>
          </w:p>
        </w:tc>
        <w:tc>
          <w:tcPr>
            <w:tcW w:w="517" w:type="dxa"/>
          </w:tcPr>
          <w:p w14:paraId="69F68C0D" w14:textId="77777777" w:rsidR="000A3FCB" w:rsidRDefault="000A3FCB" w:rsidP="00096385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267CA21" w14:textId="77777777" w:rsidR="000A3FCB" w:rsidRDefault="000A3FCB" w:rsidP="0009638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2C2340C" w14:textId="77777777" w:rsidR="000A3FCB" w:rsidRDefault="000A3FCB" w:rsidP="00096385">
            <w:r>
              <w:rPr>
                <w:sz w:val="16"/>
                <w:szCs w:val="16"/>
              </w:rPr>
              <w:t>Editorial updates to 34.123-2 tables</w:t>
            </w:r>
          </w:p>
        </w:tc>
        <w:tc>
          <w:tcPr>
            <w:tcW w:w="517" w:type="dxa"/>
          </w:tcPr>
          <w:p w14:paraId="7F5384F3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206141" w14:textId="77777777" w:rsidR="000A3FCB" w:rsidRDefault="000A3FCB" w:rsidP="00096385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</w:tcPr>
          <w:p w14:paraId="6F3FC191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BF1D866" w14:textId="77777777" w:rsidR="000A3FCB" w:rsidRDefault="000A3FCB" w:rsidP="00096385">
            <w:r>
              <w:rPr>
                <w:sz w:val="16"/>
                <w:szCs w:val="16"/>
              </w:rPr>
              <w:t>R5-235477</w:t>
            </w:r>
          </w:p>
        </w:tc>
        <w:tc>
          <w:tcPr>
            <w:tcW w:w="1597" w:type="dxa"/>
          </w:tcPr>
          <w:p w14:paraId="0807C3A9" w14:textId="77777777" w:rsidR="000A3FCB" w:rsidRDefault="000A3FCB" w:rsidP="00096385"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 w14:paraId="2CE9CE96" w14:textId="77777777" w:rsidR="000A3FCB" w:rsidRDefault="000A3FCB" w:rsidP="00096385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20A72011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860245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5AE29FFD" w14:textId="77777777" w:rsidTr="00096385">
        <w:tc>
          <w:tcPr>
            <w:tcW w:w="879" w:type="dxa"/>
          </w:tcPr>
          <w:p w14:paraId="2EBB8B7C" w14:textId="77777777" w:rsidR="000A3FCB" w:rsidRDefault="000A3FCB" w:rsidP="00096385"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</w:tcPr>
          <w:p w14:paraId="6BE2CF8A" w14:textId="77777777" w:rsidR="000A3FCB" w:rsidRDefault="000A3FCB" w:rsidP="00096385">
            <w:r>
              <w:rPr>
                <w:sz w:val="16"/>
                <w:szCs w:val="16"/>
              </w:rPr>
              <w:t>1528</w:t>
            </w:r>
          </w:p>
        </w:tc>
        <w:tc>
          <w:tcPr>
            <w:tcW w:w="517" w:type="dxa"/>
          </w:tcPr>
          <w:p w14:paraId="7740C383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996577" w14:textId="77777777" w:rsidR="000A3FCB" w:rsidRDefault="000A3FCB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9D636DC" w14:textId="77777777" w:rsidR="000A3FCB" w:rsidRDefault="000A3FCB" w:rsidP="00096385">
            <w:r>
              <w:rPr>
                <w:sz w:val="16"/>
                <w:szCs w:val="16"/>
              </w:rPr>
              <w:t>Correction to Content-ID in MIME message body.</w:t>
            </w:r>
          </w:p>
        </w:tc>
        <w:tc>
          <w:tcPr>
            <w:tcW w:w="517" w:type="dxa"/>
          </w:tcPr>
          <w:p w14:paraId="6A036B56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39C525" w14:textId="77777777" w:rsidR="000A3FCB" w:rsidRDefault="000A3FCB" w:rsidP="00096385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634CDC6E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6B14673" w14:textId="77777777" w:rsidR="000A3FCB" w:rsidRDefault="000A3FCB" w:rsidP="00096385">
            <w:r>
              <w:rPr>
                <w:sz w:val="16"/>
                <w:szCs w:val="16"/>
              </w:rPr>
              <w:t>R5-234519</w:t>
            </w:r>
          </w:p>
        </w:tc>
        <w:tc>
          <w:tcPr>
            <w:tcW w:w="1597" w:type="dxa"/>
          </w:tcPr>
          <w:p w14:paraId="29E85F21" w14:textId="77777777" w:rsidR="000A3FCB" w:rsidRDefault="000A3FCB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296350D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77E192C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98AAF0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5A43A5E4" w14:textId="77777777" w:rsidTr="00096385">
        <w:tc>
          <w:tcPr>
            <w:tcW w:w="879" w:type="dxa"/>
          </w:tcPr>
          <w:p w14:paraId="43208ED7" w14:textId="77777777" w:rsidR="000A3FCB" w:rsidRDefault="000A3FCB" w:rsidP="00096385">
            <w:r>
              <w:rPr>
                <w:sz w:val="16"/>
                <w:szCs w:val="16"/>
              </w:rPr>
              <w:t>34.229-2</w:t>
            </w:r>
          </w:p>
        </w:tc>
        <w:tc>
          <w:tcPr>
            <w:tcW w:w="637" w:type="dxa"/>
          </w:tcPr>
          <w:p w14:paraId="5314B774" w14:textId="77777777" w:rsidR="000A3FCB" w:rsidRDefault="000A3FCB" w:rsidP="00096385">
            <w:r>
              <w:rPr>
                <w:sz w:val="16"/>
                <w:szCs w:val="16"/>
              </w:rPr>
              <w:t>0327</w:t>
            </w:r>
          </w:p>
        </w:tc>
        <w:tc>
          <w:tcPr>
            <w:tcW w:w="517" w:type="dxa"/>
          </w:tcPr>
          <w:p w14:paraId="5CCEC5D0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387B341" w14:textId="77777777" w:rsidR="000A3FCB" w:rsidRDefault="000A3FCB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7F46D4E" w14:textId="77777777" w:rsidR="000A3FCB" w:rsidRDefault="000A3FCB" w:rsidP="00096385">
            <w:r>
              <w:rPr>
                <w:sz w:val="16"/>
                <w:szCs w:val="16"/>
              </w:rPr>
              <w:t>Editorial updates to 34.229-2 tables</w:t>
            </w:r>
          </w:p>
        </w:tc>
        <w:tc>
          <w:tcPr>
            <w:tcW w:w="517" w:type="dxa"/>
          </w:tcPr>
          <w:p w14:paraId="4711EEA6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FD41AE" w14:textId="77777777" w:rsidR="000A3FCB" w:rsidRDefault="000A3FCB" w:rsidP="00096385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2FCD6EDA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7227556" w14:textId="77777777" w:rsidR="000A3FCB" w:rsidRDefault="000A3FCB" w:rsidP="00096385">
            <w:r>
              <w:rPr>
                <w:sz w:val="16"/>
                <w:szCs w:val="16"/>
              </w:rPr>
              <w:t>R5-235325</w:t>
            </w:r>
          </w:p>
        </w:tc>
        <w:tc>
          <w:tcPr>
            <w:tcW w:w="1597" w:type="dxa"/>
          </w:tcPr>
          <w:p w14:paraId="7FFC63C4" w14:textId="77777777" w:rsidR="000A3FCB" w:rsidRDefault="000A3FCB" w:rsidP="00096385"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 w14:paraId="108C5C67" w14:textId="77777777" w:rsidR="000A3FCB" w:rsidRDefault="000A3FCB" w:rsidP="00096385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73C19B2E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56B23A7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4838B53F" w14:textId="77777777" w:rsidTr="00096385">
        <w:tc>
          <w:tcPr>
            <w:tcW w:w="879" w:type="dxa"/>
          </w:tcPr>
          <w:p w14:paraId="70400F11" w14:textId="77777777" w:rsidR="000A3FCB" w:rsidRDefault="000A3FCB" w:rsidP="00096385">
            <w:r>
              <w:rPr>
                <w:sz w:val="16"/>
                <w:szCs w:val="16"/>
              </w:rPr>
              <w:t>34.229-2</w:t>
            </w:r>
          </w:p>
        </w:tc>
        <w:tc>
          <w:tcPr>
            <w:tcW w:w="637" w:type="dxa"/>
          </w:tcPr>
          <w:p w14:paraId="648EE6F3" w14:textId="77777777" w:rsidR="000A3FCB" w:rsidRDefault="000A3FCB" w:rsidP="00096385">
            <w:r>
              <w:rPr>
                <w:sz w:val="16"/>
                <w:szCs w:val="16"/>
              </w:rPr>
              <w:t>0328</w:t>
            </w:r>
          </w:p>
        </w:tc>
        <w:tc>
          <w:tcPr>
            <w:tcW w:w="517" w:type="dxa"/>
          </w:tcPr>
          <w:p w14:paraId="593EE825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5CB48C" w14:textId="77777777" w:rsidR="000A3FCB" w:rsidRDefault="000A3FCB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8874849" w14:textId="77777777" w:rsidR="000A3FCB" w:rsidRDefault="000A3FCB" w:rsidP="00096385">
            <w:r>
              <w:rPr>
                <w:sz w:val="16"/>
                <w:szCs w:val="16"/>
              </w:rPr>
              <w:t>Updates to IMS test case applicabilities</w:t>
            </w:r>
          </w:p>
        </w:tc>
        <w:tc>
          <w:tcPr>
            <w:tcW w:w="517" w:type="dxa"/>
          </w:tcPr>
          <w:p w14:paraId="08ECE1CE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9F41AE" w14:textId="77777777" w:rsidR="000A3FCB" w:rsidRDefault="000A3FCB" w:rsidP="00096385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32A75946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9189A96" w14:textId="77777777" w:rsidR="000A3FCB" w:rsidRDefault="000A3FCB" w:rsidP="00096385">
            <w:r>
              <w:rPr>
                <w:sz w:val="16"/>
                <w:szCs w:val="16"/>
              </w:rPr>
              <w:t>R5-235095</w:t>
            </w:r>
          </w:p>
        </w:tc>
        <w:tc>
          <w:tcPr>
            <w:tcW w:w="1597" w:type="dxa"/>
          </w:tcPr>
          <w:p w14:paraId="1FEF5A44" w14:textId="77777777" w:rsidR="000A3FCB" w:rsidRDefault="000A3FCB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C669A27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7348D87" w14:textId="77777777" w:rsidR="000A3FCB" w:rsidRDefault="000A3FCB" w:rsidP="00096385"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 w14:paraId="46265932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1D1B64D1" w14:textId="77777777" w:rsidTr="00096385">
        <w:tc>
          <w:tcPr>
            <w:tcW w:w="879" w:type="dxa"/>
          </w:tcPr>
          <w:p w14:paraId="428E02CF" w14:textId="77777777" w:rsidR="000A3FCB" w:rsidRDefault="000A3FCB" w:rsidP="00096385">
            <w:r>
              <w:rPr>
                <w:sz w:val="16"/>
                <w:szCs w:val="16"/>
              </w:rPr>
              <w:t>34.229-2</w:t>
            </w:r>
          </w:p>
        </w:tc>
        <w:tc>
          <w:tcPr>
            <w:tcW w:w="637" w:type="dxa"/>
          </w:tcPr>
          <w:p w14:paraId="5D0E9FA1" w14:textId="77777777" w:rsidR="000A3FCB" w:rsidRDefault="000A3FCB" w:rsidP="00096385">
            <w:r>
              <w:rPr>
                <w:sz w:val="16"/>
                <w:szCs w:val="16"/>
              </w:rPr>
              <w:t>0329</w:t>
            </w:r>
          </w:p>
        </w:tc>
        <w:tc>
          <w:tcPr>
            <w:tcW w:w="517" w:type="dxa"/>
          </w:tcPr>
          <w:p w14:paraId="150EDAED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F17E1A" w14:textId="77777777" w:rsidR="000A3FCB" w:rsidRDefault="000A3FCB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C7F9AA3" w14:textId="77777777" w:rsidR="000A3FCB" w:rsidRDefault="000A3FCB" w:rsidP="00096385">
            <w:r>
              <w:rPr>
                <w:sz w:val="16"/>
                <w:szCs w:val="16"/>
              </w:rPr>
              <w:t>Update of applicability for IMS Test Cases</w:t>
            </w:r>
          </w:p>
        </w:tc>
        <w:tc>
          <w:tcPr>
            <w:tcW w:w="517" w:type="dxa"/>
          </w:tcPr>
          <w:p w14:paraId="565C4E55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35FB08" w14:textId="77777777" w:rsidR="000A3FCB" w:rsidRDefault="000A3FCB" w:rsidP="00096385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67EC27D0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9C04275" w14:textId="77777777" w:rsidR="000A3FCB" w:rsidRDefault="000A3FCB" w:rsidP="00096385">
            <w:r>
              <w:rPr>
                <w:sz w:val="16"/>
                <w:szCs w:val="16"/>
              </w:rPr>
              <w:t>R5-235447</w:t>
            </w:r>
          </w:p>
        </w:tc>
        <w:tc>
          <w:tcPr>
            <w:tcW w:w="1597" w:type="dxa"/>
          </w:tcPr>
          <w:p w14:paraId="0FC271ED" w14:textId="77777777" w:rsidR="000A3FCB" w:rsidRDefault="000A3FCB" w:rsidP="0009638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1994865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07B267A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8003B7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45375B50" w14:textId="77777777" w:rsidTr="00096385">
        <w:tc>
          <w:tcPr>
            <w:tcW w:w="879" w:type="dxa"/>
          </w:tcPr>
          <w:p w14:paraId="3EF7579B" w14:textId="77777777" w:rsidR="000A3FCB" w:rsidRDefault="000A3FCB" w:rsidP="00096385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31E89932" w14:textId="77777777" w:rsidR="000A3FCB" w:rsidRDefault="000A3FCB" w:rsidP="00096385">
            <w:r>
              <w:rPr>
                <w:sz w:val="16"/>
                <w:szCs w:val="16"/>
              </w:rPr>
              <w:t>0548</w:t>
            </w:r>
          </w:p>
        </w:tc>
        <w:tc>
          <w:tcPr>
            <w:tcW w:w="517" w:type="dxa"/>
          </w:tcPr>
          <w:p w14:paraId="4349DC5E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97EDC0" w14:textId="77777777" w:rsidR="000A3FCB" w:rsidRDefault="000A3FCB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6888BEE" w14:textId="77777777" w:rsidR="000A3FCB" w:rsidRDefault="000A3FCB" w:rsidP="00096385">
            <w:r>
              <w:rPr>
                <w:sz w:val="16"/>
                <w:szCs w:val="16"/>
              </w:rPr>
              <w:t>Update test case 7.14</w:t>
            </w:r>
          </w:p>
        </w:tc>
        <w:tc>
          <w:tcPr>
            <w:tcW w:w="517" w:type="dxa"/>
          </w:tcPr>
          <w:p w14:paraId="6F6D179A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2F6FBF" w14:textId="77777777" w:rsidR="000A3FCB" w:rsidRDefault="000A3FCB" w:rsidP="00096385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01DED585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CB20EB4" w14:textId="77777777" w:rsidR="000A3FCB" w:rsidRDefault="000A3FCB" w:rsidP="00096385">
            <w:r>
              <w:rPr>
                <w:sz w:val="16"/>
                <w:szCs w:val="16"/>
              </w:rPr>
              <w:t>R5-233911</w:t>
            </w:r>
          </w:p>
        </w:tc>
        <w:tc>
          <w:tcPr>
            <w:tcW w:w="1597" w:type="dxa"/>
          </w:tcPr>
          <w:p w14:paraId="35EB02DC" w14:textId="77777777" w:rsidR="000A3FCB" w:rsidRDefault="000A3FCB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3D978E2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8FF2A1B" w14:textId="77777777" w:rsidR="000A3FCB" w:rsidRDefault="000A3FCB" w:rsidP="00096385">
            <w:r>
              <w:rPr>
                <w:sz w:val="16"/>
                <w:szCs w:val="16"/>
              </w:rPr>
              <w:t>7.14</w:t>
            </w:r>
          </w:p>
        </w:tc>
        <w:tc>
          <w:tcPr>
            <w:tcW w:w="998" w:type="dxa"/>
          </w:tcPr>
          <w:p w14:paraId="0FFF0389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A3FCB" w14:paraId="3F4EC63B" w14:textId="77777777" w:rsidTr="00096385">
        <w:tc>
          <w:tcPr>
            <w:tcW w:w="879" w:type="dxa"/>
          </w:tcPr>
          <w:p w14:paraId="77B6DCE8" w14:textId="77777777" w:rsidR="000A3FCB" w:rsidRDefault="000A3FCB" w:rsidP="00096385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3D45B01C" w14:textId="77777777" w:rsidR="000A3FCB" w:rsidRDefault="000A3FCB" w:rsidP="00096385">
            <w:r>
              <w:rPr>
                <w:sz w:val="16"/>
                <w:szCs w:val="16"/>
              </w:rPr>
              <w:t>0549</w:t>
            </w:r>
          </w:p>
        </w:tc>
        <w:tc>
          <w:tcPr>
            <w:tcW w:w="517" w:type="dxa"/>
          </w:tcPr>
          <w:p w14:paraId="3581F784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015885" w14:textId="77777777" w:rsidR="000A3FCB" w:rsidRDefault="000A3FCB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CADD0CB" w14:textId="77777777" w:rsidR="000A3FCB" w:rsidRDefault="000A3FCB" w:rsidP="00096385">
            <w:r>
              <w:rPr>
                <w:sz w:val="16"/>
                <w:szCs w:val="16"/>
              </w:rPr>
              <w:t>Update test case 7.18</w:t>
            </w:r>
          </w:p>
        </w:tc>
        <w:tc>
          <w:tcPr>
            <w:tcW w:w="517" w:type="dxa"/>
          </w:tcPr>
          <w:p w14:paraId="032FB37F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05C802" w14:textId="77777777" w:rsidR="000A3FCB" w:rsidRDefault="000A3FCB" w:rsidP="00096385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70D6C965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AF92245" w14:textId="77777777" w:rsidR="000A3FCB" w:rsidRDefault="000A3FCB" w:rsidP="00096385">
            <w:r>
              <w:rPr>
                <w:sz w:val="16"/>
                <w:szCs w:val="16"/>
              </w:rPr>
              <w:t>R5-233912</w:t>
            </w:r>
          </w:p>
        </w:tc>
        <w:tc>
          <w:tcPr>
            <w:tcW w:w="1597" w:type="dxa"/>
          </w:tcPr>
          <w:p w14:paraId="42A4B790" w14:textId="77777777" w:rsidR="000A3FCB" w:rsidRDefault="000A3FCB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422EAF3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A9C4BBD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1254DF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1E0A26CC" w14:textId="77777777" w:rsidTr="00096385">
        <w:tc>
          <w:tcPr>
            <w:tcW w:w="879" w:type="dxa"/>
          </w:tcPr>
          <w:p w14:paraId="4C178965" w14:textId="77777777" w:rsidR="000A3FCB" w:rsidRDefault="000A3FCB" w:rsidP="00096385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3DFEB7DD" w14:textId="77777777" w:rsidR="000A3FCB" w:rsidRDefault="000A3FCB" w:rsidP="00096385">
            <w:r>
              <w:rPr>
                <w:sz w:val="16"/>
                <w:szCs w:val="16"/>
              </w:rPr>
              <w:t>0550</w:t>
            </w:r>
          </w:p>
        </w:tc>
        <w:tc>
          <w:tcPr>
            <w:tcW w:w="517" w:type="dxa"/>
          </w:tcPr>
          <w:p w14:paraId="6FE080C2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2B88CC3" w14:textId="77777777" w:rsidR="000A3FCB" w:rsidRDefault="000A3FCB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CFCD919" w14:textId="77777777" w:rsidR="000A3FCB" w:rsidRDefault="000A3FCB" w:rsidP="00096385">
            <w:r>
              <w:rPr>
                <w:sz w:val="16"/>
                <w:szCs w:val="16"/>
              </w:rPr>
              <w:t>Add generic procedure for preconditions disabled MT voice call</w:t>
            </w:r>
          </w:p>
        </w:tc>
        <w:tc>
          <w:tcPr>
            <w:tcW w:w="517" w:type="dxa"/>
          </w:tcPr>
          <w:p w14:paraId="1B218022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3D48FA" w14:textId="77777777" w:rsidR="000A3FCB" w:rsidRDefault="000A3FCB" w:rsidP="00096385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1D259A9B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6A8E27B" w14:textId="77777777" w:rsidR="000A3FCB" w:rsidRDefault="000A3FCB" w:rsidP="00096385">
            <w:r>
              <w:rPr>
                <w:sz w:val="16"/>
                <w:szCs w:val="16"/>
              </w:rPr>
              <w:t>R5-235322</w:t>
            </w:r>
          </w:p>
        </w:tc>
        <w:tc>
          <w:tcPr>
            <w:tcW w:w="1597" w:type="dxa"/>
          </w:tcPr>
          <w:p w14:paraId="58056F09" w14:textId="77777777" w:rsidR="000A3FCB" w:rsidRDefault="000A3FCB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3818AC1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BB4E9D2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67B2A14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24AC4A2E" w14:textId="77777777" w:rsidTr="00096385">
        <w:tc>
          <w:tcPr>
            <w:tcW w:w="879" w:type="dxa"/>
          </w:tcPr>
          <w:p w14:paraId="067F184F" w14:textId="77777777" w:rsidR="000A3FCB" w:rsidRDefault="000A3FCB" w:rsidP="00096385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54D44B04" w14:textId="77777777" w:rsidR="000A3FCB" w:rsidRDefault="000A3FCB" w:rsidP="00096385">
            <w:r>
              <w:rPr>
                <w:sz w:val="16"/>
                <w:szCs w:val="16"/>
              </w:rPr>
              <w:t>0552</w:t>
            </w:r>
          </w:p>
        </w:tc>
        <w:tc>
          <w:tcPr>
            <w:tcW w:w="517" w:type="dxa"/>
          </w:tcPr>
          <w:p w14:paraId="6F4EBAC2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A5F8A4E" w14:textId="77777777" w:rsidR="000A3FCB" w:rsidRDefault="000A3FCB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E49A67A" w14:textId="77777777" w:rsidR="000A3FCB" w:rsidRDefault="000A3FCB" w:rsidP="00096385">
            <w:r>
              <w:rPr>
                <w:sz w:val="16"/>
                <w:szCs w:val="16"/>
              </w:rPr>
              <w:t>Correction to IMS testcase 10.4</w:t>
            </w:r>
          </w:p>
        </w:tc>
        <w:tc>
          <w:tcPr>
            <w:tcW w:w="517" w:type="dxa"/>
          </w:tcPr>
          <w:p w14:paraId="6A8495D9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7585A9" w14:textId="77777777" w:rsidR="000A3FCB" w:rsidRDefault="000A3FCB" w:rsidP="00096385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6695B0CF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7ACDE54" w14:textId="77777777" w:rsidR="000A3FCB" w:rsidRDefault="000A3FCB" w:rsidP="00096385">
            <w:r>
              <w:rPr>
                <w:sz w:val="16"/>
                <w:szCs w:val="16"/>
              </w:rPr>
              <w:t>R5-235323</w:t>
            </w:r>
          </w:p>
        </w:tc>
        <w:tc>
          <w:tcPr>
            <w:tcW w:w="1597" w:type="dxa"/>
          </w:tcPr>
          <w:p w14:paraId="5DD9E9EC" w14:textId="77777777" w:rsidR="000A3FCB" w:rsidRDefault="000A3FCB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BEFDF6D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C5B002A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A21FB24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52073655" w14:textId="77777777" w:rsidTr="00096385">
        <w:tc>
          <w:tcPr>
            <w:tcW w:w="879" w:type="dxa"/>
          </w:tcPr>
          <w:p w14:paraId="00A67FBC" w14:textId="77777777" w:rsidR="000A3FCB" w:rsidRDefault="000A3FCB" w:rsidP="00096385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0E7F0B8B" w14:textId="77777777" w:rsidR="000A3FCB" w:rsidRDefault="000A3FCB" w:rsidP="00096385">
            <w:r>
              <w:rPr>
                <w:sz w:val="16"/>
                <w:szCs w:val="16"/>
              </w:rPr>
              <w:t>0553</w:t>
            </w:r>
          </w:p>
        </w:tc>
        <w:tc>
          <w:tcPr>
            <w:tcW w:w="517" w:type="dxa"/>
          </w:tcPr>
          <w:p w14:paraId="3AEA8879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282590B" w14:textId="77777777" w:rsidR="000A3FCB" w:rsidRDefault="000A3FCB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D9EDD4D" w14:textId="77777777" w:rsidR="000A3FCB" w:rsidRDefault="000A3FCB" w:rsidP="00096385">
            <w:r>
              <w:rPr>
                <w:sz w:val="16"/>
                <w:szCs w:val="16"/>
              </w:rPr>
              <w:t>Updates to IMS test case 7.7</w:t>
            </w:r>
          </w:p>
        </w:tc>
        <w:tc>
          <w:tcPr>
            <w:tcW w:w="517" w:type="dxa"/>
          </w:tcPr>
          <w:p w14:paraId="029CB8CE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6A649E" w14:textId="77777777" w:rsidR="000A3FCB" w:rsidRDefault="000A3FCB" w:rsidP="00096385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79A2DA90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7A7BCFF" w14:textId="77777777" w:rsidR="000A3FCB" w:rsidRDefault="000A3FCB" w:rsidP="00096385">
            <w:r>
              <w:rPr>
                <w:sz w:val="16"/>
                <w:szCs w:val="16"/>
              </w:rPr>
              <w:t>R5-235324</w:t>
            </w:r>
          </w:p>
        </w:tc>
        <w:tc>
          <w:tcPr>
            <w:tcW w:w="1597" w:type="dxa"/>
          </w:tcPr>
          <w:p w14:paraId="790A780C" w14:textId="77777777" w:rsidR="000A3FCB" w:rsidRDefault="000A3FCB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1AC567A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B7E525F" w14:textId="77777777" w:rsidR="000A3FCB" w:rsidRDefault="000A3FCB" w:rsidP="00096385">
            <w:r>
              <w:rPr>
                <w:sz w:val="16"/>
                <w:szCs w:val="16"/>
              </w:rPr>
              <w:t>7.7</w:t>
            </w:r>
          </w:p>
        </w:tc>
        <w:tc>
          <w:tcPr>
            <w:tcW w:w="998" w:type="dxa"/>
          </w:tcPr>
          <w:p w14:paraId="682AEE5C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12EE06ED" w14:textId="77777777" w:rsidTr="00096385">
        <w:tc>
          <w:tcPr>
            <w:tcW w:w="879" w:type="dxa"/>
          </w:tcPr>
          <w:p w14:paraId="79BC3ED4" w14:textId="77777777" w:rsidR="000A3FCB" w:rsidRDefault="000A3FCB" w:rsidP="00096385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45C3570E" w14:textId="77777777" w:rsidR="000A3FCB" w:rsidRDefault="000A3FCB" w:rsidP="00096385">
            <w:r>
              <w:rPr>
                <w:sz w:val="16"/>
                <w:szCs w:val="16"/>
              </w:rPr>
              <w:t>0554</w:t>
            </w:r>
          </w:p>
        </w:tc>
        <w:tc>
          <w:tcPr>
            <w:tcW w:w="517" w:type="dxa"/>
          </w:tcPr>
          <w:p w14:paraId="71EFA0A8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F32E71" w14:textId="77777777" w:rsidR="000A3FCB" w:rsidRDefault="000A3FCB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C495D9F" w14:textId="77777777" w:rsidR="000A3FCB" w:rsidRDefault="000A3FCB" w:rsidP="00096385">
            <w:r>
              <w:rPr>
                <w:sz w:val="16"/>
                <w:szCs w:val="16"/>
              </w:rPr>
              <w:t>Updates to IMS test case 7.8</w:t>
            </w:r>
          </w:p>
        </w:tc>
        <w:tc>
          <w:tcPr>
            <w:tcW w:w="517" w:type="dxa"/>
          </w:tcPr>
          <w:p w14:paraId="05997BED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33DA6F" w14:textId="77777777" w:rsidR="000A3FCB" w:rsidRDefault="000A3FCB" w:rsidP="00096385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1C4FBC07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9ED1B01" w14:textId="77777777" w:rsidR="000A3FCB" w:rsidRDefault="000A3FCB" w:rsidP="00096385">
            <w:r>
              <w:rPr>
                <w:sz w:val="16"/>
                <w:szCs w:val="16"/>
              </w:rPr>
              <w:t>R5-235093</w:t>
            </w:r>
          </w:p>
        </w:tc>
        <w:tc>
          <w:tcPr>
            <w:tcW w:w="1597" w:type="dxa"/>
          </w:tcPr>
          <w:p w14:paraId="5831D39F" w14:textId="77777777" w:rsidR="000A3FCB" w:rsidRDefault="000A3FCB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A9067F0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0F00840" w14:textId="77777777" w:rsidR="000A3FCB" w:rsidRDefault="000A3FCB" w:rsidP="00096385">
            <w:r>
              <w:rPr>
                <w:sz w:val="16"/>
                <w:szCs w:val="16"/>
              </w:rPr>
              <w:t>7.8</w:t>
            </w:r>
          </w:p>
        </w:tc>
        <w:tc>
          <w:tcPr>
            <w:tcW w:w="998" w:type="dxa"/>
          </w:tcPr>
          <w:p w14:paraId="73796393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690B3D4B" w14:textId="77777777" w:rsidTr="00096385">
        <w:tc>
          <w:tcPr>
            <w:tcW w:w="879" w:type="dxa"/>
          </w:tcPr>
          <w:p w14:paraId="508C63C6" w14:textId="77777777" w:rsidR="000A3FCB" w:rsidRDefault="000A3FCB" w:rsidP="00096385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34DC8D2E" w14:textId="77777777" w:rsidR="000A3FCB" w:rsidRDefault="000A3FCB" w:rsidP="00096385">
            <w:r>
              <w:rPr>
                <w:sz w:val="16"/>
                <w:szCs w:val="16"/>
              </w:rPr>
              <w:t>0555</w:t>
            </w:r>
          </w:p>
        </w:tc>
        <w:tc>
          <w:tcPr>
            <w:tcW w:w="517" w:type="dxa"/>
          </w:tcPr>
          <w:p w14:paraId="0C20E6EB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5478A9A" w14:textId="77777777" w:rsidR="000A3FCB" w:rsidRDefault="000A3FCB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49D2FDC" w14:textId="77777777" w:rsidR="000A3FCB" w:rsidRDefault="000A3FCB" w:rsidP="00096385">
            <w:r>
              <w:rPr>
                <w:sz w:val="16"/>
                <w:szCs w:val="16"/>
              </w:rPr>
              <w:t>Updates to IMS test case 7.9</w:t>
            </w:r>
          </w:p>
        </w:tc>
        <w:tc>
          <w:tcPr>
            <w:tcW w:w="517" w:type="dxa"/>
          </w:tcPr>
          <w:p w14:paraId="1D41AC58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7D5FE4" w14:textId="77777777" w:rsidR="000A3FCB" w:rsidRDefault="000A3FCB" w:rsidP="00096385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13D4A950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07022B9" w14:textId="77777777" w:rsidR="000A3FCB" w:rsidRDefault="000A3FCB" w:rsidP="00096385">
            <w:r>
              <w:rPr>
                <w:sz w:val="16"/>
                <w:szCs w:val="16"/>
              </w:rPr>
              <w:t>R5-235094</w:t>
            </w:r>
          </w:p>
        </w:tc>
        <w:tc>
          <w:tcPr>
            <w:tcW w:w="1597" w:type="dxa"/>
          </w:tcPr>
          <w:p w14:paraId="48F10A0B" w14:textId="77777777" w:rsidR="000A3FCB" w:rsidRDefault="000A3FCB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21B24FB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6669AFB" w14:textId="77777777" w:rsidR="000A3FCB" w:rsidRDefault="000A3FCB" w:rsidP="00096385">
            <w:r>
              <w:rPr>
                <w:sz w:val="16"/>
                <w:szCs w:val="16"/>
              </w:rPr>
              <w:t>7.9</w:t>
            </w:r>
          </w:p>
        </w:tc>
        <w:tc>
          <w:tcPr>
            <w:tcW w:w="998" w:type="dxa"/>
          </w:tcPr>
          <w:p w14:paraId="69547B4E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1ED593F2" w14:textId="77777777" w:rsidTr="00096385">
        <w:tc>
          <w:tcPr>
            <w:tcW w:w="879" w:type="dxa"/>
          </w:tcPr>
          <w:p w14:paraId="6F3B5DE7" w14:textId="77777777" w:rsidR="000A3FCB" w:rsidRDefault="000A3FCB" w:rsidP="00096385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538E6A31" w14:textId="77777777" w:rsidR="000A3FCB" w:rsidRDefault="000A3FCB" w:rsidP="00096385">
            <w:r>
              <w:rPr>
                <w:sz w:val="16"/>
                <w:szCs w:val="16"/>
              </w:rPr>
              <w:t>5231</w:t>
            </w:r>
          </w:p>
        </w:tc>
        <w:tc>
          <w:tcPr>
            <w:tcW w:w="517" w:type="dxa"/>
          </w:tcPr>
          <w:p w14:paraId="198CBCA2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2D5CBB" w14:textId="77777777" w:rsidR="000A3FCB" w:rsidRDefault="000A3FCB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24B4F85" w14:textId="77777777" w:rsidR="000A3FCB" w:rsidRDefault="000A3FCB" w:rsidP="00096385">
            <w:r>
              <w:rPr>
                <w:sz w:val="16"/>
                <w:szCs w:val="16"/>
              </w:rPr>
              <w:t>Correction to NBIOT RRC testcase 22.4.27</w:t>
            </w:r>
          </w:p>
        </w:tc>
        <w:tc>
          <w:tcPr>
            <w:tcW w:w="517" w:type="dxa"/>
          </w:tcPr>
          <w:p w14:paraId="0E367623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5EE7DE" w14:textId="77777777" w:rsidR="000A3FCB" w:rsidRDefault="000A3FCB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5F2109C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273E5CC" w14:textId="77777777" w:rsidR="000A3FCB" w:rsidRDefault="000A3FCB" w:rsidP="00096385">
            <w:r>
              <w:rPr>
                <w:sz w:val="16"/>
                <w:szCs w:val="16"/>
              </w:rPr>
              <w:t>R5-234094</w:t>
            </w:r>
          </w:p>
        </w:tc>
        <w:tc>
          <w:tcPr>
            <w:tcW w:w="1597" w:type="dxa"/>
          </w:tcPr>
          <w:p w14:paraId="234394A2" w14:textId="77777777" w:rsidR="000A3FCB" w:rsidRDefault="000A3FCB" w:rsidP="00096385">
            <w:r>
              <w:rPr>
                <w:sz w:val="16"/>
                <w:szCs w:val="16"/>
              </w:rPr>
              <w:t>Anritsu Ltd., U-Blox</w:t>
            </w:r>
          </w:p>
        </w:tc>
        <w:tc>
          <w:tcPr>
            <w:tcW w:w="1122" w:type="dxa"/>
          </w:tcPr>
          <w:p w14:paraId="72A9D64D" w14:textId="77777777" w:rsidR="000A3FCB" w:rsidRDefault="000A3FCB" w:rsidP="00096385">
            <w:r>
              <w:rPr>
                <w:sz w:val="16"/>
                <w:szCs w:val="16"/>
              </w:rPr>
              <w:t>TEI15_Test, NB_IOTenh2-UEConTest</w:t>
            </w:r>
          </w:p>
        </w:tc>
        <w:tc>
          <w:tcPr>
            <w:tcW w:w="2323" w:type="dxa"/>
          </w:tcPr>
          <w:p w14:paraId="788F44CD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B4F5DFE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695B56D4" w14:textId="77777777" w:rsidTr="00096385">
        <w:tc>
          <w:tcPr>
            <w:tcW w:w="879" w:type="dxa"/>
          </w:tcPr>
          <w:p w14:paraId="02996703" w14:textId="77777777" w:rsidR="000A3FCB" w:rsidRDefault="000A3FCB" w:rsidP="00096385"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 w14:paraId="52118520" w14:textId="77777777" w:rsidR="000A3FCB" w:rsidRDefault="000A3FCB" w:rsidP="00096385">
            <w:r>
              <w:rPr>
                <w:sz w:val="16"/>
                <w:szCs w:val="16"/>
              </w:rPr>
              <w:t>1409</w:t>
            </w:r>
          </w:p>
        </w:tc>
        <w:tc>
          <w:tcPr>
            <w:tcW w:w="517" w:type="dxa"/>
          </w:tcPr>
          <w:p w14:paraId="052D0ED2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C9E51E0" w14:textId="77777777" w:rsidR="000A3FCB" w:rsidRDefault="000A3FCB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0B7D212" w14:textId="77777777" w:rsidR="000A3FCB" w:rsidRDefault="000A3FCB" w:rsidP="00096385">
            <w:r>
              <w:rPr>
                <w:sz w:val="16"/>
                <w:szCs w:val="16"/>
              </w:rPr>
              <w:t>Correction of Annex A</w:t>
            </w:r>
          </w:p>
        </w:tc>
        <w:tc>
          <w:tcPr>
            <w:tcW w:w="517" w:type="dxa"/>
          </w:tcPr>
          <w:p w14:paraId="3702D242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490007" w14:textId="77777777" w:rsidR="000A3FCB" w:rsidRDefault="000A3FCB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592BC0C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944F859" w14:textId="77777777" w:rsidR="000A3FCB" w:rsidRDefault="000A3FCB" w:rsidP="00096385">
            <w:r>
              <w:rPr>
                <w:sz w:val="16"/>
                <w:szCs w:val="16"/>
              </w:rPr>
              <w:t>R5-235270</w:t>
            </w:r>
          </w:p>
        </w:tc>
        <w:tc>
          <w:tcPr>
            <w:tcW w:w="1597" w:type="dxa"/>
          </w:tcPr>
          <w:p w14:paraId="55F82C99" w14:textId="77777777" w:rsidR="000A3FCB" w:rsidRDefault="000A3FCB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2CD3C140" w14:textId="77777777" w:rsidR="000A3FCB" w:rsidRDefault="000A3FCB" w:rsidP="00096385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52A97BA8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F9B9D7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7AA5815E" w14:textId="77777777" w:rsidTr="00096385">
        <w:tc>
          <w:tcPr>
            <w:tcW w:w="879" w:type="dxa"/>
          </w:tcPr>
          <w:p w14:paraId="701EE82B" w14:textId="77777777" w:rsidR="000A3FCB" w:rsidRDefault="000A3FCB" w:rsidP="00096385"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 w14:paraId="6CBD9BB3" w14:textId="77777777" w:rsidR="000A3FCB" w:rsidRDefault="000A3FCB" w:rsidP="00096385">
            <w:r>
              <w:rPr>
                <w:sz w:val="16"/>
                <w:szCs w:val="16"/>
              </w:rPr>
              <w:t>1413</w:t>
            </w:r>
          </w:p>
        </w:tc>
        <w:tc>
          <w:tcPr>
            <w:tcW w:w="517" w:type="dxa"/>
          </w:tcPr>
          <w:p w14:paraId="410B1963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1D9D270" w14:textId="77777777" w:rsidR="000A3FCB" w:rsidRDefault="000A3FCB" w:rsidP="0009638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C6B0CF8" w14:textId="77777777" w:rsidR="000A3FCB" w:rsidRDefault="000A3FCB" w:rsidP="00096385">
            <w:r>
              <w:rPr>
                <w:sz w:val="16"/>
                <w:szCs w:val="16"/>
              </w:rPr>
              <w:t>Editorial updates to 36.523-2 tables</w:t>
            </w:r>
          </w:p>
        </w:tc>
        <w:tc>
          <w:tcPr>
            <w:tcW w:w="517" w:type="dxa"/>
          </w:tcPr>
          <w:p w14:paraId="31DD70B8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3A089B" w14:textId="77777777" w:rsidR="000A3FCB" w:rsidRDefault="000A3FCB" w:rsidP="0009638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868D9E8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97C6A94" w14:textId="77777777" w:rsidR="000A3FCB" w:rsidRDefault="000A3FCB" w:rsidP="00096385">
            <w:r>
              <w:rPr>
                <w:sz w:val="16"/>
                <w:szCs w:val="16"/>
              </w:rPr>
              <w:t>R5-235273</w:t>
            </w:r>
          </w:p>
        </w:tc>
        <w:tc>
          <w:tcPr>
            <w:tcW w:w="1597" w:type="dxa"/>
          </w:tcPr>
          <w:p w14:paraId="15118CAE" w14:textId="77777777" w:rsidR="000A3FCB" w:rsidRDefault="000A3FCB" w:rsidP="00096385"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 w14:paraId="5D4EABAD" w14:textId="77777777" w:rsidR="000A3FCB" w:rsidRDefault="000A3FCB" w:rsidP="00096385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2E1CFC17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8FFDBF1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6A391762" w14:textId="77777777" w:rsidTr="00096385">
        <w:tc>
          <w:tcPr>
            <w:tcW w:w="879" w:type="dxa"/>
          </w:tcPr>
          <w:p w14:paraId="3A60E4AA" w14:textId="77777777" w:rsidR="000A3FCB" w:rsidRDefault="000A3FCB" w:rsidP="00096385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32312ECB" w14:textId="77777777" w:rsidR="000A3FCB" w:rsidRDefault="000A3FCB" w:rsidP="00096385">
            <w:r>
              <w:rPr>
                <w:sz w:val="16"/>
                <w:szCs w:val="16"/>
              </w:rPr>
              <w:t>0332</w:t>
            </w:r>
          </w:p>
        </w:tc>
        <w:tc>
          <w:tcPr>
            <w:tcW w:w="517" w:type="dxa"/>
          </w:tcPr>
          <w:p w14:paraId="23DCDDD7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374E81" w14:textId="77777777" w:rsidR="000A3FCB" w:rsidRDefault="000A3FCB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3CB9D0E" w14:textId="77777777" w:rsidR="000A3FCB" w:rsidRDefault="000A3FCB" w:rsidP="00096385">
            <w:r>
              <w:rPr>
                <w:sz w:val="16"/>
                <w:szCs w:val="16"/>
              </w:rPr>
              <w:t>Correction of test case 5.8</w:t>
            </w:r>
          </w:p>
        </w:tc>
        <w:tc>
          <w:tcPr>
            <w:tcW w:w="517" w:type="dxa"/>
          </w:tcPr>
          <w:p w14:paraId="7554F507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4910AB" w14:textId="77777777" w:rsidR="000A3FCB" w:rsidRDefault="000A3FCB" w:rsidP="00096385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14:paraId="2911452B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6973C52" w14:textId="77777777" w:rsidR="000A3FCB" w:rsidRDefault="000A3FCB" w:rsidP="00096385">
            <w:r>
              <w:rPr>
                <w:sz w:val="16"/>
                <w:szCs w:val="16"/>
              </w:rPr>
              <w:t>R5-233853</w:t>
            </w:r>
          </w:p>
        </w:tc>
        <w:tc>
          <w:tcPr>
            <w:tcW w:w="1597" w:type="dxa"/>
          </w:tcPr>
          <w:p w14:paraId="42F1C405" w14:textId="77777777" w:rsidR="000A3FCB" w:rsidRDefault="000A3FCB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4FF9D06D" w14:textId="77777777" w:rsidR="000A3FCB" w:rsidRDefault="000A3FCB" w:rsidP="00096385">
            <w:r>
              <w:rPr>
                <w:sz w:val="16"/>
                <w:szCs w:val="16"/>
              </w:rPr>
              <w:t>TEI15_Test, MCenhUEConTest</w:t>
            </w:r>
          </w:p>
        </w:tc>
        <w:tc>
          <w:tcPr>
            <w:tcW w:w="2323" w:type="dxa"/>
          </w:tcPr>
          <w:p w14:paraId="3DBDD2EB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515BBC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04506DB4" w14:textId="77777777" w:rsidTr="00096385">
        <w:tc>
          <w:tcPr>
            <w:tcW w:w="879" w:type="dxa"/>
          </w:tcPr>
          <w:p w14:paraId="2B42ED82" w14:textId="77777777" w:rsidR="000A3FCB" w:rsidRDefault="000A3FCB" w:rsidP="00096385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419E6513" w14:textId="77777777" w:rsidR="000A3FCB" w:rsidRDefault="000A3FCB" w:rsidP="00096385">
            <w:r>
              <w:rPr>
                <w:sz w:val="16"/>
                <w:szCs w:val="16"/>
              </w:rPr>
              <w:t>0333</w:t>
            </w:r>
          </w:p>
        </w:tc>
        <w:tc>
          <w:tcPr>
            <w:tcW w:w="517" w:type="dxa"/>
          </w:tcPr>
          <w:p w14:paraId="7498635D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28E258" w14:textId="77777777" w:rsidR="000A3FCB" w:rsidRDefault="000A3FCB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C8011AC" w14:textId="77777777" w:rsidR="000A3FCB" w:rsidRDefault="000A3FCB" w:rsidP="00096385">
            <w:r>
              <w:rPr>
                <w:sz w:val="16"/>
                <w:szCs w:val="16"/>
              </w:rPr>
              <w:t>Correction of test case 6.1.1.19</w:t>
            </w:r>
          </w:p>
        </w:tc>
        <w:tc>
          <w:tcPr>
            <w:tcW w:w="517" w:type="dxa"/>
          </w:tcPr>
          <w:p w14:paraId="3832ED2B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C163DD" w14:textId="77777777" w:rsidR="000A3FCB" w:rsidRDefault="000A3FCB" w:rsidP="00096385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14:paraId="5A20D593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8AE3C66" w14:textId="77777777" w:rsidR="000A3FCB" w:rsidRDefault="000A3FCB" w:rsidP="00096385">
            <w:r>
              <w:rPr>
                <w:sz w:val="16"/>
                <w:szCs w:val="16"/>
              </w:rPr>
              <w:t>R5-233854</w:t>
            </w:r>
          </w:p>
        </w:tc>
        <w:tc>
          <w:tcPr>
            <w:tcW w:w="1597" w:type="dxa"/>
          </w:tcPr>
          <w:p w14:paraId="0F4FE049" w14:textId="77777777" w:rsidR="000A3FCB" w:rsidRDefault="000A3FCB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065C1216" w14:textId="77777777" w:rsidR="000A3FCB" w:rsidRDefault="000A3FCB" w:rsidP="00096385">
            <w:r>
              <w:rPr>
                <w:sz w:val="16"/>
                <w:szCs w:val="16"/>
              </w:rPr>
              <w:t>TEI15_Test, MCenhUEConTest</w:t>
            </w:r>
          </w:p>
        </w:tc>
        <w:tc>
          <w:tcPr>
            <w:tcW w:w="2323" w:type="dxa"/>
          </w:tcPr>
          <w:p w14:paraId="152E8700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4FDB689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3AE2419F" w14:textId="77777777" w:rsidTr="00096385">
        <w:tc>
          <w:tcPr>
            <w:tcW w:w="879" w:type="dxa"/>
          </w:tcPr>
          <w:p w14:paraId="1C8D5441" w14:textId="77777777" w:rsidR="000A3FCB" w:rsidRDefault="000A3FCB" w:rsidP="00096385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74E60E7D" w14:textId="77777777" w:rsidR="000A3FCB" w:rsidRDefault="000A3FCB" w:rsidP="00096385">
            <w:r>
              <w:rPr>
                <w:sz w:val="16"/>
                <w:szCs w:val="16"/>
              </w:rPr>
              <w:t>0334</w:t>
            </w:r>
          </w:p>
        </w:tc>
        <w:tc>
          <w:tcPr>
            <w:tcW w:w="517" w:type="dxa"/>
          </w:tcPr>
          <w:p w14:paraId="38C6B930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BB2FF1" w14:textId="77777777" w:rsidR="000A3FCB" w:rsidRDefault="000A3FCB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A2B11A9" w14:textId="77777777" w:rsidR="000A3FCB" w:rsidRDefault="000A3FCB" w:rsidP="00096385">
            <w:r>
              <w:rPr>
                <w:sz w:val="16"/>
                <w:szCs w:val="16"/>
              </w:rPr>
              <w:t>Correction of test case 6.1.2.13</w:t>
            </w:r>
          </w:p>
        </w:tc>
        <w:tc>
          <w:tcPr>
            <w:tcW w:w="517" w:type="dxa"/>
          </w:tcPr>
          <w:p w14:paraId="21514375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95A8C9" w14:textId="77777777" w:rsidR="000A3FCB" w:rsidRDefault="000A3FCB" w:rsidP="00096385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14:paraId="1978F339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017A121" w14:textId="77777777" w:rsidR="000A3FCB" w:rsidRDefault="000A3FCB" w:rsidP="00096385">
            <w:r>
              <w:rPr>
                <w:sz w:val="16"/>
                <w:szCs w:val="16"/>
              </w:rPr>
              <w:t>R5-233855</w:t>
            </w:r>
          </w:p>
        </w:tc>
        <w:tc>
          <w:tcPr>
            <w:tcW w:w="1597" w:type="dxa"/>
          </w:tcPr>
          <w:p w14:paraId="358D5D82" w14:textId="77777777" w:rsidR="000A3FCB" w:rsidRDefault="000A3FCB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0B491AFF" w14:textId="77777777" w:rsidR="000A3FCB" w:rsidRDefault="000A3FCB" w:rsidP="00096385">
            <w:r>
              <w:rPr>
                <w:sz w:val="16"/>
                <w:szCs w:val="16"/>
              </w:rPr>
              <w:t>TEI15_Test, MCenhUEConTest</w:t>
            </w:r>
          </w:p>
        </w:tc>
        <w:tc>
          <w:tcPr>
            <w:tcW w:w="2323" w:type="dxa"/>
          </w:tcPr>
          <w:p w14:paraId="0E9D6927" w14:textId="77777777" w:rsidR="000A3FCB" w:rsidRDefault="000A3FCB" w:rsidP="00096385">
            <w:r>
              <w:rPr>
                <w:sz w:val="16"/>
                <w:szCs w:val="16"/>
              </w:rPr>
              <w:t>6.1.2.13</w:t>
            </w:r>
          </w:p>
        </w:tc>
        <w:tc>
          <w:tcPr>
            <w:tcW w:w="998" w:type="dxa"/>
          </w:tcPr>
          <w:p w14:paraId="47D7BFB4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 36.579-1 CR 0315; TS/TR ... CR ... </w:t>
            </w:r>
          </w:p>
        </w:tc>
      </w:tr>
      <w:tr w:rsidR="000A3FCB" w14:paraId="7E10A741" w14:textId="77777777" w:rsidTr="00096385">
        <w:tc>
          <w:tcPr>
            <w:tcW w:w="879" w:type="dxa"/>
          </w:tcPr>
          <w:p w14:paraId="14FC3373" w14:textId="77777777" w:rsidR="000A3FCB" w:rsidRDefault="000A3FCB" w:rsidP="00096385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2A4E8F95" w14:textId="77777777" w:rsidR="000A3FCB" w:rsidRDefault="000A3FCB" w:rsidP="00096385">
            <w:r>
              <w:rPr>
                <w:sz w:val="16"/>
                <w:szCs w:val="16"/>
              </w:rPr>
              <w:t>0335</w:t>
            </w:r>
          </w:p>
        </w:tc>
        <w:tc>
          <w:tcPr>
            <w:tcW w:w="517" w:type="dxa"/>
          </w:tcPr>
          <w:p w14:paraId="22E70193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3431F5" w14:textId="77777777" w:rsidR="000A3FCB" w:rsidRDefault="000A3FCB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46D3767" w14:textId="77777777" w:rsidR="000A3FCB" w:rsidRDefault="000A3FCB" w:rsidP="00096385">
            <w:r>
              <w:rPr>
                <w:sz w:val="16"/>
                <w:szCs w:val="16"/>
              </w:rPr>
              <w:t>Correction of test case 6.1.2.14</w:t>
            </w:r>
          </w:p>
        </w:tc>
        <w:tc>
          <w:tcPr>
            <w:tcW w:w="517" w:type="dxa"/>
          </w:tcPr>
          <w:p w14:paraId="7CF35B7B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09818F" w14:textId="77777777" w:rsidR="000A3FCB" w:rsidRDefault="000A3FCB" w:rsidP="00096385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14:paraId="4ABC18CD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D103FC0" w14:textId="77777777" w:rsidR="000A3FCB" w:rsidRDefault="000A3FCB" w:rsidP="00096385">
            <w:r>
              <w:rPr>
                <w:sz w:val="16"/>
                <w:szCs w:val="16"/>
              </w:rPr>
              <w:t>R5-233856</w:t>
            </w:r>
          </w:p>
        </w:tc>
        <w:tc>
          <w:tcPr>
            <w:tcW w:w="1597" w:type="dxa"/>
          </w:tcPr>
          <w:p w14:paraId="636A62F8" w14:textId="77777777" w:rsidR="000A3FCB" w:rsidRDefault="000A3FCB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0363A31B" w14:textId="77777777" w:rsidR="000A3FCB" w:rsidRDefault="000A3FCB" w:rsidP="00096385">
            <w:r>
              <w:rPr>
                <w:sz w:val="16"/>
                <w:szCs w:val="16"/>
              </w:rPr>
              <w:t>TEI15_Test, MCenhUEConTest</w:t>
            </w:r>
          </w:p>
        </w:tc>
        <w:tc>
          <w:tcPr>
            <w:tcW w:w="2323" w:type="dxa"/>
          </w:tcPr>
          <w:p w14:paraId="20750293" w14:textId="77777777" w:rsidR="000A3FCB" w:rsidRDefault="000A3FCB" w:rsidP="00096385">
            <w:r>
              <w:rPr>
                <w:sz w:val="16"/>
                <w:szCs w:val="16"/>
              </w:rPr>
              <w:t>6.1.2.14</w:t>
            </w:r>
          </w:p>
        </w:tc>
        <w:tc>
          <w:tcPr>
            <w:tcW w:w="998" w:type="dxa"/>
          </w:tcPr>
          <w:p w14:paraId="43F08AFB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 36.579-1 CR 0315; TS/TR ... CR ... </w:t>
            </w:r>
          </w:p>
        </w:tc>
      </w:tr>
      <w:tr w:rsidR="000A3FCB" w14:paraId="5C49DC7D" w14:textId="77777777" w:rsidTr="00096385">
        <w:tc>
          <w:tcPr>
            <w:tcW w:w="879" w:type="dxa"/>
          </w:tcPr>
          <w:p w14:paraId="5FED7447" w14:textId="77777777" w:rsidR="000A3FCB" w:rsidRDefault="000A3FCB" w:rsidP="00096385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3392B7D0" w14:textId="77777777" w:rsidR="000A3FCB" w:rsidRDefault="000A3FCB" w:rsidP="00096385">
            <w:r>
              <w:rPr>
                <w:sz w:val="16"/>
                <w:szCs w:val="16"/>
              </w:rPr>
              <w:t>0336</w:t>
            </w:r>
          </w:p>
        </w:tc>
        <w:tc>
          <w:tcPr>
            <w:tcW w:w="517" w:type="dxa"/>
          </w:tcPr>
          <w:p w14:paraId="1EA26F3F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927EB4" w14:textId="77777777" w:rsidR="000A3FCB" w:rsidRDefault="000A3FCB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713AFC9" w14:textId="77777777" w:rsidR="000A3FCB" w:rsidRDefault="000A3FCB" w:rsidP="00096385">
            <w:r>
              <w:rPr>
                <w:sz w:val="16"/>
                <w:szCs w:val="16"/>
              </w:rPr>
              <w:t>Correction of test case 6.1.4.1</w:t>
            </w:r>
          </w:p>
        </w:tc>
        <w:tc>
          <w:tcPr>
            <w:tcW w:w="517" w:type="dxa"/>
          </w:tcPr>
          <w:p w14:paraId="194B772E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27EC49" w14:textId="77777777" w:rsidR="000A3FCB" w:rsidRDefault="000A3FCB" w:rsidP="00096385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14:paraId="39A09EC9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1F85F02" w14:textId="77777777" w:rsidR="000A3FCB" w:rsidRDefault="000A3FCB" w:rsidP="00096385">
            <w:r>
              <w:rPr>
                <w:sz w:val="16"/>
                <w:szCs w:val="16"/>
              </w:rPr>
              <w:t>R5-233857</w:t>
            </w:r>
          </w:p>
        </w:tc>
        <w:tc>
          <w:tcPr>
            <w:tcW w:w="1597" w:type="dxa"/>
          </w:tcPr>
          <w:p w14:paraId="1061AF57" w14:textId="77777777" w:rsidR="000A3FCB" w:rsidRDefault="000A3FCB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0E904765" w14:textId="77777777" w:rsidR="000A3FCB" w:rsidRDefault="000A3FCB" w:rsidP="00096385">
            <w:r>
              <w:rPr>
                <w:sz w:val="16"/>
                <w:szCs w:val="16"/>
              </w:rPr>
              <w:t>TEI15_Test, MCenhUEConTest</w:t>
            </w:r>
          </w:p>
        </w:tc>
        <w:tc>
          <w:tcPr>
            <w:tcW w:w="2323" w:type="dxa"/>
          </w:tcPr>
          <w:p w14:paraId="500F964D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05F30D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127EBC2A" w14:textId="77777777" w:rsidTr="00096385">
        <w:tc>
          <w:tcPr>
            <w:tcW w:w="879" w:type="dxa"/>
          </w:tcPr>
          <w:p w14:paraId="189C8C0B" w14:textId="77777777" w:rsidR="000A3FCB" w:rsidRDefault="000A3FCB" w:rsidP="00096385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48B53EC3" w14:textId="77777777" w:rsidR="000A3FCB" w:rsidRDefault="000A3FCB" w:rsidP="00096385">
            <w:r>
              <w:rPr>
                <w:sz w:val="16"/>
                <w:szCs w:val="16"/>
              </w:rPr>
              <w:t>0337</w:t>
            </w:r>
          </w:p>
        </w:tc>
        <w:tc>
          <w:tcPr>
            <w:tcW w:w="517" w:type="dxa"/>
          </w:tcPr>
          <w:p w14:paraId="6C35A497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F82851" w14:textId="77777777" w:rsidR="000A3FCB" w:rsidRDefault="000A3FCB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B2FA82F" w14:textId="77777777" w:rsidR="000A3FCB" w:rsidRDefault="000A3FCB" w:rsidP="00096385">
            <w:r>
              <w:rPr>
                <w:sz w:val="16"/>
                <w:szCs w:val="16"/>
              </w:rPr>
              <w:t>Correction of test case 6.1.5.1</w:t>
            </w:r>
          </w:p>
        </w:tc>
        <w:tc>
          <w:tcPr>
            <w:tcW w:w="517" w:type="dxa"/>
          </w:tcPr>
          <w:p w14:paraId="5E53D71C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702450" w14:textId="77777777" w:rsidR="000A3FCB" w:rsidRDefault="000A3FCB" w:rsidP="00096385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14:paraId="562DF46B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C06812A" w14:textId="77777777" w:rsidR="000A3FCB" w:rsidRDefault="000A3FCB" w:rsidP="00096385">
            <w:r>
              <w:rPr>
                <w:sz w:val="16"/>
                <w:szCs w:val="16"/>
              </w:rPr>
              <w:t>R5-233858</w:t>
            </w:r>
          </w:p>
        </w:tc>
        <w:tc>
          <w:tcPr>
            <w:tcW w:w="1597" w:type="dxa"/>
          </w:tcPr>
          <w:p w14:paraId="60960F5C" w14:textId="77777777" w:rsidR="000A3FCB" w:rsidRDefault="000A3FCB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77D813DC" w14:textId="77777777" w:rsidR="000A3FCB" w:rsidRDefault="000A3FCB" w:rsidP="00096385">
            <w:r>
              <w:rPr>
                <w:sz w:val="16"/>
                <w:szCs w:val="16"/>
              </w:rPr>
              <w:t>TEI15_Test, MCenhUEConTest</w:t>
            </w:r>
          </w:p>
        </w:tc>
        <w:tc>
          <w:tcPr>
            <w:tcW w:w="2323" w:type="dxa"/>
          </w:tcPr>
          <w:p w14:paraId="377EDE27" w14:textId="77777777" w:rsidR="000A3FCB" w:rsidRDefault="000A3FCB" w:rsidP="00096385">
            <w:r>
              <w:rPr>
                <w:sz w:val="16"/>
                <w:szCs w:val="16"/>
              </w:rPr>
              <w:t>6.1.5.1</w:t>
            </w:r>
          </w:p>
        </w:tc>
        <w:tc>
          <w:tcPr>
            <w:tcW w:w="998" w:type="dxa"/>
          </w:tcPr>
          <w:p w14:paraId="191D4221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A3FCB" w14:paraId="6392500C" w14:textId="77777777" w:rsidTr="00096385">
        <w:tc>
          <w:tcPr>
            <w:tcW w:w="879" w:type="dxa"/>
          </w:tcPr>
          <w:p w14:paraId="2305585F" w14:textId="77777777" w:rsidR="000A3FCB" w:rsidRDefault="000A3FCB" w:rsidP="00096385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1F1C086F" w14:textId="77777777" w:rsidR="000A3FCB" w:rsidRDefault="000A3FCB" w:rsidP="00096385">
            <w:r>
              <w:rPr>
                <w:sz w:val="16"/>
                <w:szCs w:val="16"/>
              </w:rPr>
              <w:t>0342</w:t>
            </w:r>
          </w:p>
        </w:tc>
        <w:tc>
          <w:tcPr>
            <w:tcW w:w="517" w:type="dxa"/>
          </w:tcPr>
          <w:p w14:paraId="117C4E96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DF962C" w14:textId="77777777" w:rsidR="000A3FCB" w:rsidRDefault="000A3FCB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4911356" w14:textId="77777777" w:rsidR="000A3FCB" w:rsidRDefault="000A3FCB" w:rsidP="00096385">
            <w:r>
              <w:rPr>
                <w:sz w:val="16"/>
                <w:szCs w:val="16"/>
              </w:rPr>
              <w:t>Correction of test case 6.2.18</w:t>
            </w:r>
          </w:p>
        </w:tc>
        <w:tc>
          <w:tcPr>
            <w:tcW w:w="517" w:type="dxa"/>
          </w:tcPr>
          <w:p w14:paraId="2C9FC606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7CB0B8" w14:textId="77777777" w:rsidR="000A3FCB" w:rsidRDefault="000A3FCB" w:rsidP="00096385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14:paraId="329442D5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CD4C3DC" w14:textId="77777777" w:rsidR="000A3FCB" w:rsidRDefault="000A3FCB" w:rsidP="00096385">
            <w:r>
              <w:rPr>
                <w:sz w:val="16"/>
                <w:szCs w:val="16"/>
              </w:rPr>
              <w:t>R5-233863</w:t>
            </w:r>
          </w:p>
        </w:tc>
        <w:tc>
          <w:tcPr>
            <w:tcW w:w="1597" w:type="dxa"/>
          </w:tcPr>
          <w:p w14:paraId="096AD100" w14:textId="77777777" w:rsidR="000A3FCB" w:rsidRDefault="000A3FCB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61E0AD10" w14:textId="77777777" w:rsidR="000A3FCB" w:rsidRDefault="000A3FCB" w:rsidP="00096385">
            <w:r>
              <w:rPr>
                <w:sz w:val="16"/>
                <w:szCs w:val="16"/>
              </w:rPr>
              <w:t>TEI15_Test, MCenhUEConTest</w:t>
            </w:r>
          </w:p>
        </w:tc>
        <w:tc>
          <w:tcPr>
            <w:tcW w:w="2323" w:type="dxa"/>
          </w:tcPr>
          <w:p w14:paraId="035C2445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E81C4C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2A986247" w14:textId="77777777" w:rsidTr="00096385">
        <w:tc>
          <w:tcPr>
            <w:tcW w:w="879" w:type="dxa"/>
          </w:tcPr>
          <w:p w14:paraId="7F15BE4A" w14:textId="77777777" w:rsidR="000A3FCB" w:rsidRDefault="000A3FCB" w:rsidP="00096385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003211B3" w14:textId="77777777" w:rsidR="000A3FCB" w:rsidRDefault="000A3FCB" w:rsidP="00096385">
            <w:r>
              <w:rPr>
                <w:sz w:val="16"/>
                <w:szCs w:val="16"/>
              </w:rPr>
              <w:t>0343</w:t>
            </w:r>
          </w:p>
        </w:tc>
        <w:tc>
          <w:tcPr>
            <w:tcW w:w="517" w:type="dxa"/>
          </w:tcPr>
          <w:p w14:paraId="1BDDBA66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44A1A4" w14:textId="77777777" w:rsidR="000A3FCB" w:rsidRDefault="000A3FCB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7F9D67C" w14:textId="77777777" w:rsidR="000A3FCB" w:rsidRDefault="000A3FCB" w:rsidP="00096385">
            <w:r>
              <w:rPr>
                <w:sz w:val="16"/>
                <w:szCs w:val="16"/>
              </w:rPr>
              <w:t>Correction of test case 6.2.24</w:t>
            </w:r>
          </w:p>
        </w:tc>
        <w:tc>
          <w:tcPr>
            <w:tcW w:w="517" w:type="dxa"/>
          </w:tcPr>
          <w:p w14:paraId="46A63EF2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C992F7" w14:textId="77777777" w:rsidR="000A3FCB" w:rsidRDefault="000A3FCB" w:rsidP="00096385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14:paraId="3A1811C1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86DF50D" w14:textId="77777777" w:rsidR="000A3FCB" w:rsidRDefault="000A3FCB" w:rsidP="00096385">
            <w:r>
              <w:rPr>
                <w:sz w:val="16"/>
                <w:szCs w:val="16"/>
              </w:rPr>
              <w:t>R5-233864</w:t>
            </w:r>
          </w:p>
        </w:tc>
        <w:tc>
          <w:tcPr>
            <w:tcW w:w="1597" w:type="dxa"/>
          </w:tcPr>
          <w:p w14:paraId="3D5EC8B1" w14:textId="77777777" w:rsidR="000A3FCB" w:rsidRDefault="000A3FCB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78460763" w14:textId="77777777" w:rsidR="000A3FCB" w:rsidRDefault="000A3FCB" w:rsidP="00096385">
            <w:r>
              <w:rPr>
                <w:sz w:val="16"/>
                <w:szCs w:val="16"/>
              </w:rPr>
              <w:t>TEI15_Test, MCenhUEConTest</w:t>
            </w:r>
          </w:p>
        </w:tc>
        <w:tc>
          <w:tcPr>
            <w:tcW w:w="2323" w:type="dxa"/>
          </w:tcPr>
          <w:p w14:paraId="3196600B" w14:textId="77777777" w:rsidR="000A3FCB" w:rsidRDefault="000A3FCB" w:rsidP="00096385">
            <w:r>
              <w:rPr>
                <w:sz w:val="16"/>
                <w:szCs w:val="16"/>
              </w:rPr>
              <w:t>6.2.24</w:t>
            </w:r>
          </w:p>
        </w:tc>
        <w:tc>
          <w:tcPr>
            <w:tcW w:w="998" w:type="dxa"/>
          </w:tcPr>
          <w:p w14:paraId="70EF623B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 36.579-1 CR 0315; TS/TR ... CR ... </w:t>
            </w:r>
          </w:p>
        </w:tc>
      </w:tr>
      <w:tr w:rsidR="000A3FCB" w14:paraId="60184449" w14:textId="77777777" w:rsidTr="00096385">
        <w:tc>
          <w:tcPr>
            <w:tcW w:w="879" w:type="dxa"/>
          </w:tcPr>
          <w:p w14:paraId="32FF068D" w14:textId="77777777" w:rsidR="000A3FCB" w:rsidRDefault="000A3FCB" w:rsidP="00096385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7CAB1102" w14:textId="77777777" w:rsidR="000A3FCB" w:rsidRDefault="000A3FCB" w:rsidP="00096385">
            <w:r>
              <w:rPr>
                <w:sz w:val="16"/>
                <w:szCs w:val="16"/>
              </w:rPr>
              <w:t>0344</w:t>
            </w:r>
          </w:p>
        </w:tc>
        <w:tc>
          <w:tcPr>
            <w:tcW w:w="517" w:type="dxa"/>
          </w:tcPr>
          <w:p w14:paraId="49B865FF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2DD39C" w14:textId="77777777" w:rsidR="000A3FCB" w:rsidRDefault="000A3FCB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31BD7B1" w14:textId="77777777" w:rsidR="000A3FCB" w:rsidRDefault="000A3FCB" w:rsidP="00096385">
            <w:r>
              <w:rPr>
                <w:sz w:val="16"/>
                <w:szCs w:val="16"/>
              </w:rPr>
              <w:t>Correction of test case 6.2.25</w:t>
            </w:r>
          </w:p>
        </w:tc>
        <w:tc>
          <w:tcPr>
            <w:tcW w:w="517" w:type="dxa"/>
          </w:tcPr>
          <w:p w14:paraId="0E2EA135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EB2421" w14:textId="77777777" w:rsidR="000A3FCB" w:rsidRDefault="000A3FCB" w:rsidP="00096385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14:paraId="30D5D078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5AB5434" w14:textId="77777777" w:rsidR="000A3FCB" w:rsidRDefault="000A3FCB" w:rsidP="00096385">
            <w:r>
              <w:rPr>
                <w:sz w:val="16"/>
                <w:szCs w:val="16"/>
              </w:rPr>
              <w:t>R5-233865</w:t>
            </w:r>
          </w:p>
        </w:tc>
        <w:tc>
          <w:tcPr>
            <w:tcW w:w="1597" w:type="dxa"/>
          </w:tcPr>
          <w:p w14:paraId="68CA02BD" w14:textId="77777777" w:rsidR="000A3FCB" w:rsidRDefault="000A3FCB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28D8012D" w14:textId="77777777" w:rsidR="000A3FCB" w:rsidRDefault="000A3FCB" w:rsidP="00096385">
            <w:r>
              <w:rPr>
                <w:sz w:val="16"/>
                <w:szCs w:val="16"/>
              </w:rPr>
              <w:t>TEI15_Test, MCenhUEConTest</w:t>
            </w:r>
          </w:p>
        </w:tc>
        <w:tc>
          <w:tcPr>
            <w:tcW w:w="2323" w:type="dxa"/>
          </w:tcPr>
          <w:p w14:paraId="01B1E023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FF04874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6AA3C08A" w14:textId="77777777" w:rsidTr="00096385">
        <w:tc>
          <w:tcPr>
            <w:tcW w:w="879" w:type="dxa"/>
          </w:tcPr>
          <w:p w14:paraId="1E009391" w14:textId="77777777" w:rsidR="000A3FCB" w:rsidRDefault="000A3FCB" w:rsidP="00096385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1729DC7F" w14:textId="77777777" w:rsidR="000A3FCB" w:rsidRDefault="000A3FCB" w:rsidP="00096385">
            <w:r>
              <w:rPr>
                <w:sz w:val="16"/>
                <w:szCs w:val="16"/>
              </w:rPr>
              <w:t>0345</w:t>
            </w:r>
          </w:p>
        </w:tc>
        <w:tc>
          <w:tcPr>
            <w:tcW w:w="517" w:type="dxa"/>
          </w:tcPr>
          <w:p w14:paraId="3BFCBE2B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183CC7" w14:textId="77777777" w:rsidR="000A3FCB" w:rsidRDefault="000A3FCB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EE0913C" w14:textId="77777777" w:rsidR="000A3FCB" w:rsidRDefault="000A3FCB" w:rsidP="00096385">
            <w:r>
              <w:rPr>
                <w:sz w:val="16"/>
                <w:szCs w:val="16"/>
              </w:rPr>
              <w:t>Correction of test case 6.2.26</w:t>
            </w:r>
          </w:p>
        </w:tc>
        <w:tc>
          <w:tcPr>
            <w:tcW w:w="517" w:type="dxa"/>
          </w:tcPr>
          <w:p w14:paraId="483076B3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468AF2" w14:textId="77777777" w:rsidR="000A3FCB" w:rsidRDefault="000A3FCB" w:rsidP="00096385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14:paraId="5B4D1831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7A5E512" w14:textId="77777777" w:rsidR="000A3FCB" w:rsidRDefault="000A3FCB" w:rsidP="00096385">
            <w:r>
              <w:rPr>
                <w:sz w:val="16"/>
                <w:szCs w:val="16"/>
              </w:rPr>
              <w:t>R5-233866</w:t>
            </w:r>
          </w:p>
        </w:tc>
        <w:tc>
          <w:tcPr>
            <w:tcW w:w="1597" w:type="dxa"/>
          </w:tcPr>
          <w:p w14:paraId="7251B223" w14:textId="77777777" w:rsidR="000A3FCB" w:rsidRDefault="000A3FCB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432BD74F" w14:textId="77777777" w:rsidR="000A3FCB" w:rsidRDefault="000A3FCB" w:rsidP="00096385">
            <w:r>
              <w:rPr>
                <w:sz w:val="16"/>
                <w:szCs w:val="16"/>
              </w:rPr>
              <w:t>TEI15_Test, MCenhUEConTest</w:t>
            </w:r>
          </w:p>
        </w:tc>
        <w:tc>
          <w:tcPr>
            <w:tcW w:w="2323" w:type="dxa"/>
          </w:tcPr>
          <w:p w14:paraId="03EFCF70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F5B815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121ABB0C" w14:textId="77777777" w:rsidTr="00096385">
        <w:tc>
          <w:tcPr>
            <w:tcW w:w="879" w:type="dxa"/>
          </w:tcPr>
          <w:p w14:paraId="271E4FD7" w14:textId="77777777" w:rsidR="000A3FCB" w:rsidRDefault="000A3FCB" w:rsidP="00096385">
            <w:r>
              <w:rPr>
                <w:sz w:val="16"/>
                <w:szCs w:val="16"/>
              </w:rPr>
              <w:t>36.579-4</w:t>
            </w:r>
          </w:p>
        </w:tc>
        <w:tc>
          <w:tcPr>
            <w:tcW w:w="637" w:type="dxa"/>
          </w:tcPr>
          <w:p w14:paraId="50E9BF8D" w14:textId="77777777" w:rsidR="000A3FCB" w:rsidRDefault="000A3FCB" w:rsidP="00096385">
            <w:r>
              <w:rPr>
                <w:sz w:val="16"/>
                <w:szCs w:val="16"/>
              </w:rPr>
              <w:t>0030</w:t>
            </w:r>
          </w:p>
        </w:tc>
        <w:tc>
          <w:tcPr>
            <w:tcW w:w="517" w:type="dxa"/>
          </w:tcPr>
          <w:p w14:paraId="326652E6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8710C2" w14:textId="77777777" w:rsidR="000A3FCB" w:rsidRDefault="000A3FCB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A9A95BA" w14:textId="77777777" w:rsidR="000A3FCB" w:rsidRDefault="000A3FCB" w:rsidP="00096385">
            <w:r>
              <w:rPr>
                <w:sz w:val="16"/>
                <w:szCs w:val="16"/>
              </w:rPr>
              <w:t>Correction of clause 4</w:t>
            </w:r>
          </w:p>
        </w:tc>
        <w:tc>
          <w:tcPr>
            <w:tcW w:w="517" w:type="dxa"/>
          </w:tcPr>
          <w:p w14:paraId="276EE3B4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222FC7" w14:textId="77777777" w:rsidR="000A3FCB" w:rsidRDefault="000A3FCB" w:rsidP="00096385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14:paraId="0E8FD8C3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F7B60CB" w14:textId="77777777" w:rsidR="000A3FCB" w:rsidRDefault="000A3FCB" w:rsidP="00096385">
            <w:r>
              <w:rPr>
                <w:sz w:val="16"/>
                <w:szCs w:val="16"/>
              </w:rPr>
              <w:t>R5-233867</w:t>
            </w:r>
          </w:p>
        </w:tc>
        <w:tc>
          <w:tcPr>
            <w:tcW w:w="1597" w:type="dxa"/>
          </w:tcPr>
          <w:p w14:paraId="7B3D2F2C" w14:textId="77777777" w:rsidR="000A3FCB" w:rsidRDefault="000A3FCB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7547AC9B" w14:textId="77777777" w:rsidR="000A3FCB" w:rsidRDefault="000A3FCB" w:rsidP="00096385">
            <w:r>
              <w:rPr>
                <w:sz w:val="16"/>
                <w:szCs w:val="16"/>
              </w:rPr>
              <w:t>TEI15_Test, MCenhUEConTest</w:t>
            </w:r>
          </w:p>
        </w:tc>
        <w:tc>
          <w:tcPr>
            <w:tcW w:w="2323" w:type="dxa"/>
          </w:tcPr>
          <w:p w14:paraId="59B5BFCD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8C014D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</w:tbl>
    <w:p w14:paraId="26866732" w14:textId="77777777" w:rsidR="000A3FCB" w:rsidRDefault="000A3FCB" w:rsidP="000A3FCB"/>
    <w:p w14:paraId="0D31A69C" w14:textId="77777777" w:rsidR="000A3FCB" w:rsidRDefault="000A3FCB" w:rsidP="000A3FCB"/>
    <w:p w14:paraId="05681CAB" w14:textId="77777777" w:rsidR="000A3FCB" w:rsidRPr="00917427" w:rsidRDefault="000A3FCB" w:rsidP="000A3FCB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RP-231691</w:t>
      </w:r>
      <w:r>
        <w:rPr>
          <w:b/>
          <w:i/>
          <w:noProof/>
          <w:sz w:val="28"/>
        </w:rPr>
        <w:fldChar w:fldCharType="end"/>
      </w:r>
    </w:p>
    <w:p w14:paraId="062087D8" w14:textId="77777777" w:rsidR="000A3FCB" w:rsidRPr="00784730" w:rsidRDefault="000A3FCB" w:rsidP="000A3FCB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29081408" w14:textId="77777777" w:rsidR="000A3FCB" w:rsidRPr="00050554" w:rsidRDefault="000A3FCB" w:rsidP="000A3FCB">
      <w:pPr>
        <w:rPr>
          <w:rFonts w:ascii="Arial" w:hAnsi="Arial" w:cs="Arial"/>
          <w:b/>
          <w:bCs/>
          <w:lang w:val="en-US"/>
        </w:rPr>
      </w:pPr>
    </w:p>
    <w:p w14:paraId="35F530FA" w14:textId="77777777" w:rsidR="000A3FCB" w:rsidRDefault="000A3FCB" w:rsidP="000A3FC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1A64B7E5" w14:textId="77777777" w:rsidR="000A3FCB" w:rsidRPr="00E145B1" w:rsidRDefault="000A3FCB" w:rsidP="000A3FC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REL-15 (batch 2)</w:t>
      </w:r>
      <w:r>
        <w:rPr>
          <w:rFonts w:ascii="Arial" w:hAnsi="Arial" w:cs="Arial"/>
          <w:b/>
          <w:bCs/>
        </w:rPr>
        <w:fldChar w:fldCharType="end"/>
      </w:r>
    </w:p>
    <w:p w14:paraId="24EF9433" w14:textId="77777777" w:rsidR="000A3FCB" w:rsidRDefault="000A3FCB" w:rsidP="000A3FC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1615315C" w14:textId="77777777" w:rsidR="000A3FCB" w:rsidRDefault="000A3FCB" w:rsidP="000A3FC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6135F2D" w14:textId="77777777" w:rsidR="000A3FCB" w:rsidRDefault="000A3FCB" w:rsidP="000A3FC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037297F" w14:textId="77777777" w:rsidR="000A3FCB" w:rsidRPr="004E535C" w:rsidRDefault="000A3FCB" w:rsidP="000A3FC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A3FCB" w:rsidRPr="004E535C" w14:paraId="52C74DE2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F3FD969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8456C1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300FA23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788EA41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A8F9BC6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257E4CE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0F17F91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BB79126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C4856D6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E384FA4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154492D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9883444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949E446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A3FCB" w14:paraId="4ECDEFB7" w14:textId="77777777" w:rsidTr="00096385">
        <w:tc>
          <w:tcPr>
            <w:tcW w:w="879" w:type="dxa"/>
          </w:tcPr>
          <w:p w14:paraId="4303CBFD" w14:textId="77777777" w:rsidR="000A3FCB" w:rsidRDefault="000A3FCB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03B5908A" w14:textId="77777777" w:rsidR="000A3FCB" w:rsidRDefault="000A3FCB" w:rsidP="00096385">
            <w:r>
              <w:rPr>
                <w:sz w:val="16"/>
                <w:szCs w:val="16"/>
              </w:rPr>
              <w:t>2831</w:t>
            </w:r>
          </w:p>
        </w:tc>
        <w:tc>
          <w:tcPr>
            <w:tcW w:w="517" w:type="dxa"/>
          </w:tcPr>
          <w:p w14:paraId="6776B9A0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BC1181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9F86EA8" w14:textId="77777777" w:rsidR="000A3FCB" w:rsidRDefault="000A3FCB" w:rsidP="00096385">
            <w:r>
              <w:rPr>
                <w:sz w:val="16"/>
                <w:szCs w:val="16"/>
              </w:rPr>
              <w:t>Test frequencies for band n70 and asymmetric channel bandwidths</w:t>
            </w:r>
          </w:p>
        </w:tc>
        <w:tc>
          <w:tcPr>
            <w:tcW w:w="517" w:type="dxa"/>
          </w:tcPr>
          <w:p w14:paraId="2ABA1958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6B178A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772E96A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E717102" w14:textId="77777777" w:rsidR="000A3FCB" w:rsidRDefault="000A3FCB" w:rsidP="00096385">
            <w:r>
              <w:rPr>
                <w:sz w:val="16"/>
                <w:szCs w:val="16"/>
              </w:rPr>
              <w:t>R5-234159</w:t>
            </w:r>
          </w:p>
        </w:tc>
        <w:tc>
          <w:tcPr>
            <w:tcW w:w="1597" w:type="dxa"/>
          </w:tcPr>
          <w:p w14:paraId="210929FA" w14:textId="77777777" w:rsidR="000A3FCB" w:rsidRDefault="000A3FCB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779C23E6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C1A24B8" w14:textId="77777777" w:rsidR="000A3FCB" w:rsidRDefault="000A3FCB" w:rsidP="00096385">
            <w:r>
              <w:rPr>
                <w:sz w:val="16"/>
                <w:szCs w:val="16"/>
              </w:rPr>
              <w:t>4.3.1.1.1.70</w:t>
            </w:r>
          </w:p>
        </w:tc>
        <w:tc>
          <w:tcPr>
            <w:tcW w:w="998" w:type="dxa"/>
          </w:tcPr>
          <w:p w14:paraId="51FF6B8D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A3FCB" w14:paraId="2D93333D" w14:textId="77777777" w:rsidTr="00096385">
        <w:tc>
          <w:tcPr>
            <w:tcW w:w="879" w:type="dxa"/>
          </w:tcPr>
          <w:p w14:paraId="4D72241C" w14:textId="77777777" w:rsidR="000A3FCB" w:rsidRDefault="000A3FCB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EE01DD7" w14:textId="77777777" w:rsidR="000A3FCB" w:rsidRDefault="000A3FCB" w:rsidP="00096385">
            <w:r>
              <w:rPr>
                <w:sz w:val="16"/>
                <w:szCs w:val="16"/>
              </w:rPr>
              <w:t>2832</w:t>
            </w:r>
          </w:p>
        </w:tc>
        <w:tc>
          <w:tcPr>
            <w:tcW w:w="517" w:type="dxa"/>
          </w:tcPr>
          <w:p w14:paraId="66E58883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B2E767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0641DC8" w14:textId="77777777" w:rsidR="000A3FCB" w:rsidRDefault="000A3FCB" w:rsidP="00096385">
            <w:r>
              <w:rPr>
                <w:sz w:val="16"/>
                <w:szCs w:val="16"/>
              </w:rPr>
              <w:t>Test frequency corrections for n77</w:t>
            </w:r>
          </w:p>
        </w:tc>
        <w:tc>
          <w:tcPr>
            <w:tcW w:w="517" w:type="dxa"/>
          </w:tcPr>
          <w:p w14:paraId="1BD74073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D03780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DEDE271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A150B0D" w14:textId="77777777" w:rsidR="000A3FCB" w:rsidRDefault="000A3FCB" w:rsidP="00096385">
            <w:r>
              <w:rPr>
                <w:sz w:val="16"/>
                <w:szCs w:val="16"/>
              </w:rPr>
              <w:t>R5-234160</w:t>
            </w:r>
          </w:p>
        </w:tc>
        <w:tc>
          <w:tcPr>
            <w:tcW w:w="1597" w:type="dxa"/>
          </w:tcPr>
          <w:p w14:paraId="7455D141" w14:textId="77777777" w:rsidR="000A3FCB" w:rsidRDefault="000A3FCB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1B499B28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1D220C6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404491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2B11DCBE" w14:textId="77777777" w:rsidTr="00096385">
        <w:tc>
          <w:tcPr>
            <w:tcW w:w="879" w:type="dxa"/>
          </w:tcPr>
          <w:p w14:paraId="0321665C" w14:textId="77777777" w:rsidR="000A3FCB" w:rsidRDefault="000A3FCB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3607791" w14:textId="77777777" w:rsidR="000A3FCB" w:rsidRDefault="000A3FCB" w:rsidP="00096385">
            <w:r>
              <w:rPr>
                <w:sz w:val="16"/>
                <w:szCs w:val="16"/>
              </w:rPr>
              <w:t>2833</w:t>
            </w:r>
          </w:p>
        </w:tc>
        <w:tc>
          <w:tcPr>
            <w:tcW w:w="517" w:type="dxa"/>
          </w:tcPr>
          <w:p w14:paraId="16D7CC99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D0C8AB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AF4614" w14:textId="77777777" w:rsidR="000A3FCB" w:rsidRDefault="000A3FCB" w:rsidP="00096385">
            <w:r>
              <w:rPr>
                <w:sz w:val="16"/>
                <w:szCs w:val="16"/>
              </w:rPr>
              <w:t>Low and High test channel BW correction in 38.508-1</w:t>
            </w:r>
          </w:p>
        </w:tc>
        <w:tc>
          <w:tcPr>
            <w:tcW w:w="517" w:type="dxa"/>
          </w:tcPr>
          <w:p w14:paraId="5A202DC7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891432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8D88107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4DAD297" w14:textId="77777777" w:rsidR="000A3FCB" w:rsidRDefault="000A3FCB" w:rsidP="00096385">
            <w:r>
              <w:rPr>
                <w:sz w:val="16"/>
                <w:szCs w:val="16"/>
              </w:rPr>
              <w:t>R5-234161</w:t>
            </w:r>
          </w:p>
        </w:tc>
        <w:tc>
          <w:tcPr>
            <w:tcW w:w="1597" w:type="dxa"/>
          </w:tcPr>
          <w:p w14:paraId="69CDDE05" w14:textId="77777777" w:rsidR="000A3FCB" w:rsidRDefault="000A3FCB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19CB46A0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66135AD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A55079C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69843FEE" w14:textId="77777777" w:rsidTr="00096385">
        <w:tc>
          <w:tcPr>
            <w:tcW w:w="879" w:type="dxa"/>
          </w:tcPr>
          <w:p w14:paraId="674E1C3E" w14:textId="77777777" w:rsidR="000A3FCB" w:rsidRDefault="000A3FCB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A9E71B5" w14:textId="77777777" w:rsidR="000A3FCB" w:rsidRDefault="000A3FCB" w:rsidP="00096385">
            <w:r>
              <w:rPr>
                <w:sz w:val="16"/>
                <w:szCs w:val="16"/>
              </w:rPr>
              <w:t>2854</w:t>
            </w:r>
          </w:p>
        </w:tc>
        <w:tc>
          <w:tcPr>
            <w:tcW w:w="517" w:type="dxa"/>
          </w:tcPr>
          <w:p w14:paraId="6B7CF7E8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3F603D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E5BDFCB" w14:textId="77777777" w:rsidR="000A3FCB" w:rsidRDefault="000A3FCB" w:rsidP="00096385">
            <w:r>
              <w:rPr>
                <w:sz w:val="16"/>
                <w:szCs w:val="16"/>
              </w:rPr>
              <w:t>Correction of DCI 1-0 DCI 1-1 and DCI 1-2</w:t>
            </w:r>
          </w:p>
        </w:tc>
        <w:tc>
          <w:tcPr>
            <w:tcW w:w="517" w:type="dxa"/>
          </w:tcPr>
          <w:p w14:paraId="25A57492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75C866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C95D635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B479155" w14:textId="77777777" w:rsidR="000A3FCB" w:rsidRDefault="000A3FCB" w:rsidP="00096385">
            <w:r>
              <w:rPr>
                <w:sz w:val="16"/>
                <w:szCs w:val="16"/>
              </w:rPr>
              <w:t>R5-234476</w:t>
            </w:r>
          </w:p>
        </w:tc>
        <w:tc>
          <w:tcPr>
            <w:tcW w:w="1597" w:type="dxa"/>
          </w:tcPr>
          <w:p w14:paraId="039F612B" w14:textId="77777777" w:rsidR="000A3FCB" w:rsidRDefault="000A3FCB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45F68B2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B401F60" w14:textId="77777777" w:rsidR="000A3FCB" w:rsidRDefault="000A3FCB" w:rsidP="00096385">
            <w:r>
              <w:rPr>
                <w:sz w:val="16"/>
                <w:szCs w:val="16"/>
              </w:rPr>
              <w:t>4.3.6.1.2</w:t>
            </w:r>
          </w:p>
        </w:tc>
        <w:tc>
          <w:tcPr>
            <w:tcW w:w="998" w:type="dxa"/>
          </w:tcPr>
          <w:p w14:paraId="56006DE1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  ; TS/TR ... CR ... </w:t>
            </w:r>
          </w:p>
        </w:tc>
      </w:tr>
      <w:tr w:rsidR="000A3FCB" w14:paraId="6CC244EA" w14:textId="77777777" w:rsidTr="00096385">
        <w:tc>
          <w:tcPr>
            <w:tcW w:w="879" w:type="dxa"/>
          </w:tcPr>
          <w:p w14:paraId="11957C95" w14:textId="77777777" w:rsidR="000A3FCB" w:rsidRDefault="000A3FCB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ED921EB" w14:textId="77777777" w:rsidR="000A3FCB" w:rsidRDefault="000A3FCB" w:rsidP="00096385">
            <w:r>
              <w:rPr>
                <w:sz w:val="16"/>
                <w:szCs w:val="16"/>
              </w:rPr>
              <w:t>2855</w:t>
            </w:r>
          </w:p>
        </w:tc>
        <w:tc>
          <w:tcPr>
            <w:tcW w:w="517" w:type="dxa"/>
          </w:tcPr>
          <w:p w14:paraId="5AF6FA47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FEC61B0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A6C8C5B" w14:textId="77777777" w:rsidR="000A3FCB" w:rsidRDefault="000A3FCB" w:rsidP="00096385">
            <w:r>
              <w:rPr>
                <w:sz w:val="16"/>
                <w:szCs w:val="16"/>
              </w:rPr>
              <w:t>Update SchedulingRequestResourceConfig</w:t>
            </w:r>
          </w:p>
        </w:tc>
        <w:tc>
          <w:tcPr>
            <w:tcW w:w="517" w:type="dxa"/>
          </w:tcPr>
          <w:p w14:paraId="71515CB7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5EDAA1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6F63FF6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000824E" w14:textId="77777777" w:rsidR="000A3FCB" w:rsidRDefault="000A3FCB" w:rsidP="00096385">
            <w:r>
              <w:rPr>
                <w:sz w:val="16"/>
                <w:szCs w:val="16"/>
              </w:rPr>
              <w:t>R5-235279</w:t>
            </w:r>
          </w:p>
        </w:tc>
        <w:tc>
          <w:tcPr>
            <w:tcW w:w="1597" w:type="dxa"/>
          </w:tcPr>
          <w:p w14:paraId="3E93BE2E" w14:textId="77777777" w:rsidR="000A3FCB" w:rsidRDefault="000A3FCB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4F3CE5E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840B5F4" w14:textId="77777777" w:rsidR="000A3FCB" w:rsidRDefault="000A3FCB" w:rsidP="00096385"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 w14:paraId="45912842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 38.508-2 CR 0508  ; TS/TR ... CR ... </w:t>
            </w:r>
          </w:p>
        </w:tc>
      </w:tr>
      <w:tr w:rsidR="000A3FCB" w14:paraId="7F36FD19" w14:textId="77777777" w:rsidTr="00096385">
        <w:tc>
          <w:tcPr>
            <w:tcW w:w="879" w:type="dxa"/>
          </w:tcPr>
          <w:p w14:paraId="73DAB626" w14:textId="77777777" w:rsidR="000A3FCB" w:rsidRDefault="000A3FCB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88AB46F" w14:textId="77777777" w:rsidR="000A3FCB" w:rsidRDefault="000A3FCB" w:rsidP="00096385">
            <w:r>
              <w:rPr>
                <w:sz w:val="16"/>
                <w:szCs w:val="16"/>
              </w:rPr>
              <w:t>2892</w:t>
            </w:r>
          </w:p>
        </w:tc>
        <w:tc>
          <w:tcPr>
            <w:tcW w:w="517" w:type="dxa"/>
          </w:tcPr>
          <w:p w14:paraId="6C38DE10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CAC008D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9DFB10" w14:textId="77777777" w:rsidR="000A3FCB" w:rsidRDefault="000A3FCB" w:rsidP="00096385">
            <w:r>
              <w:rPr>
                <w:sz w:val="16"/>
                <w:szCs w:val="16"/>
              </w:rPr>
              <w:t>Correction to c-SRS default value for FR2 multiple BWP case</w:t>
            </w:r>
          </w:p>
        </w:tc>
        <w:tc>
          <w:tcPr>
            <w:tcW w:w="517" w:type="dxa"/>
          </w:tcPr>
          <w:p w14:paraId="40B5667C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297C71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497A2E9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851B6C2" w14:textId="77777777" w:rsidR="000A3FCB" w:rsidRDefault="000A3FCB" w:rsidP="00096385">
            <w:r>
              <w:rPr>
                <w:sz w:val="16"/>
                <w:szCs w:val="16"/>
              </w:rPr>
              <w:t>R5-235782</w:t>
            </w:r>
          </w:p>
        </w:tc>
        <w:tc>
          <w:tcPr>
            <w:tcW w:w="1597" w:type="dxa"/>
          </w:tcPr>
          <w:p w14:paraId="71DD22E4" w14:textId="77777777" w:rsidR="000A3FCB" w:rsidRDefault="000A3FCB" w:rsidP="00096385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4B906CC1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EA8FF8D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460C374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4CA0555D" w14:textId="77777777" w:rsidTr="00096385">
        <w:tc>
          <w:tcPr>
            <w:tcW w:w="879" w:type="dxa"/>
          </w:tcPr>
          <w:p w14:paraId="7B989E9E" w14:textId="77777777" w:rsidR="000A3FCB" w:rsidRDefault="000A3FCB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909FB07" w14:textId="77777777" w:rsidR="000A3FCB" w:rsidRDefault="000A3FCB" w:rsidP="00096385">
            <w:r>
              <w:rPr>
                <w:sz w:val="16"/>
                <w:szCs w:val="16"/>
              </w:rPr>
              <w:t>2893</w:t>
            </w:r>
          </w:p>
        </w:tc>
        <w:tc>
          <w:tcPr>
            <w:tcW w:w="517" w:type="dxa"/>
          </w:tcPr>
          <w:p w14:paraId="7EEFF71C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E7D685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71D9525" w14:textId="77777777" w:rsidR="000A3FCB" w:rsidRDefault="000A3FCB" w:rsidP="00096385">
            <w:r>
              <w:rPr>
                <w:sz w:val="16"/>
                <w:szCs w:val="16"/>
              </w:rPr>
              <w:t>Correction to frequency range for ssb-PositionsInBurst and SSB-ToMeasure</w:t>
            </w:r>
          </w:p>
        </w:tc>
        <w:tc>
          <w:tcPr>
            <w:tcW w:w="517" w:type="dxa"/>
          </w:tcPr>
          <w:p w14:paraId="64EF6456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E9246A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126C2EF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7112F28" w14:textId="77777777" w:rsidR="000A3FCB" w:rsidRDefault="000A3FCB" w:rsidP="00096385">
            <w:r>
              <w:rPr>
                <w:sz w:val="16"/>
                <w:szCs w:val="16"/>
              </w:rPr>
              <w:t>R5-234905</w:t>
            </w:r>
          </w:p>
        </w:tc>
        <w:tc>
          <w:tcPr>
            <w:tcW w:w="1597" w:type="dxa"/>
          </w:tcPr>
          <w:p w14:paraId="594ACD53" w14:textId="77777777" w:rsidR="000A3FCB" w:rsidRDefault="000A3FCB" w:rsidP="00096385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25B3C10C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C019F4E" w14:textId="77777777" w:rsidR="000A3FCB" w:rsidRDefault="000A3FCB" w:rsidP="00096385">
            <w:r>
              <w:rPr>
                <w:sz w:val="16"/>
                <w:szCs w:val="16"/>
              </w:rPr>
              <w:t>5.4.2.0, 5.4.2.5, 5.4.2.6, 7.3.1</w:t>
            </w:r>
          </w:p>
        </w:tc>
        <w:tc>
          <w:tcPr>
            <w:tcW w:w="998" w:type="dxa"/>
          </w:tcPr>
          <w:p w14:paraId="65496B25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A3FCB" w14:paraId="2C538680" w14:textId="77777777" w:rsidTr="00096385">
        <w:tc>
          <w:tcPr>
            <w:tcW w:w="879" w:type="dxa"/>
          </w:tcPr>
          <w:p w14:paraId="3DF7B258" w14:textId="77777777" w:rsidR="000A3FCB" w:rsidRDefault="000A3FCB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6281A079" w14:textId="77777777" w:rsidR="000A3FCB" w:rsidRDefault="000A3FCB" w:rsidP="00096385">
            <w:r>
              <w:rPr>
                <w:sz w:val="16"/>
                <w:szCs w:val="16"/>
              </w:rPr>
              <w:t>2894</w:t>
            </w:r>
          </w:p>
        </w:tc>
        <w:tc>
          <w:tcPr>
            <w:tcW w:w="517" w:type="dxa"/>
          </w:tcPr>
          <w:p w14:paraId="21F63F3D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E4D59B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BE3A255" w14:textId="77777777" w:rsidR="000A3FCB" w:rsidRDefault="000A3FCB" w:rsidP="00096385">
            <w:r>
              <w:rPr>
                <w:sz w:val="16"/>
                <w:szCs w:val="16"/>
              </w:rPr>
              <w:t>Correction to default value of csi-SSB-ResourceToAddModList for RRM test cases</w:t>
            </w:r>
          </w:p>
        </w:tc>
        <w:tc>
          <w:tcPr>
            <w:tcW w:w="517" w:type="dxa"/>
          </w:tcPr>
          <w:p w14:paraId="56D756A4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23C186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CC3F364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45D28A1" w14:textId="77777777" w:rsidR="000A3FCB" w:rsidRDefault="000A3FCB" w:rsidP="00096385">
            <w:r>
              <w:rPr>
                <w:sz w:val="16"/>
                <w:szCs w:val="16"/>
              </w:rPr>
              <w:t>R5-234906</w:t>
            </w:r>
          </w:p>
        </w:tc>
        <w:tc>
          <w:tcPr>
            <w:tcW w:w="1597" w:type="dxa"/>
          </w:tcPr>
          <w:p w14:paraId="64EC9881" w14:textId="77777777" w:rsidR="000A3FCB" w:rsidRDefault="000A3FCB" w:rsidP="00096385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63A37BE8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1D55477" w14:textId="77777777" w:rsidR="000A3FCB" w:rsidRDefault="000A3FCB" w:rsidP="00096385">
            <w:r>
              <w:rPr>
                <w:sz w:val="16"/>
                <w:szCs w:val="16"/>
              </w:rPr>
              <w:t>7.3.1</w:t>
            </w:r>
          </w:p>
        </w:tc>
        <w:tc>
          <w:tcPr>
            <w:tcW w:w="998" w:type="dxa"/>
          </w:tcPr>
          <w:p w14:paraId="40162343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A3FCB" w14:paraId="697A1AFF" w14:textId="77777777" w:rsidTr="00096385">
        <w:tc>
          <w:tcPr>
            <w:tcW w:w="879" w:type="dxa"/>
          </w:tcPr>
          <w:p w14:paraId="1B5BA914" w14:textId="77777777" w:rsidR="000A3FCB" w:rsidRDefault="000A3FCB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672302B" w14:textId="77777777" w:rsidR="000A3FCB" w:rsidRDefault="000A3FCB" w:rsidP="00096385">
            <w:r>
              <w:rPr>
                <w:sz w:val="16"/>
                <w:szCs w:val="16"/>
              </w:rPr>
              <w:t>2905</w:t>
            </w:r>
          </w:p>
        </w:tc>
        <w:tc>
          <w:tcPr>
            <w:tcW w:w="517" w:type="dxa"/>
          </w:tcPr>
          <w:p w14:paraId="05AEBB8A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5D4F6A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5BC4469" w14:textId="77777777" w:rsidR="000A3FCB" w:rsidRDefault="000A3FCB" w:rsidP="00096385">
            <w:r>
              <w:rPr>
                <w:sz w:val="16"/>
                <w:szCs w:val="16"/>
              </w:rPr>
              <w:t>Test frequencies for band n71 and asymmetric channel bandwidths in Rel-15</w:t>
            </w:r>
          </w:p>
        </w:tc>
        <w:tc>
          <w:tcPr>
            <w:tcW w:w="517" w:type="dxa"/>
          </w:tcPr>
          <w:p w14:paraId="0299651D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C8AB67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A646C29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9960DEE" w14:textId="77777777" w:rsidR="000A3FCB" w:rsidRDefault="000A3FCB" w:rsidP="00096385">
            <w:r>
              <w:rPr>
                <w:sz w:val="16"/>
                <w:szCs w:val="16"/>
              </w:rPr>
              <w:t>R5-234947</w:t>
            </w:r>
          </w:p>
        </w:tc>
        <w:tc>
          <w:tcPr>
            <w:tcW w:w="1597" w:type="dxa"/>
          </w:tcPr>
          <w:p w14:paraId="2CA11D4F" w14:textId="77777777" w:rsidR="000A3FCB" w:rsidRDefault="000A3FCB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3BEE1BDE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8AFE805" w14:textId="77777777" w:rsidR="000A3FCB" w:rsidRDefault="000A3FCB" w:rsidP="00096385">
            <w:r>
              <w:rPr>
                <w:sz w:val="16"/>
                <w:szCs w:val="16"/>
              </w:rPr>
              <w:t>4.3.1.1.1.71</w:t>
            </w:r>
          </w:p>
        </w:tc>
        <w:tc>
          <w:tcPr>
            <w:tcW w:w="998" w:type="dxa"/>
          </w:tcPr>
          <w:p w14:paraId="4F64CF86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A3FCB" w14:paraId="5DE424B3" w14:textId="77777777" w:rsidTr="00096385">
        <w:tc>
          <w:tcPr>
            <w:tcW w:w="879" w:type="dxa"/>
          </w:tcPr>
          <w:p w14:paraId="0C6AA83E" w14:textId="77777777" w:rsidR="000A3FCB" w:rsidRDefault="000A3FCB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2C512CF" w14:textId="77777777" w:rsidR="000A3FCB" w:rsidRDefault="000A3FCB" w:rsidP="00096385">
            <w:r>
              <w:rPr>
                <w:sz w:val="16"/>
                <w:szCs w:val="16"/>
              </w:rPr>
              <w:t>2911</w:t>
            </w:r>
          </w:p>
        </w:tc>
        <w:tc>
          <w:tcPr>
            <w:tcW w:w="517" w:type="dxa"/>
          </w:tcPr>
          <w:p w14:paraId="0D6F898F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FCFE41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6B2CC25" w14:textId="77777777" w:rsidR="000A3FCB" w:rsidRDefault="000A3FCB" w:rsidP="00096385">
            <w:r>
              <w:rPr>
                <w:sz w:val="16"/>
                <w:szCs w:val="16"/>
              </w:rPr>
              <w:t>Updates on Dedicated coreset configuration for RF and RRM testing</w:t>
            </w:r>
          </w:p>
        </w:tc>
        <w:tc>
          <w:tcPr>
            <w:tcW w:w="517" w:type="dxa"/>
          </w:tcPr>
          <w:p w14:paraId="344E7AB0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C58435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16DD007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CD27029" w14:textId="77777777" w:rsidR="000A3FCB" w:rsidRDefault="000A3FCB" w:rsidP="00096385">
            <w:r>
              <w:rPr>
                <w:sz w:val="16"/>
                <w:szCs w:val="16"/>
              </w:rPr>
              <w:t>R5-235084</w:t>
            </w:r>
          </w:p>
        </w:tc>
        <w:tc>
          <w:tcPr>
            <w:tcW w:w="1597" w:type="dxa"/>
          </w:tcPr>
          <w:p w14:paraId="3025CA02" w14:textId="77777777" w:rsidR="000A3FCB" w:rsidRDefault="000A3FCB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34C384F8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BD0FA8E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B28F8F9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29035F19" w14:textId="77777777" w:rsidTr="00096385">
        <w:tc>
          <w:tcPr>
            <w:tcW w:w="879" w:type="dxa"/>
          </w:tcPr>
          <w:p w14:paraId="1460C25E" w14:textId="77777777" w:rsidR="000A3FCB" w:rsidRDefault="000A3FCB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5F0D53BB" w14:textId="77777777" w:rsidR="000A3FCB" w:rsidRDefault="000A3FCB" w:rsidP="00096385">
            <w:r>
              <w:rPr>
                <w:sz w:val="16"/>
                <w:szCs w:val="16"/>
              </w:rPr>
              <w:t>2913</w:t>
            </w:r>
          </w:p>
        </w:tc>
        <w:tc>
          <w:tcPr>
            <w:tcW w:w="517" w:type="dxa"/>
          </w:tcPr>
          <w:p w14:paraId="1D5226FF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3AEB3FD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03BE953" w14:textId="77777777" w:rsidR="000A3FCB" w:rsidRDefault="000A3FCB" w:rsidP="00096385">
            <w:r>
              <w:rPr>
                <w:sz w:val="16"/>
                <w:szCs w:val="16"/>
              </w:rPr>
              <w:t>Addition of connection diagram for FR2 spurious emissions</w:t>
            </w:r>
          </w:p>
        </w:tc>
        <w:tc>
          <w:tcPr>
            <w:tcW w:w="517" w:type="dxa"/>
          </w:tcPr>
          <w:p w14:paraId="6572C4BB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F220E2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9E46DF9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B5BA447" w14:textId="77777777" w:rsidR="000A3FCB" w:rsidRDefault="000A3FCB" w:rsidP="00096385">
            <w:r>
              <w:rPr>
                <w:sz w:val="16"/>
                <w:szCs w:val="16"/>
              </w:rPr>
              <w:t>R5-235606</w:t>
            </w:r>
          </w:p>
        </w:tc>
        <w:tc>
          <w:tcPr>
            <w:tcW w:w="1597" w:type="dxa"/>
          </w:tcPr>
          <w:p w14:paraId="45BA01D2" w14:textId="77777777" w:rsidR="000A3FCB" w:rsidRDefault="000A3FCB" w:rsidP="00096385">
            <w:r>
              <w:rPr>
                <w:sz w:val="16"/>
                <w:szCs w:val="16"/>
              </w:rPr>
              <w:t>ROHDE &amp; SCHWARZ, Qualcomm Technologies Ireland</w:t>
            </w:r>
          </w:p>
        </w:tc>
        <w:tc>
          <w:tcPr>
            <w:tcW w:w="1122" w:type="dxa"/>
          </w:tcPr>
          <w:p w14:paraId="0BE4C0D1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1C5B823" w14:textId="77777777" w:rsidR="000A3FCB" w:rsidRDefault="000A3FCB" w:rsidP="00096385">
            <w:r>
              <w:rPr>
                <w:sz w:val="16"/>
                <w:szCs w:val="16"/>
              </w:rPr>
              <w:t>A.3.3.1</w:t>
            </w:r>
          </w:p>
        </w:tc>
        <w:tc>
          <w:tcPr>
            <w:tcW w:w="998" w:type="dxa"/>
          </w:tcPr>
          <w:p w14:paraId="793608FA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 38.521-2 CR 0982 ; TS/TR ... CR ... </w:t>
            </w:r>
          </w:p>
        </w:tc>
      </w:tr>
      <w:tr w:rsidR="000A3FCB" w14:paraId="0922C83D" w14:textId="77777777" w:rsidTr="00096385">
        <w:tc>
          <w:tcPr>
            <w:tcW w:w="879" w:type="dxa"/>
          </w:tcPr>
          <w:p w14:paraId="01641ABA" w14:textId="77777777" w:rsidR="000A3FCB" w:rsidRDefault="000A3FCB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8620079" w14:textId="77777777" w:rsidR="000A3FCB" w:rsidRDefault="000A3FCB" w:rsidP="00096385">
            <w:r>
              <w:rPr>
                <w:sz w:val="16"/>
                <w:szCs w:val="16"/>
              </w:rPr>
              <w:t>2914</w:t>
            </w:r>
          </w:p>
        </w:tc>
        <w:tc>
          <w:tcPr>
            <w:tcW w:w="517" w:type="dxa"/>
          </w:tcPr>
          <w:p w14:paraId="62B916EB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B12F94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7B246C" w14:textId="77777777" w:rsidR="000A3FCB" w:rsidRDefault="000A3FCB" w:rsidP="00096385">
            <w:r>
              <w:rPr>
                <w:sz w:val="16"/>
                <w:szCs w:val="16"/>
              </w:rPr>
              <w:t>Rel-15 Corrections to Table 4.3.1.0A-1 (mid test channel bandwidths)</w:t>
            </w:r>
          </w:p>
        </w:tc>
        <w:tc>
          <w:tcPr>
            <w:tcW w:w="517" w:type="dxa"/>
          </w:tcPr>
          <w:p w14:paraId="50310D30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D3CEFF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CB8B6F9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55039FC" w14:textId="77777777" w:rsidR="000A3FCB" w:rsidRDefault="000A3FCB" w:rsidP="00096385">
            <w:r>
              <w:rPr>
                <w:sz w:val="16"/>
                <w:szCs w:val="16"/>
              </w:rPr>
              <w:t>R5-235843</w:t>
            </w:r>
          </w:p>
        </w:tc>
        <w:tc>
          <w:tcPr>
            <w:tcW w:w="1597" w:type="dxa"/>
          </w:tcPr>
          <w:p w14:paraId="51CD55FB" w14:textId="77777777" w:rsidR="000A3FCB" w:rsidRDefault="000A3FCB" w:rsidP="00096385">
            <w:r>
              <w:rPr>
                <w:sz w:val="16"/>
                <w:szCs w:val="16"/>
              </w:rPr>
              <w:t>Apple, Keysight Technologies UK Ltd</w:t>
            </w:r>
          </w:p>
        </w:tc>
        <w:tc>
          <w:tcPr>
            <w:tcW w:w="1122" w:type="dxa"/>
          </w:tcPr>
          <w:p w14:paraId="4D686B6E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9EE2E5B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753945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7EA9476C" w14:textId="77777777" w:rsidTr="00096385">
        <w:tc>
          <w:tcPr>
            <w:tcW w:w="879" w:type="dxa"/>
          </w:tcPr>
          <w:p w14:paraId="16687A2C" w14:textId="77777777" w:rsidR="000A3FCB" w:rsidRDefault="000A3FCB" w:rsidP="00096385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412396D4" w14:textId="77777777" w:rsidR="000A3FCB" w:rsidRDefault="000A3FCB" w:rsidP="00096385">
            <w:r>
              <w:rPr>
                <w:sz w:val="16"/>
                <w:szCs w:val="16"/>
              </w:rPr>
              <w:t>0484</w:t>
            </w:r>
          </w:p>
        </w:tc>
        <w:tc>
          <w:tcPr>
            <w:tcW w:w="517" w:type="dxa"/>
          </w:tcPr>
          <w:p w14:paraId="0D5E24FD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FBDB129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B425506" w14:textId="77777777" w:rsidR="000A3FCB" w:rsidRDefault="000A3FCB" w:rsidP="00096385">
            <w:r>
              <w:rPr>
                <w:sz w:val="16"/>
                <w:szCs w:val="16"/>
              </w:rPr>
              <w:t>Correction of Annex A</w:t>
            </w:r>
          </w:p>
        </w:tc>
        <w:tc>
          <w:tcPr>
            <w:tcW w:w="517" w:type="dxa"/>
          </w:tcPr>
          <w:p w14:paraId="1AC4AD03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2DF9CD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CD4D94F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CA16923" w14:textId="77777777" w:rsidR="000A3FCB" w:rsidRDefault="000A3FCB" w:rsidP="00096385">
            <w:r>
              <w:rPr>
                <w:sz w:val="16"/>
                <w:szCs w:val="16"/>
              </w:rPr>
              <w:t>R5-235281</w:t>
            </w:r>
          </w:p>
        </w:tc>
        <w:tc>
          <w:tcPr>
            <w:tcW w:w="1597" w:type="dxa"/>
          </w:tcPr>
          <w:p w14:paraId="574B61D1" w14:textId="77777777" w:rsidR="000A3FCB" w:rsidRDefault="000A3FCB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01F483BE" w14:textId="77777777" w:rsidR="000A3FCB" w:rsidRDefault="000A3FCB" w:rsidP="00096385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1C6ECA52" w14:textId="77777777" w:rsidR="000A3FCB" w:rsidRDefault="000A3FCB" w:rsidP="00096385">
            <w:r>
              <w:rPr>
                <w:sz w:val="16"/>
                <w:szCs w:val="16"/>
              </w:rPr>
              <w:t>A.4.1, A.4.3.2, A.4.3.4</w:t>
            </w:r>
          </w:p>
        </w:tc>
        <w:tc>
          <w:tcPr>
            <w:tcW w:w="998" w:type="dxa"/>
          </w:tcPr>
          <w:p w14:paraId="61546B67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A3FCB" w14:paraId="06346D3B" w14:textId="77777777" w:rsidTr="00096385">
        <w:tc>
          <w:tcPr>
            <w:tcW w:w="879" w:type="dxa"/>
          </w:tcPr>
          <w:p w14:paraId="3F2607D9" w14:textId="77777777" w:rsidR="000A3FCB" w:rsidRDefault="000A3FCB" w:rsidP="00096385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3107F55C" w14:textId="77777777" w:rsidR="000A3FCB" w:rsidRDefault="000A3FCB" w:rsidP="00096385">
            <w:r>
              <w:rPr>
                <w:sz w:val="16"/>
                <w:szCs w:val="16"/>
              </w:rPr>
              <w:t>0500</w:t>
            </w:r>
          </w:p>
        </w:tc>
        <w:tc>
          <w:tcPr>
            <w:tcW w:w="517" w:type="dxa"/>
          </w:tcPr>
          <w:p w14:paraId="195CA8FC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2CB87DE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5280B98" w14:textId="77777777" w:rsidR="000A3FCB" w:rsidRDefault="000A3FCB" w:rsidP="00096385">
            <w:r>
              <w:rPr>
                <w:sz w:val="16"/>
                <w:szCs w:val="16"/>
              </w:rPr>
              <w:t>Addition of UE capability for CA_n3A-n77A</w:t>
            </w:r>
          </w:p>
        </w:tc>
        <w:tc>
          <w:tcPr>
            <w:tcW w:w="517" w:type="dxa"/>
          </w:tcPr>
          <w:p w14:paraId="0C5185B0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825EA5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A75B223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03FCC84" w14:textId="77777777" w:rsidR="000A3FCB" w:rsidRDefault="000A3FCB" w:rsidP="00096385">
            <w:r>
              <w:rPr>
                <w:sz w:val="16"/>
                <w:szCs w:val="16"/>
              </w:rPr>
              <w:t>R5-235615</w:t>
            </w:r>
          </w:p>
        </w:tc>
        <w:tc>
          <w:tcPr>
            <w:tcW w:w="1597" w:type="dxa"/>
          </w:tcPr>
          <w:p w14:paraId="5A95E20E" w14:textId="77777777" w:rsidR="000A3FCB" w:rsidRDefault="000A3FCB" w:rsidP="00096385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430E27E6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11D8337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43F9498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1DDC0CB4" w14:textId="77777777" w:rsidTr="00096385">
        <w:tc>
          <w:tcPr>
            <w:tcW w:w="879" w:type="dxa"/>
          </w:tcPr>
          <w:p w14:paraId="244F1407" w14:textId="77777777" w:rsidR="000A3FCB" w:rsidRDefault="000A3FCB" w:rsidP="00096385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08C00EBD" w14:textId="77777777" w:rsidR="000A3FCB" w:rsidRDefault="000A3FCB" w:rsidP="00096385">
            <w:r>
              <w:rPr>
                <w:sz w:val="16"/>
                <w:szCs w:val="16"/>
              </w:rPr>
              <w:t>0504</w:t>
            </w:r>
          </w:p>
        </w:tc>
        <w:tc>
          <w:tcPr>
            <w:tcW w:w="517" w:type="dxa"/>
          </w:tcPr>
          <w:p w14:paraId="4B0212FF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99F8C2B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8D104B1" w14:textId="77777777" w:rsidR="000A3FCB" w:rsidRDefault="000A3FCB" w:rsidP="00096385">
            <w:r>
              <w:rPr>
                <w:sz w:val="16"/>
                <w:szCs w:val="16"/>
              </w:rPr>
              <w:t>Editorial updates to 38.508-2 tables</w:t>
            </w:r>
          </w:p>
        </w:tc>
        <w:tc>
          <w:tcPr>
            <w:tcW w:w="517" w:type="dxa"/>
          </w:tcPr>
          <w:p w14:paraId="35ADE78C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98B941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D07D2D2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02FA4D3" w14:textId="77777777" w:rsidR="000A3FCB" w:rsidRDefault="000A3FCB" w:rsidP="00096385">
            <w:r>
              <w:rPr>
                <w:sz w:val="16"/>
                <w:szCs w:val="16"/>
              </w:rPr>
              <w:t>R5-235846</w:t>
            </w:r>
          </w:p>
        </w:tc>
        <w:tc>
          <w:tcPr>
            <w:tcW w:w="1597" w:type="dxa"/>
          </w:tcPr>
          <w:p w14:paraId="0ED2E0A9" w14:textId="77777777" w:rsidR="000A3FCB" w:rsidRDefault="000A3FCB" w:rsidP="00096385"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 w14:paraId="4B017B1A" w14:textId="77777777" w:rsidR="000A3FCB" w:rsidRDefault="000A3FCB" w:rsidP="00096385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12DC67C5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85A372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6760C9C6" w14:textId="77777777" w:rsidTr="00096385">
        <w:tc>
          <w:tcPr>
            <w:tcW w:w="879" w:type="dxa"/>
          </w:tcPr>
          <w:p w14:paraId="1DE02963" w14:textId="77777777" w:rsidR="000A3FCB" w:rsidRDefault="000A3FCB" w:rsidP="00096385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3BA08632" w14:textId="77777777" w:rsidR="000A3FCB" w:rsidRDefault="000A3FCB" w:rsidP="00096385">
            <w:r>
              <w:rPr>
                <w:sz w:val="16"/>
                <w:szCs w:val="16"/>
              </w:rPr>
              <w:t>0508</w:t>
            </w:r>
          </w:p>
        </w:tc>
        <w:tc>
          <w:tcPr>
            <w:tcW w:w="517" w:type="dxa"/>
          </w:tcPr>
          <w:p w14:paraId="1848EDBB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D4CFF0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F39FC16" w14:textId="77777777" w:rsidR="000A3FCB" w:rsidRDefault="000A3FCB" w:rsidP="00096385">
            <w:r>
              <w:rPr>
                <w:sz w:val="16"/>
                <w:szCs w:val="16"/>
              </w:rPr>
              <w:t>Add new pics for the capability of transmission two PUCCH formats in TDM in the same slot</w:t>
            </w:r>
          </w:p>
        </w:tc>
        <w:tc>
          <w:tcPr>
            <w:tcW w:w="517" w:type="dxa"/>
          </w:tcPr>
          <w:p w14:paraId="2E889FED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6C08F6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DA0923F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4173C4E" w14:textId="77777777" w:rsidR="000A3FCB" w:rsidRDefault="000A3FCB" w:rsidP="00096385">
            <w:r>
              <w:rPr>
                <w:sz w:val="16"/>
                <w:szCs w:val="16"/>
              </w:rPr>
              <w:t>R5-234478</w:t>
            </w:r>
          </w:p>
        </w:tc>
        <w:tc>
          <w:tcPr>
            <w:tcW w:w="1597" w:type="dxa"/>
          </w:tcPr>
          <w:p w14:paraId="0A711F68" w14:textId="77777777" w:rsidR="000A3FCB" w:rsidRDefault="000A3FCB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0CE8C8F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EF31121" w14:textId="77777777" w:rsidR="000A3FCB" w:rsidRDefault="000A3FCB" w:rsidP="00096385">
            <w:r>
              <w:rPr>
                <w:sz w:val="16"/>
                <w:szCs w:val="16"/>
              </w:rPr>
              <w:t>A.4.3.2</w:t>
            </w:r>
          </w:p>
        </w:tc>
        <w:tc>
          <w:tcPr>
            <w:tcW w:w="998" w:type="dxa"/>
          </w:tcPr>
          <w:p w14:paraId="4DE50E42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A3FCB" w14:paraId="4AA839BF" w14:textId="77777777" w:rsidTr="00096385">
        <w:tc>
          <w:tcPr>
            <w:tcW w:w="879" w:type="dxa"/>
          </w:tcPr>
          <w:p w14:paraId="07299BEE" w14:textId="77777777" w:rsidR="000A3FCB" w:rsidRDefault="000A3FCB" w:rsidP="00096385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624FBB9F" w14:textId="77777777" w:rsidR="000A3FCB" w:rsidRDefault="000A3FCB" w:rsidP="00096385">
            <w:r>
              <w:rPr>
                <w:sz w:val="16"/>
                <w:szCs w:val="16"/>
              </w:rPr>
              <w:t>0509</w:t>
            </w:r>
          </w:p>
        </w:tc>
        <w:tc>
          <w:tcPr>
            <w:tcW w:w="517" w:type="dxa"/>
          </w:tcPr>
          <w:p w14:paraId="27DDAB83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0997E1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1148407" w14:textId="77777777" w:rsidR="000A3FCB" w:rsidRDefault="000A3FCB" w:rsidP="00096385">
            <w:r>
              <w:rPr>
                <w:sz w:val="16"/>
                <w:szCs w:val="16"/>
              </w:rPr>
              <w:t>Add new pics for PDU session authentication and authroization using EAP_AKA_Prime</w:t>
            </w:r>
          </w:p>
        </w:tc>
        <w:tc>
          <w:tcPr>
            <w:tcW w:w="517" w:type="dxa"/>
          </w:tcPr>
          <w:p w14:paraId="1B19F2F6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8A88DB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6B109F5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0D7D205" w14:textId="77777777" w:rsidR="000A3FCB" w:rsidRDefault="000A3FCB" w:rsidP="00096385">
            <w:r>
              <w:rPr>
                <w:sz w:val="16"/>
                <w:szCs w:val="16"/>
              </w:rPr>
              <w:t>R5-234479</w:t>
            </w:r>
          </w:p>
        </w:tc>
        <w:tc>
          <w:tcPr>
            <w:tcW w:w="1597" w:type="dxa"/>
          </w:tcPr>
          <w:p w14:paraId="52A0F7BC" w14:textId="77777777" w:rsidR="000A3FCB" w:rsidRDefault="000A3FCB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44CD30C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2492E7B" w14:textId="77777777" w:rsidR="000A3FCB" w:rsidRDefault="000A3FCB" w:rsidP="00096385">
            <w:r>
              <w:rPr>
                <w:sz w:val="16"/>
                <w:szCs w:val="16"/>
              </w:rPr>
              <w:t>A.4.3.7</w:t>
            </w:r>
          </w:p>
        </w:tc>
        <w:tc>
          <w:tcPr>
            <w:tcW w:w="998" w:type="dxa"/>
          </w:tcPr>
          <w:p w14:paraId="1C88E43A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A3FCB" w14:paraId="721E2AA9" w14:textId="77777777" w:rsidTr="00096385">
        <w:tc>
          <w:tcPr>
            <w:tcW w:w="879" w:type="dxa"/>
          </w:tcPr>
          <w:p w14:paraId="32BC2277" w14:textId="77777777" w:rsidR="000A3FCB" w:rsidRDefault="000A3FCB" w:rsidP="00096385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7682ED0B" w14:textId="77777777" w:rsidR="000A3FCB" w:rsidRDefault="000A3FCB" w:rsidP="00096385">
            <w:r>
              <w:rPr>
                <w:sz w:val="16"/>
                <w:szCs w:val="16"/>
              </w:rPr>
              <w:t>0520</w:t>
            </w:r>
          </w:p>
        </w:tc>
        <w:tc>
          <w:tcPr>
            <w:tcW w:w="517" w:type="dxa"/>
          </w:tcPr>
          <w:p w14:paraId="17CCB995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F842E7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62B4D1F" w14:textId="77777777" w:rsidR="000A3FCB" w:rsidRDefault="000A3FCB" w:rsidP="00096385">
            <w:r>
              <w:rPr>
                <w:sz w:val="16"/>
                <w:szCs w:val="16"/>
              </w:rPr>
              <w:t>Addition of PICS indication for simultaneous RxTx capability</w:t>
            </w:r>
          </w:p>
        </w:tc>
        <w:tc>
          <w:tcPr>
            <w:tcW w:w="517" w:type="dxa"/>
          </w:tcPr>
          <w:p w14:paraId="463A5064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2AD3A9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406D13C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495D8A4" w14:textId="77777777" w:rsidR="000A3FCB" w:rsidRDefault="000A3FCB" w:rsidP="00096385">
            <w:r>
              <w:rPr>
                <w:sz w:val="16"/>
                <w:szCs w:val="16"/>
              </w:rPr>
              <w:t>R5-234785</w:t>
            </w:r>
          </w:p>
        </w:tc>
        <w:tc>
          <w:tcPr>
            <w:tcW w:w="1597" w:type="dxa"/>
          </w:tcPr>
          <w:p w14:paraId="43A4F082" w14:textId="77777777" w:rsidR="000A3FCB" w:rsidRDefault="000A3FCB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9AB7868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236E4B4" w14:textId="77777777" w:rsidR="000A3FCB" w:rsidRDefault="000A3FCB" w:rsidP="00096385">
            <w:r>
              <w:rPr>
                <w:sz w:val="16"/>
                <w:szCs w:val="16"/>
              </w:rPr>
              <w:t>A.4.3.2A.4.1, A.4.3.2B.2.3.1</w:t>
            </w:r>
          </w:p>
        </w:tc>
        <w:tc>
          <w:tcPr>
            <w:tcW w:w="998" w:type="dxa"/>
          </w:tcPr>
          <w:p w14:paraId="7EF0ACB2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0A579B4C" w14:textId="77777777" w:rsidR="000A3FCB" w:rsidRDefault="000A3FCB" w:rsidP="000A3FCB"/>
    <w:p w14:paraId="5DED5680" w14:textId="77777777" w:rsidR="000A3FCB" w:rsidRDefault="000A3FCB" w:rsidP="000A3FCB"/>
    <w:p w14:paraId="73978BBA" w14:textId="77777777" w:rsidR="000A3FCB" w:rsidRPr="00917427" w:rsidRDefault="000A3FCB" w:rsidP="000A3FCB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RP-231692</w:t>
      </w:r>
      <w:r>
        <w:rPr>
          <w:b/>
          <w:i/>
          <w:noProof/>
          <w:sz w:val="28"/>
        </w:rPr>
        <w:fldChar w:fldCharType="end"/>
      </w:r>
    </w:p>
    <w:p w14:paraId="17D86239" w14:textId="77777777" w:rsidR="000A3FCB" w:rsidRPr="00784730" w:rsidRDefault="000A3FCB" w:rsidP="000A3FCB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633CDDBA" w14:textId="77777777" w:rsidR="000A3FCB" w:rsidRPr="00050554" w:rsidRDefault="000A3FCB" w:rsidP="000A3FCB">
      <w:pPr>
        <w:rPr>
          <w:rFonts w:ascii="Arial" w:hAnsi="Arial" w:cs="Arial"/>
          <w:b/>
          <w:bCs/>
          <w:lang w:val="en-US"/>
        </w:rPr>
      </w:pPr>
    </w:p>
    <w:p w14:paraId="31130B2D" w14:textId="77777777" w:rsidR="000A3FCB" w:rsidRDefault="000A3FCB" w:rsidP="000A3FC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42A098AF" w14:textId="77777777" w:rsidR="000A3FCB" w:rsidRPr="00E145B1" w:rsidRDefault="000A3FCB" w:rsidP="000A3FC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REL-15 (batch 3)</w:t>
      </w:r>
      <w:r>
        <w:rPr>
          <w:rFonts w:ascii="Arial" w:hAnsi="Arial" w:cs="Arial"/>
          <w:b/>
          <w:bCs/>
        </w:rPr>
        <w:fldChar w:fldCharType="end"/>
      </w:r>
    </w:p>
    <w:p w14:paraId="260E5B86" w14:textId="77777777" w:rsidR="000A3FCB" w:rsidRDefault="000A3FCB" w:rsidP="000A3FC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0FD9F761" w14:textId="77777777" w:rsidR="000A3FCB" w:rsidRDefault="000A3FCB" w:rsidP="000A3FC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7F3F398" w14:textId="77777777" w:rsidR="000A3FCB" w:rsidRDefault="000A3FCB" w:rsidP="000A3FC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4D4E044" w14:textId="77777777" w:rsidR="000A3FCB" w:rsidRPr="004E535C" w:rsidRDefault="000A3FCB" w:rsidP="000A3FC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A3FCB" w:rsidRPr="004E535C" w14:paraId="46634E6F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5AC6693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1E7CF06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4FDE6CF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B8C4D92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088A09E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486D1A6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32597B6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439E2C1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BBCE473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894F48F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576D130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A4403F7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E58F95D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A3FCB" w14:paraId="64A2ECA3" w14:textId="77777777" w:rsidTr="00096385">
        <w:tc>
          <w:tcPr>
            <w:tcW w:w="879" w:type="dxa"/>
          </w:tcPr>
          <w:p w14:paraId="6AC4D682" w14:textId="77777777" w:rsidR="000A3FCB" w:rsidRDefault="000A3FCB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C661F6E" w14:textId="77777777" w:rsidR="000A3FCB" w:rsidRDefault="000A3FCB" w:rsidP="00096385">
            <w:r>
              <w:rPr>
                <w:sz w:val="16"/>
                <w:szCs w:val="16"/>
              </w:rPr>
              <w:t>2348</w:t>
            </w:r>
          </w:p>
        </w:tc>
        <w:tc>
          <w:tcPr>
            <w:tcW w:w="517" w:type="dxa"/>
          </w:tcPr>
          <w:p w14:paraId="14D08F83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01E522F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6439463" w14:textId="77777777" w:rsidR="000A3FCB" w:rsidRDefault="000A3FCB" w:rsidP="00096385">
            <w:r>
              <w:rPr>
                <w:sz w:val="16"/>
                <w:szCs w:val="16"/>
              </w:rPr>
              <w:t>Core specs alignment in FR1 test case 7.6.4</w:t>
            </w:r>
          </w:p>
        </w:tc>
        <w:tc>
          <w:tcPr>
            <w:tcW w:w="517" w:type="dxa"/>
          </w:tcPr>
          <w:p w14:paraId="29A08676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53374F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97D8E65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0CC711D" w14:textId="77777777" w:rsidR="000A3FCB" w:rsidRDefault="000A3FCB" w:rsidP="00096385">
            <w:r>
              <w:rPr>
                <w:sz w:val="16"/>
                <w:szCs w:val="16"/>
              </w:rPr>
              <w:t>R5-235645</w:t>
            </w:r>
          </w:p>
        </w:tc>
        <w:tc>
          <w:tcPr>
            <w:tcW w:w="1597" w:type="dxa"/>
          </w:tcPr>
          <w:p w14:paraId="4E1C36C2" w14:textId="77777777" w:rsidR="000A3FCB" w:rsidRDefault="000A3FCB" w:rsidP="00096385">
            <w:r>
              <w:rPr>
                <w:sz w:val="16"/>
                <w:szCs w:val="16"/>
              </w:rPr>
              <w:t>Keysight Technologies UK Ltd,   ZTE Corporation</w:t>
            </w:r>
          </w:p>
        </w:tc>
        <w:tc>
          <w:tcPr>
            <w:tcW w:w="1122" w:type="dxa"/>
          </w:tcPr>
          <w:p w14:paraId="2B6D866C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3CA9DD3" w14:textId="77777777" w:rsidR="000A3FCB" w:rsidRDefault="000A3FCB" w:rsidP="00096385">
            <w:r>
              <w:rPr>
                <w:sz w:val="16"/>
                <w:szCs w:val="16"/>
              </w:rPr>
              <w:t>7.6.4</w:t>
            </w:r>
          </w:p>
        </w:tc>
        <w:tc>
          <w:tcPr>
            <w:tcW w:w="998" w:type="dxa"/>
          </w:tcPr>
          <w:p w14:paraId="2F157129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A3FCB" w14:paraId="6331A3CA" w14:textId="77777777" w:rsidTr="00096385">
        <w:tc>
          <w:tcPr>
            <w:tcW w:w="879" w:type="dxa"/>
          </w:tcPr>
          <w:p w14:paraId="595D12A3" w14:textId="77777777" w:rsidR="000A3FCB" w:rsidRDefault="000A3FCB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2A0E6DB" w14:textId="77777777" w:rsidR="000A3FCB" w:rsidRDefault="000A3FCB" w:rsidP="00096385">
            <w:r>
              <w:rPr>
                <w:sz w:val="16"/>
                <w:szCs w:val="16"/>
              </w:rPr>
              <w:t>2349</w:t>
            </w:r>
          </w:p>
        </w:tc>
        <w:tc>
          <w:tcPr>
            <w:tcW w:w="517" w:type="dxa"/>
          </w:tcPr>
          <w:p w14:paraId="51C55220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EC650D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CED6BE2" w14:textId="77777777" w:rsidR="000A3FCB" w:rsidRDefault="000A3FCB" w:rsidP="00096385">
            <w:r>
              <w:rPr>
                <w:sz w:val="16"/>
                <w:szCs w:val="16"/>
              </w:rPr>
              <w:t>Missing MU definition for 7.6C.2 in annex F.1.3</w:t>
            </w:r>
          </w:p>
        </w:tc>
        <w:tc>
          <w:tcPr>
            <w:tcW w:w="517" w:type="dxa"/>
          </w:tcPr>
          <w:p w14:paraId="5B506D81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85D4BE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43F3F90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976362E" w14:textId="77777777" w:rsidR="000A3FCB" w:rsidRDefault="000A3FCB" w:rsidP="00096385">
            <w:r>
              <w:rPr>
                <w:sz w:val="16"/>
                <w:szCs w:val="16"/>
              </w:rPr>
              <w:t>R5-234177</w:t>
            </w:r>
          </w:p>
        </w:tc>
        <w:tc>
          <w:tcPr>
            <w:tcW w:w="1597" w:type="dxa"/>
          </w:tcPr>
          <w:p w14:paraId="37094566" w14:textId="77777777" w:rsidR="000A3FCB" w:rsidRDefault="000A3FCB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79B826DA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8B7805E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2C463B4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6AE3EA9D" w14:textId="77777777" w:rsidTr="00096385">
        <w:tc>
          <w:tcPr>
            <w:tcW w:w="879" w:type="dxa"/>
          </w:tcPr>
          <w:p w14:paraId="02656D74" w14:textId="77777777" w:rsidR="000A3FCB" w:rsidRDefault="000A3FCB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824B24B" w14:textId="77777777" w:rsidR="000A3FCB" w:rsidRDefault="000A3FCB" w:rsidP="00096385">
            <w:r>
              <w:rPr>
                <w:sz w:val="16"/>
                <w:szCs w:val="16"/>
              </w:rPr>
              <w:t>2360</w:t>
            </w:r>
          </w:p>
        </w:tc>
        <w:tc>
          <w:tcPr>
            <w:tcW w:w="517" w:type="dxa"/>
          </w:tcPr>
          <w:p w14:paraId="02D88EBD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8E8A890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978AF0" w14:textId="77777777" w:rsidR="000A3FCB" w:rsidRDefault="000A3FCB" w:rsidP="00096385">
            <w:r>
              <w:rPr>
                <w:sz w:val="16"/>
                <w:szCs w:val="16"/>
              </w:rPr>
              <w:t>Addition of spurious emissions for CA_n3A-n77A</w:t>
            </w:r>
          </w:p>
        </w:tc>
        <w:tc>
          <w:tcPr>
            <w:tcW w:w="517" w:type="dxa"/>
          </w:tcPr>
          <w:p w14:paraId="70B9EEFA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11EC33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29F3246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05887CA" w14:textId="77777777" w:rsidR="000A3FCB" w:rsidRDefault="000A3FCB" w:rsidP="00096385">
            <w:r>
              <w:rPr>
                <w:sz w:val="16"/>
                <w:szCs w:val="16"/>
              </w:rPr>
              <w:t>R5-235648</w:t>
            </w:r>
          </w:p>
        </w:tc>
        <w:tc>
          <w:tcPr>
            <w:tcW w:w="1597" w:type="dxa"/>
          </w:tcPr>
          <w:p w14:paraId="1F5E1A7D" w14:textId="77777777" w:rsidR="000A3FCB" w:rsidRDefault="000A3FCB" w:rsidP="00096385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782AF989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3B3EB97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61CC35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1DF930E0" w14:textId="77777777" w:rsidTr="00096385">
        <w:tc>
          <w:tcPr>
            <w:tcW w:w="879" w:type="dxa"/>
          </w:tcPr>
          <w:p w14:paraId="44AC6F50" w14:textId="77777777" w:rsidR="000A3FCB" w:rsidRDefault="000A3FCB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63727A8" w14:textId="77777777" w:rsidR="000A3FCB" w:rsidRDefault="000A3FCB" w:rsidP="00096385">
            <w:r>
              <w:rPr>
                <w:sz w:val="16"/>
                <w:szCs w:val="16"/>
              </w:rPr>
              <w:t>2369</w:t>
            </w:r>
          </w:p>
        </w:tc>
        <w:tc>
          <w:tcPr>
            <w:tcW w:w="517" w:type="dxa"/>
          </w:tcPr>
          <w:p w14:paraId="2CF91879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B2C9586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8711F08" w14:textId="77777777" w:rsidR="000A3FCB" w:rsidRDefault="000A3FCB" w:rsidP="00096385">
            <w:r>
              <w:rPr>
                <w:sz w:val="16"/>
                <w:szCs w:val="16"/>
              </w:rPr>
              <w:t>Update 6.2.2 for 38.521-1</w:t>
            </w:r>
          </w:p>
        </w:tc>
        <w:tc>
          <w:tcPr>
            <w:tcW w:w="517" w:type="dxa"/>
          </w:tcPr>
          <w:p w14:paraId="16C0385F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3F4C68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2631EF5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FA74312" w14:textId="77777777" w:rsidR="000A3FCB" w:rsidRDefault="000A3FCB" w:rsidP="00096385">
            <w:r>
              <w:rPr>
                <w:sz w:val="16"/>
                <w:szCs w:val="16"/>
              </w:rPr>
              <w:t>R5-235863</w:t>
            </w:r>
          </w:p>
        </w:tc>
        <w:tc>
          <w:tcPr>
            <w:tcW w:w="1597" w:type="dxa"/>
          </w:tcPr>
          <w:p w14:paraId="3EC4C782" w14:textId="77777777" w:rsidR="000A3FCB" w:rsidRDefault="000A3FCB" w:rsidP="00096385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1E269906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9C94A01" w14:textId="77777777" w:rsidR="000A3FCB" w:rsidRDefault="000A3FCB" w:rsidP="00096385">
            <w:r>
              <w:rPr>
                <w:sz w:val="16"/>
                <w:szCs w:val="16"/>
              </w:rPr>
              <w:t>6.2.2</w:t>
            </w:r>
          </w:p>
        </w:tc>
        <w:tc>
          <w:tcPr>
            <w:tcW w:w="998" w:type="dxa"/>
          </w:tcPr>
          <w:p w14:paraId="4A28E580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A3FCB" w14:paraId="7ADF8647" w14:textId="77777777" w:rsidTr="00096385">
        <w:tc>
          <w:tcPr>
            <w:tcW w:w="879" w:type="dxa"/>
          </w:tcPr>
          <w:p w14:paraId="7BD4BEE3" w14:textId="77777777" w:rsidR="000A3FCB" w:rsidRDefault="000A3FCB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BAC0F8A" w14:textId="77777777" w:rsidR="000A3FCB" w:rsidRDefault="000A3FCB" w:rsidP="00096385">
            <w:r>
              <w:rPr>
                <w:sz w:val="16"/>
                <w:szCs w:val="16"/>
              </w:rPr>
              <w:t>2374</w:t>
            </w:r>
          </w:p>
        </w:tc>
        <w:tc>
          <w:tcPr>
            <w:tcW w:w="517" w:type="dxa"/>
          </w:tcPr>
          <w:p w14:paraId="02DCEB64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3F0F07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30661F" w14:textId="77777777" w:rsidR="000A3FCB" w:rsidRDefault="000A3FCB" w:rsidP="00096385">
            <w:r>
              <w:rPr>
                <w:sz w:val="16"/>
                <w:szCs w:val="16"/>
              </w:rPr>
              <w:t>Remove duplicated AMPR test configurations for NS_24</w:t>
            </w:r>
          </w:p>
        </w:tc>
        <w:tc>
          <w:tcPr>
            <w:tcW w:w="517" w:type="dxa"/>
          </w:tcPr>
          <w:p w14:paraId="61CA974A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1ADE88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5D7C96C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256E8AF" w14:textId="77777777" w:rsidR="000A3FCB" w:rsidRDefault="000A3FCB" w:rsidP="00096385">
            <w:r>
              <w:rPr>
                <w:sz w:val="16"/>
                <w:szCs w:val="16"/>
              </w:rPr>
              <w:t>R5-234637</w:t>
            </w:r>
          </w:p>
        </w:tc>
        <w:tc>
          <w:tcPr>
            <w:tcW w:w="1597" w:type="dxa"/>
          </w:tcPr>
          <w:p w14:paraId="1B29611C" w14:textId="77777777" w:rsidR="000A3FCB" w:rsidRDefault="000A3FCB" w:rsidP="00096385">
            <w:r>
              <w:rPr>
                <w:sz w:val="16"/>
                <w:szCs w:val="16"/>
              </w:rPr>
              <w:t>Google</w:t>
            </w:r>
          </w:p>
        </w:tc>
        <w:tc>
          <w:tcPr>
            <w:tcW w:w="1122" w:type="dxa"/>
          </w:tcPr>
          <w:p w14:paraId="1D7F395A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4C804CB" w14:textId="77777777" w:rsidR="000A3FCB" w:rsidRDefault="000A3FCB" w:rsidP="00096385">
            <w:r>
              <w:rPr>
                <w:sz w:val="16"/>
                <w:szCs w:val="16"/>
              </w:rPr>
              <w:t>6.2.3</w:t>
            </w:r>
          </w:p>
        </w:tc>
        <w:tc>
          <w:tcPr>
            <w:tcW w:w="998" w:type="dxa"/>
          </w:tcPr>
          <w:p w14:paraId="786CA414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A3FCB" w14:paraId="7B43E1D5" w14:textId="77777777" w:rsidTr="00096385">
        <w:tc>
          <w:tcPr>
            <w:tcW w:w="879" w:type="dxa"/>
          </w:tcPr>
          <w:p w14:paraId="6C2F4B19" w14:textId="77777777" w:rsidR="000A3FCB" w:rsidRDefault="000A3FCB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D610147" w14:textId="77777777" w:rsidR="000A3FCB" w:rsidRDefault="000A3FCB" w:rsidP="00096385">
            <w:r>
              <w:rPr>
                <w:sz w:val="16"/>
                <w:szCs w:val="16"/>
              </w:rPr>
              <w:t>2375</w:t>
            </w:r>
          </w:p>
        </w:tc>
        <w:tc>
          <w:tcPr>
            <w:tcW w:w="517" w:type="dxa"/>
          </w:tcPr>
          <w:p w14:paraId="3D7B0318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3284C3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41C0CE6" w14:textId="77777777" w:rsidR="000A3FCB" w:rsidRDefault="000A3FCB" w:rsidP="00096385">
            <w:r>
              <w:rPr>
                <w:sz w:val="16"/>
                <w:szCs w:val="16"/>
              </w:rPr>
              <w:t>Editorial correction for 7.8A.2.1 wideband intermodulation for 2DL CA in FR1</w:t>
            </w:r>
          </w:p>
        </w:tc>
        <w:tc>
          <w:tcPr>
            <w:tcW w:w="517" w:type="dxa"/>
          </w:tcPr>
          <w:p w14:paraId="3327A826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6A966B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B194DD3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4CB9862" w14:textId="77777777" w:rsidR="000A3FCB" w:rsidRDefault="000A3FCB" w:rsidP="00096385">
            <w:r>
              <w:rPr>
                <w:sz w:val="16"/>
                <w:szCs w:val="16"/>
              </w:rPr>
              <w:t>R5-234639</w:t>
            </w:r>
          </w:p>
        </w:tc>
        <w:tc>
          <w:tcPr>
            <w:tcW w:w="1597" w:type="dxa"/>
          </w:tcPr>
          <w:p w14:paraId="61A19D79" w14:textId="77777777" w:rsidR="000A3FCB" w:rsidRDefault="000A3FCB" w:rsidP="00096385">
            <w:r>
              <w:rPr>
                <w:sz w:val="16"/>
                <w:szCs w:val="16"/>
              </w:rPr>
              <w:t>TTA</w:t>
            </w:r>
          </w:p>
        </w:tc>
        <w:tc>
          <w:tcPr>
            <w:tcW w:w="1122" w:type="dxa"/>
          </w:tcPr>
          <w:p w14:paraId="10231BCD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DEE5014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82E97B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0B05EF5D" w14:textId="77777777" w:rsidTr="00096385">
        <w:tc>
          <w:tcPr>
            <w:tcW w:w="879" w:type="dxa"/>
          </w:tcPr>
          <w:p w14:paraId="763B9386" w14:textId="77777777" w:rsidR="000A3FCB" w:rsidRDefault="000A3FCB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697724A" w14:textId="77777777" w:rsidR="000A3FCB" w:rsidRDefault="000A3FCB" w:rsidP="00096385">
            <w:r>
              <w:rPr>
                <w:sz w:val="16"/>
                <w:szCs w:val="16"/>
              </w:rPr>
              <w:t>2377</w:t>
            </w:r>
          </w:p>
        </w:tc>
        <w:tc>
          <w:tcPr>
            <w:tcW w:w="517" w:type="dxa"/>
          </w:tcPr>
          <w:p w14:paraId="5B086F67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A6992F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B4F86F4" w14:textId="77777777" w:rsidR="000A3FCB" w:rsidRDefault="000A3FCB" w:rsidP="00096385">
            <w:r>
              <w:rPr>
                <w:sz w:val="16"/>
                <w:szCs w:val="16"/>
              </w:rPr>
              <w:t>Update of IE p-Max value for MPR and SEM for inter-band CA Power Class 3</w:t>
            </w:r>
          </w:p>
        </w:tc>
        <w:tc>
          <w:tcPr>
            <w:tcW w:w="517" w:type="dxa"/>
          </w:tcPr>
          <w:p w14:paraId="24F90141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B1E071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5FC5A57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D22AF39" w14:textId="77777777" w:rsidR="000A3FCB" w:rsidRDefault="000A3FCB" w:rsidP="00096385">
            <w:r>
              <w:rPr>
                <w:sz w:val="16"/>
                <w:szCs w:val="16"/>
              </w:rPr>
              <w:t>R5-234707</w:t>
            </w:r>
          </w:p>
        </w:tc>
        <w:tc>
          <w:tcPr>
            <w:tcW w:w="1597" w:type="dxa"/>
          </w:tcPr>
          <w:p w14:paraId="56A8DB99" w14:textId="77777777" w:rsidR="000A3FCB" w:rsidRDefault="000A3FCB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6FD57C6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01CFC94" w14:textId="77777777" w:rsidR="000A3FCB" w:rsidRDefault="000A3FCB" w:rsidP="00096385">
            <w:r>
              <w:rPr>
                <w:sz w:val="16"/>
                <w:szCs w:val="16"/>
              </w:rPr>
              <w:t>6.2A.2.1, 6.5A.2.2.1</w:t>
            </w:r>
          </w:p>
        </w:tc>
        <w:tc>
          <w:tcPr>
            <w:tcW w:w="998" w:type="dxa"/>
          </w:tcPr>
          <w:p w14:paraId="531295B4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A3FCB" w14:paraId="1251E0F6" w14:textId="77777777" w:rsidTr="00096385">
        <w:tc>
          <w:tcPr>
            <w:tcW w:w="879" w:type="dxa"/>
          </w:tcPr>
          <w:p w14:paraId="7DBC7582" w14:textId="77777777" w:rsidR="000A3FCB" w:rsidRDefault="000A3FCB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1F4FB4E" w14:textId="77777777" w:rsidR="000A3FCB" w:rsidRDefault="000A3FCB" w:rsidP="00096385">
            <w:r>
              <w:rPr>
                <w:sz w:val="16"/>
                <w:szCs w:val="16"/>
              </w:rPr>
              <w:t>2392</w:t>
            </w:r>
          </w:p>
        </w:tc>
        <w:tc>
          <w:tcPr>
            <w:tcW w:w="517" w:type="dxa"/>
          </w:tcPr>
          <w:p w14:paraId="6E59BB92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7DC0E3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5D66DC" w14:textId="77777777" w:rsidR="000A3FCB" w:rsidRDefault="000A3FCB" w:rsidP="00096385">
            <w:r>
              <w:rPr>
                <w:sz w:val="16"/>
                <w:szCs w:val="16"/>
              </w:rPr>
              <w:t>Clear-up CR for misalignment Ref Sense table</w:t>
            </w:r>
          </w:p>
        </w:tc>
        <w:tc>
          <w:tcPr>
            <w:tcW w:w="517" w:type="dxa"/>
          </w:tcPr>
          <w:p w14:paraId="3C3FC7B6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DD5706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7606D14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9456152" w14:textId="77777777" w:rsidR="000A3FCB" w:rsidRDefault="000A3FCB" w:rsidP="00096385">
            <w:r>
              <w:rPr>
                <w:sz w:val="16"/>
                <w:szCs w:val="16"/>
              </w:rPr>
              <w:t>R5-234773</w:t>
            </w:r>
          </w:p>
        </w:tc>
        <w:tc>
          <w:tcPr>
            <w:tcW w:w="1597" w:type="dxa"/>
          </w:tcPr>
          <w:p w14:paraId="55B36473" w14:textId="77777777" w:rsidR="000A3FCB" w:rsidRDefault="000A3FCB" w:rsidP="00096385">
            <w:r>
              <w:rPr>
                <w:sz w:val="16"/>
                <w:szCs w:val="16"/>
              </w:rPr>
              <w:t>CMCC, Huawei</w:t>
            </w:r>
          </w:p>
        </w:tc>
        <w:tc>
          <w:tcPr>
            <w:tcW w:w="1122" w:type="dxa"/>
          </w:tcPr>
          <w:p w14:paraId="5E216B90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32860B5" w14:textId="77777777" w:rsidR="000A3FCB" w:rsidRDefault="000A3FCB" w:rsidP="00096385">
            <w:r>
              <w:rPr>
                <w:sz w:val="16"/>
                <w:szCs w:val="16"/>
              </w:rPr>
              <w:t>7.3A.0</w:t>
            </w:r>
          </w:p>
        </w:tc>
        <w:tc>
          <w:tcPr>
            <w:tcW w:w="998" w:type="dxa"/>
          </w:tcPr>
          <w:p w14:paraId="7F12E115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0A3FCB" w14:paraId="2B656C1B" w14:textId="77777777" w:rsidTr="00096385">
        <w:tc>
          <w:tcPr>
            <w:tcW w:w="879" w:type="dxa"/>
          </w:tcPr>
          <w:p w14:paraId="6A2FFA6E" w14:textId="77777777" w:rsidR="000A3FCB" w:rsidRDefault="000A3FCB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DA74F96" w14:textId="77777777" w:rsidR="000A3FCB" w:rsidRDefault="000A3FCB" w:rsidP="00096385">
            <w:r>
              <w:rPr>
                <w:sz w:val="16"/>
                <w:szCs w:val="16"/>
              </w:rPr>
              <w:t>2398</w:t>
            </w:r>
          </w:p>
        </w:tc>
        <w:tc>
          <w:tcPr>
            <w:tcW w:w="517" w:type="dxa"/>
          </w:tcPr>
          <w:p w14:paraId="26A51079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75C9C6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CA8646" w14:textId="77777777" w:rsidR="000A3FCB" w:rsidRDefault="000A3FCB" w:rsidP="00096385">
            <w:r>
              <w:rPr>
                <w:sz w:val="16"/>
                <w:szCs w:val="16"/>
              </w:rPr>
              <w:t>Correction of 5.2A.1 intra-band CA operating bands</w:t>
            </w:r>
          </w:p>
        </w:tc>
        <w:tc>
          <w:tcPr>
            <w:tcW w:w="517" w:type="dxa"/>
          </w:tcPr>
          <w:p w14:paraId="1E8E0100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C9211C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7080D48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AF26264" w14:textId="77777777" w:rsidR="000A3FCB" w:rsidRDefault="000A3FCB" w:rsidP="00096385">
            <w:r>
              <w:rPr>
                <w:sz w:val="16"/>
                <w:szCs w:val="16"/>
              </w:rPr>
              <w:t>R5-234829</w:t>
            </w:r>
          </w:p>
        </w:tc>
        <w:tc>
          <w:tcPr>
            <w:tcW w:w="1597" w:type="dxa"/>
          </w:tcPr>
          <w:p w14:paraId="7FB56AFE" w14:textId="77777777" w:rsidR="000A3FCB" w:rsidRDefault="000A3FCB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DD69C37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D33D341" w14:textId="77777777" w:rsidR="000A3FCB" w:rsidRDefault="000A3FCB" w:rsidP="00096385">
            <w:r>
              <w:rPr>
                <w:sz w:val="16"/>
                <w:szCs w:val="16"/>
              </w:rPr>
              <w:t>5.2A.1</w:t>
            </w:r>
          </w:p>
        </w:tc>
        <w:tc>
          <w:tcPr>
            <w:tcW w:w="998" w:type="dxa"/>
          </w:tcPr>
          <w:p w14:paraId="283C4665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A3FCB" w14:paraId="79EECACA" w14:textId="77777777" w:rsidTr="00096385">
        <w:tc>
          <w:tcPr>
            <w:tcW w:w="879" w:type="dxa"/>
          </w:tcPr>
          <w:p w14:paraId="6CF1125C" w14:textId="77777777" w:rsidR="000A3FCB" w:rsidRDefault="000A3FCB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75A495B" w14:textId="77777777" w:rsidR="000A3FCB" w:rsidRDefault="000A3FCB" w:rsidP="00096385">
            <w:r>
              <w:rPr>
                <w:sz w:val="16"/>
                <w:szCs w:val="16"/>
              </w:rPr>
              <w:t>2399</w:t>
            </w:r>
          </w:p>
        </w:tc>
        <w:tc>
          <w:tcPr>
            <w:tcW w:w="517" w:type="dxa"/>
          </w:tcPr>
          <w:p w14:paraId="5DBD24AA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346A4B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1DEA599" w14:textId="77777777" w:rsidR="000A3FCB" w:rsidRDefault="000A3FCB" w:rsidP="00096385">
            <w:r>
              <w:rPr>
                <w:sz w:val="16"/>
                <w:szCs w:val="16"/>
              </w:rPr>
              <w:t>Editorial correction of AMPR for CA test requirements</w:t>
            </w:r>
          </w:p>
        </w:tc>
        <w:tc>
          <w:tcPr>
            <w:tcW w:w="517" w:type="dxa"/>
          </w:tcPr>
          <w:p w14:paraId="1583BD12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F910E3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309BAE4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753A25C" w14:textId="77777777" w:rsidR="000A3FCB" w:rsidRDefault="000A3FCB" w:rsidP="00096385">
            <w:r>
              <w:rPr>
                <w:sz w:val="16"/>
                <w:szCs w:val="16"/>
              </w:rPr>
              <w:t>R5-235644</w:t>
            </w:r>
          </w:p>
        </w:tc>
        <w:tc>
          <w:tcPr>
            <w:tcW w:w="1597" w:type="dxa"/>
          </w:tcPr>
          <w:p w14:paraId="2E885B9F" w14:textId="77777777" w:rsidR="000A3FCB" w:rsidRDefault="000A3FCB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02F9F14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DF6A491" w14:textId="77777777" w:rsidR="000A3FCB" w:rsidRDefault="000A3FCB" w:rsidP="00096385">
            <w:r>
              <w:rPr>
                <w:sz w:val="16"/>
                <w:szCs w:val="16"/>
              </w:rPr>
              <w:t>6.2A.3.1.5</w:t>
            </w:r>
          </w:p>
        </w:tc>
        <w:tc>
          <w:tcPr>
            <w:tcW w:w="998" w:type="dxa"/>
          </w:tcPr>
          <w:p w14:paraId="7A145ADD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A3FCB" w14:paraId="77AF078E" w14:textId="77777777" w:rsidTr="00096385">
        <w:tc>
          <w:tcPr>
            <w:tcW w:w="879" w:type="dxa"/>
          </w:tcPr>
          <w:p w14:paraId="58E6A6FC" w14:textId="77777777" w:rsidR="000A3FCB" w:rsidRDefault="000A3FCB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3A0F847" w14:textId="77777777" w:rsidR="000A3FCB" w:rsidRDefault="000A3FCB" w:rsidP="00096385">
            <w:r>
              <w:rPr>
                <w:sz w:val="16"/>
                <w:szCs w:val="16"/>
              </w:rPr>
              <w:t>2400</w:t>
            </w:r>
          </w:p>
        </w:tc>
        <w:tc>
          <w:tcPr>
            <w:tcW w:w="517" w:type="dxa"/>
          </w:tcPr>
          <w:p w14:paraId="71617064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22199CC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E160F7D" w14:textId="77777777" w:rsidR="000A3FCB" w:rsidRDefault="000A3FCB" w:rsidP="00096385">
            <w:r>
              <w:rPr>
                <w:sz w:val="16"/>
                <w:szCs w:val="16"/>
              </w:rPr>
              <w:t>Correction to test requirements of EVM for CA</w:t>
            </w:r>
          </w:p>
        </w:tc>
        <w:tc>
          <w:tcPr>
            <w:tcW w:w="517" w:type="dxa"/>
          </w:tcPr>
          <w:p w14:paraId="4F5CE2DC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77F175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976DFAF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0700FAB" w14:textId="77777777" w:rsidR="000A3FCB" w:rsidRDefault="000A3FCB" w:rsidP="00096385">
            <w:r>
              <w:rPr>
                <w:sz w:val="16"/>
                <w:szCs w:val="16"/>
              </w:rPr>
              <w:t>R5-235646</w:t>
            </w:r>
          </w:p>
        </w:tc>
        <w:tc>
          <w:tcPr>
            <w:tcW w:w="1597" w:type="dxa"/>
          </w:tcPr>
          <w:p w14:paraId="1615FDD2" w14:textId="77777777" w:rsidR="000A3FCB" w:rsidRDefault="000A3FCB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4B72DF0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26A496B" w14:textId="77777777" w:rsidR="000A3FCB" w:rsidRDefault="000A3FCB" w:rsidP="00096385">
            <w:r>
              <w:rPr>
                <w:sz w:val="16"/>
                <w:szCs w:val="16"/>
              </w:rPr>
              <w:t>6.2A.2.1.1.5</w:t>
            </w:r>
          </w:p>
        </w:tc>
        <w:tc>
          <w:tcPr>
            <w:tcW w:w="998" w:type="dxa"/>
          </w:tcPr>
          <w:p w14:paraId="228F8A08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A3FCB" w14:paraId="3D0A5839" w14:textId="77777777" w:rsidTr="00096385">
        <w:tc>
          <w:tcPr>
            <w:tcW w:w="879" w:type="dxa"/>
          </w:tcPr>
          <w:p w14:paraId="10C1CAB3" w14:textId="77777777" w:rsidR="000A3FCB" w:rsidRDefault="000A3FCB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589EF18" w14:textId="77777777" w:rsidR="000A3FCB" w:rsidRDefault="000A3FCB" w:rsidP="00096385">
            <w:r>
              <w:rPr>
                <w:sz w:val="16"/>
                <w:szCs w:val="16"/>
              </w:rPr>
              <w:t>2401</w:t>
            </w:r>
          </w:p>
        </w:tc>
        <w:tc>
          <w:tcPr>
            <w:tcW w:w="517" w:type="dxa"/>
          </w:tcPr>
          <w:p w14:paraId="47A66328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536BDB0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017DFB5" w14:textId="77777777" w:rsidR="000A3FCB" w:rsidRDefault="000A3FCB" w:rsidP="00096385">
            <w:r>
              <w:rPr>
                <w:sz w:val="16"/>
                <w:szCs w:val="16"/>
              </w:rPr>
              <w:t>Clarification of unwanted emission testing configuration - Part 1</w:t>
            </w:r>
          </w:p>
        </w:tc>
        <w:tc>
          <w:tcPr>
            <w:tcW w:w="517" w:type="dxa"/>
          </w:tcPr>
          <w:p w14:paraId="1EEDE345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34909B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69C492D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4B00608" w14:textId="77777777" w:rsidR="000A3FCB" w:rsidRDefault="000A3FCB" w:rsidP="00096385">
            <w:r>
              <w:rPr>
                <w:sz w:val="16"/>
                <w:szCs w:val="16"/>
              </w:rPr>
              <w:t>R5-235864</w:t>
            </w:r>
          </w:p>
        </w:tc>
        <w:tc>
          <w:tcPr>
            <w:tcW w:w="1597" w:type="dxa"/>
          </w:tcPr>
          <w:p w14:paraId="7FE45411" w14:textId="77777777" w:rsidR="000A3FCB" w:rsidRDefault="000A3FCB" w:rsidP="00096385">
            <w:r>
              <w:rPr>
                <w:sz w:val="16"/>
                <w:szCs w:val="16"/>
              </w:rPr>
              <w:t>Huawei, HiSilicon, Keysight</w:t>
            </w:r>
          </w:p>
        </w:tc>
        <w:tc>
          <w:tcPr>
            <w:tcW w:w="1122" w:type="dxa"/>
          </w:tcPr>
          <w:p w14:paraId="757A1758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7DE7EE1" w14:textId="77777777" w:rsidR="000A3FCB" w:rsidRDefault="000A3FCB" w:rsidP="00096385">
            <w:r>
              <w:rPr>
                <w:sz w:val="16"/>
                <w:szCs w:val="16"/>
              </w:rPr>
              <w:t>6.5.2.2, 6.5.2.3, 6.5.2.4.1, 6.5.2.4.2, 6.5A.2.2.1, 6.5A.2.3.1, 6.5A.2.4.1.1, 6.5A.2.4.2.1, 6.5D.2.2, 6.5D.2.2_1, 6.5D.2.4.1, 6.5D.2.4.1_1, 6.5D.2.4.2, 6.5D.2.4.2_1, 6.5D.3_1.2, 6.5D.3_1.3, 6.5D.3_2.1, 6.5D.3_2.2, 6.5D.3_2.3, 6.5E.2.2.1, 6.5E.2.2.1D, 6.5E.2.3.1, 6.5E.2.3.1D, 6.5E.2.4.1, 6.5E.2.4.1D, 6.5F.2.2, 6.5F.2.4.1, 6.5G.2.1, 6.5G.2.2, 6.5G.2.3.1, 6.5G.2.3.2, 7.9, 7.9A.1</w:t>
            </w:r>
          </w:p>
        </w:tc>
        <w:tc>
          <w:tcPr>
            <w:tcW w:w="998" w:type="dxa"/>
          </w:tcPr>
          <w:p w14:paraId="5DB67DF0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A3FCB" w14:paraId="5A3C0C72" w14:textId="77777777" w:rsidTr="00096385">
        <w:tc>
          <w:tcPr>
            <w:tcW w:w="879" w:type="dxa"/>
          </w:tcPr>
          <w:p w14:paraId="50E75C19" w14:textId="77777777" w:rsidR="000A3FCB" w:rsidRDefault="000A3FCB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6C4F94E" w14:textId="77777777" w:rsidR="000A3FCB" w:rsidRDefault="000A3FCB" w:rsidP="00096385">
            <w:r>
              <w:rPr>
                <w:sz w:val="16"/>
                <w:szCs w:val="16"/>
              </w:rPr>
              <w:t>2416</w:t>
            </w:r>
          </w:p>
        </w:tc>
        <w:tc>
          <w:tcPr>
            <w:tcW w:w="517" w:type="dxa"/>
          </w:tcPr>
          <w:p w14:paraId="5D9D1773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99891E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32E24C9" w14:textId="77777777" w:rsidR="000A3FCB" w:rsidRDefault="000A3FCB" w:rsidP="00096385">
            <w:r>
              <w:rPr>
                <w:sz w:val="16"/>
                <w:szCs w:val="16"/>
              </w:rPr>
              <w:t>Correction to A-MPR for NS_44</w:t>
            </w:r>
          </w:p>
        </w:tc>
        <w:tc>
          <w:tcPr>
            <w:tcW w:w="517" w:type="dxa"/>
          </w:tcPr>
          <w:p w14:paraId="6C45E13F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DF30DC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062553E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76D05E4" w14:textId="77777777" w:rsidR="000A3FCB" w:rsidRDefault="000A3FCB" w:rsidP="00096385">
            <w:r>
              <w:rPr>
                <w:sz w:val="16"/>
                <w:szCs w:val="16"/>
              </w:rPr>
              <w:t>R5-234908</w:t>
            </w:r>
          </w:p>
        </w:tc>
        <w:tc>
          <w:tcPr>
            <w:tcW w:w="1597" w:type="dxa"/>
          </w:tcPr>
          <w:p w14:paraId="4C87B18D" w14:textId="77777777" w:rsidR="000A3FCB" w:rsidRDefault="000A3FCB" w:rsidP="00096385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0CB35122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63C2FD6" w14:textId="77777777" w:rsidR="000A3FCB" w:rsidRDefault="000A3FCB" w:rsidP="00096385">
            <w:r>
              <w:rPr>
                <w:sz w:val="16"/>
                <w:szCs w:val="16"/>
              </w:rPr>
              <w:t>6.2.3</w:t>
            </w:r>
          </w:p>
        </w:tc>
        <w:tc>
          <w:tcPr>
            <w:tcW w:w="998" w:type="dxa"/>
          </w:tcPr>
          <w:p w14:paraId="5E03FE34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A3FCB" w14:paraId="5516C2EE" w14:textId="77777777" w:rsidTr="00096385">
        <w:tc>
          <w:tcPr>
            <w:tcW w:w="879" w:type="dxa"/>
          </w:tcPr>
          <w:p w14:paraId="4CB65F69" w14:textId="77777777" w:rsidR="000A3FCB" w:rsidRDefault="000A3FCB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B770B80" w14:textId="77777777" w:rsidR="000A3FCB" w:rsidRDefault="000A3FCB" w:rsidP="00096385">
            <w:r>
              <w:rPr>
                <w:sz w:val="16"/>
                <w:szCs w:val="16"/>
              </w:rPr>
              <w:t>2417</w:t>
            </w:r>
          </w:p>
        </w:tc>
        <w:tc>
          <w:tcPr>
            <w:tcW w:w="517" w:type="dxa"/>
          </w:tcPr>
          <w:p w14:paraId="7100E47F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4AC26A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11341A" w14:textId="77777777" w:rsidR="000A3FCB" w:rsidRDefault="000A3FCB" w:rsidP="00096385">
            <w:r>
              <w:rPr>
                <w:sz w:val="16"/>
                <w:szCs w:val="16"/>
              </w:rPr>
              <w:t>Correction to message contents of 6.5A.2.2.1</w:t>
            </w:r>
          </w:p>
        </w:tc>
        <w:tc>
          <w:tcPr>
            <w:tcW w:w="517" w:type="dxa"/>
          </w:tcPr>
          <w:p w14:paraId="7C0889E1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9E8508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2626D54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5091F3C" w14:textId="77777777" w:rsidR="000A3FCB" w:rsidRDefault="000A3FCB" w:rsidP="00096385">
            <w:r>
              <w:rPr>
                <w:sz w:val="16"/>
                <w:szCs w:val="16"/>
              </w:rPr>
              <w:t>R5-234909</w:t>
            </w:r>
          </w:p>
        </w:tc>
        <w:tc>
          <w:tcPr>
            <w:tcW w:w="1597" w:type="dxa"/>
          </w:tcPr>
          <w:p w14:paraId="6A0013F7" w14:textId="77777777" w:rsidR="000A3FCB" w:rsidRDefault="000A3FCB" w:rsidP="00096385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200ADC66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BB5FD95" w14:textId="77777777" w:rsidR="000A3FCB" w:rsidRDefault="000A3FCB" w:rsidP="00096385">
            <w:r>
              <w:rPr>
                <w:sz w:val="16"/>
                <w:szCs w:val="16"/>
              </w:rPr>
              <w:t>6.5A.2.2.1</w:t>
            </w:r>
          </w:p>
        </w:tc>
        <w:tc>
          <w:tcPr>
            <w:tcW w:w="998" w:type="dxa"/>
          </w:tcPr>
          <w:p w14:paraId="6FCE36BC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A3FCB" w14:paraId="66304A97" w14:textId="77777777" w:rsidTr="00096385">
        <w:tc>
          <w:tcPr>
            <w:tcW w:w="879" w:type="dxa"/>
          </w:tcPr>
          <w:p w14:paraId="65410F62" w14:textId="77777777" w:rsidR="000A3FCB" w:rsidRDefault="000A3FCB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BF80429" w14:textId="77777777" w:rsidR="000A3FCB" w:rsidRDefault="000A3FCB" w:rsidP="00096385">
            <w:r>
              <w:rPr>
                <w:sz w:val="16"/>
                <w:szCs w:val="16"/>
              </w:rPr>
              <w:t>2418</w:t>
            </w:r>
          </w:p>
        </w:tc>
        <w:tc>
          <w:tcPr>
            <w:tcW w:w="517" w:type="dxa"/>
          </w:tcPr>
          <w:p w14:paraId="44C45F67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8CC956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014B6B2" w14:textId="77777777" w:rsidR="000A3FCB" w:rsidRDefault="000A3FCB" w:rsidP="00096385">
            <w:r>
              <w:rPr>
                <w:sz w:val="16"/>
                <w:szCs w:val="16"/>
              </w:rPr>
              <w:t>Correction to REFSENS formula for n41, n77, n78</w:t>
            </w:r>
          </w:p>
        </w:tc>
        <w:tc>
          <w:tcPr>
            <w:tcW w:w="517" w:type="dxa"/>
          </w:tcPr>
          <w:p w14:paraId="35B184F6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4690FB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C34DCD5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3087D5E" w14:textId="77777777" w:rsidR="000A3FCB" w:rsidRDefault="000A3FCB" w:rsidP="00096385">
            <w:r>
              <w:rPr>
                <w:sz w:val="16"/>
                <w:szCs w:val="16"/>
              </w:rPr>
              <w:t>R5-234910</w:t>
            </w:r>
          </w:p>
        </w:tc>
        <w:tc>
          <w:tcPr>
            <w:tcW w:w="1597" w:type="dxa"/>
          </w:tcPr>
          <w:p w14:paraId="57BE5C82" w14:textId="77777777" w:rsidR="000A3FCB" w:rsidRDefault="000A3FCB" w:rsidP="00096385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3CEFCD81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6ABA561" w14:textId="77777777" w:rsidR="000A3FCB" w:rsidRDefault="000A3FCB" w:rsidP="00096385">
            <w:r>
              <w:rPr>
                <w:sz w:val="16"/>
                <w:szCs w:val="16"/>
              </w:rPr>
              <w:t>7.3.2</w:t>
            </w:r>
          </w:p>
        </w:tc>
        <w:tc>
          <w:tcPr>
            <w:tcW w:w="998" w:type="dxa"/>
          </w:tcPr>
          <w:p w14:paraId="11F45A13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A3FCB" w14:paraId="10464B3F" w14:textId="77777777" w:rsidTr="00096385">
        <w:tc>
          <w:tcPr>
            <w:tcW w:w="879" w:type="dxa"/>
          </w:tcPr>
          <w:p w14:paraId="65AA6BD4" w14:textId="77777777" w:rsidR="000A3FCB" w:rsidRDefault="000A3FCB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5F79036" w14:textId="77777777" w:rsidR="000A3FCB" w:rsidRDefault="000A3FCB" w:rsidP="00096385">
            <w:r>
              <w:rPr>
                <w:sz w:val="16"/>
                <w:szCs w:val="16"/>
              </w:rPr>
              <w:t>2426</w:t>
            </w:r>
          </w:p>
        </w:tc>
        <w:tc>
          <w:tcPr>
            <w:tcW w:w="517" w:type="dxa"/>
          </w:tcPr>
          <w:p w14:paraId="15644C8C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3D96409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5DF8A8F" w14:textId="77777777" w:rsidR="000A3FCB" w:rsidRDefault="000A3FCB" w:rsidP="00096385">
            <w:r>
              <w:rPr>
                <w:sz w:val="16"/>
                <w:szCs w:val="16"/>
              </w:rPr>
              <w:t>Updating REFSENS for 2DL CA exceptions test case for PC3 UE</w:t>
            </w:r>
          </w:p>
        </w:tc>
        <w:tc>
          <w:tcPr>
            <w:tcW w:w="517" w:type="dxa"/>
          </w:tcPr>
          <w:p w14:paraId="6BD348E4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A054D5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8E3288C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D977367" w14:textId="77777777" w:rsidR="000A3FCB" w:rsidRDefault="000A3FCB" w:rsidP="00096385">
            <w:r>
              <w:rPr>
                <w:sz w:val="16"/>
                <w:szCs w:val="16"/>
              </w:rPr>
              <w:t>R5-235829</w:t>
            </w:r>
          </w:p>
        </w:tc>
        <w:tc>
          <w:tcPr>
            <w:tcW w:w="1597" w:type="dxa"/>
          </w:tcPr>
          <w:p w14:paraId="56330983" w14:textId="77777777" w:rsidR="000A3FCB" w:rsidRDefault="000A3FCB" w:rsidP="00096385">
            <w:r>
              <w:rPr>
                <w:sz w:val="16"/>
                <w:szCs w:val="16"/>
              </w:rPr>
              <w:t>Huawei, HiSilicon, Nokia, WE Certification, AT&amp;T, CU Digital Technology, ROHDE &amp; SCHWARZ, Keysight, Sporton</w:t>
            </w:r>
          </w:p>
        </w:tc>
        <w:tc>
          <w:tcPr>
            <w:tcW w:w="1122" w:type="dxa"/>
          </w:tcPr>
          <w:p w14:paraId="7F00D149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D69D088" w14:textId="77777777" w:rsidR="000A3FCB" w:rsidRDefault="000A3FCB" w:rsidP="00096385">
            <w:r>
              <w:rPr>
                <w:sz w:val="16"/>
                <w:szCs w:val="16"/>
              </w:rPr>
              <w:t>7.3A.0, 7.3A.1_1</w:t>
            </w:r>
          </w:p>
        </w:tc>
        <w:tc>
          <w:tcPr>
            <w:tcW w:w="998" w:type="dxa"/>
          </w:tcPr>
          <w:p w14:paraId="3F71EAB7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TR 38.905 CR 0808 ; TS/TR ... CR ... </w:t>
            </w:r>
          </w:p>
        </w:tc>
      </w:tr>
      <w:tr w:rsidR="000A3FCB" w14:paraId="3EADB53C" w14:textId="77777777" w:rsidTr="00096385">
        <w:tc>
          <w:tcPr>
            <w:tcW w:w="879" w:type="dxa"/>
          </w:tcPr>
          <w:p w14:paraId="73C15E6A" w14:textId="77777777" w:rsidR="000A3FCB" w:rsidRDefault="000A3FCB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C5000FE" w14:textId="77777777" w:rsidR="000A3FCB" w:rsidRDefault="000A3FCB" w:rsidP="00096385">
            <w:r>
              <w:rPr>
                <w:sz w:val="16"/>
                <w:szCs w:val="16"/>
              </w:rPr>
              <w:t>2437</w:t>
            </w:r>
          </w:p>
        </w:tc>
        <w:tc>
          <w:tcPr>
            <w:tcW w:w="517" w:type="dxa"/>
          </w:tcPr>
          <w:p w14:paraId="0442ED1D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68F2709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CD95246" w14:textId="77777777" w:rsidR="000A3FCB" w:rsidRDefault="000A3FCB" w:rsidP="00096385">
            <w:r>
              <w:rPr>
                <w:sz w:val="16"/>
                <w:szCs w:val="16"/>
              </w:rPr>
              <w:t>Alignments on the terms for NR DC configured maximum UE output power</w:t>
            </w:r>
          </w:p>
        </w:tc>
        <w:tc>
          <w:tcPr>
            <w:tcW w:w="517" w:type="dxa"/>
          </w:tcPr>
          <w:p w14:paraId="0835FE48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68C223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FEC721C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CE27B41" w14:textId="77777777" w:rsidR="000A3FCB" w:rsidRDefault="000A3FCB" w:rsidP="00096385">
            <w:r>
              <w:rPr>
                <w:sz w:val="16"/>
                <w:szCs w:val="16"/>
              </w:rPr>
              <w:t>R5-235653</w:t>
            </w:r>
          </w:p>
        </w:tc>
        <w:tc>
          <w:tcPr>
            <w:tcW w:w="1597" w:type="dxa"/>
          </w:tcPr>
          <w:p w14:paraId="479F59B5" w14:textId="77777777" w:rsidR="000A3FCB" w:rsidRDefault="000A3FCB" w:rsidP="0009638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47416093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222CFDB" w14:textId="77777777" w:rsidR="000A3FCB" w:rsidRDefault="000A3FCB" w:rsidP="00096385">
            <w:r>
              <w:rPr>
                <w:sz w:val="16"/>
                <w:szCs w:val="16"/>
              </w:rPr>
              <w:t>6.2B.4.0.1.3</w:t>
            </w:r>
          </w:p>
        </w:tc>
        <w:tc>
          <w:tcPr>
            <w:tcW w:w="998" w:type="dxa"/>
          </w:tcPr>
          <w:p w14:paraId="7C8CBFF9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A3FCB" w14:paraId="6F111C2A" w14:textId="77777777" w:rsidTr="00096385">
        <w:tc>
          <w:tcPr>
            <w:tcW w:w="879" w:type="dxa"/>
          </w:tcPr>
          <w:p w14:paraId="290E895A" w14:textId="77777777" w:rsidR="000A3FCB" w:rsidRDefault="000A3FCB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DB81145" w14:textId="77777777" w:rsidR="000A3FCB" w:rsidRDefault="000A3FCB" w:rsidP="00096385">
            <w:r>
              <w:rPr>
                <w:sz w:val="16"/>
                <w:szCs w:val="16"/>
              </w:rPr>
              <w:t>2438</w:t>
            </w:r>
          </w:p>
        </w:tc>
        <w:tc>
          <w:tcPr>
            <w:tcW w:w="517" w:type="dxa"/>
          </w:tcPr>
          <w:p w14:paraId="097B5A2A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C3EA56B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A5CE17F" w14:textId="77777777" w:rsidR="000A3FCB" w:rsidRDefault="000A3FCB" w:rsidP="00096385">
            <w:r>
              <w:rPr>
                <w:sz w:val="16"/>
                <w:szCs w:val="16"/>
              </w:rPr>
              <w:t>Corrections on the delta TIB values for NR DC configurations</w:t>
            </w:r>
          </w:p>
        </w:tc>
        <w:tc>
          <w:tcPr>
            <w:tcW w:w="517" w:type="dxa"/>
          </w:tcPr>
          <w:p w14:paraId="0843A6FF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6A40A8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53F3376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4A62C2D" w14:textId="77777777" w:rsidR="000A3FCB" w:rsidRDefault="000A3FCB" w:rsidP="00096385">
            <w:r>
              <w:rPr>
                <w:sz w:val="16"/>
                <w:szCs w:val="16"/>
              </w:rPr>
              <w:t>R5-235655</w:t>
            </w:r>
          </w:p>
        </w:tc>
        <w:tc>
          <w:tcPr>
            <w:tcW w:w="1597" w:type="dxa"/>
          </w:tcPr>
          <w:p w14:paraId="25F9B349" w14:textId="77777777" w:rsidR="000A3FCB" w:rsidRDefault="000A3FCB" w:rsidP="0009638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775FB196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D2CBEEE" w14:textId="77777777" w:rsidR="000A3FCB" w:rsidRDefault="000A3FCB" w:rsidP="00096385">
            <w:r>
              <w:rPr>
                <w:sz w:val="16"/>
                <w:szCs w:val="16"/>
              </w:rPr>
              <w:t>6.2B.4.0.2, 6.2B.4.0.2.3</w:t>
            </w:r>
          </w:p>
        </w:tc>
        <w:tc>
          <w:tcPr>
            <w:tcW w:w="998" w:type="dxa"/>
          </w:tcPr>
          <w:p w14:paraId="28A5789E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A3FCB" w14:paraId="3D966468" w14:textId="77777777" w:rsidTr="00096385">
        <w:tc>
          <w:tcPr>
            <w:tcW w:w="879" w:type="dxa"/>
          </w:tcPr>
          <w:p w14:paraId="7E725E22" w14:textId="77777777" w:rsidR="000A3FCB" w:rsidRDefault="000A3FCB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4922754" w14:textId="77777777" w:rsidR="000A3FCB" w:rsidRDefault="000A3FCB" w:rsidP="00096385">
            <w:r>
              <w:rPr>
                <w:sz w:val="16"/>
                <w:szCs w:val="16"/>
              </w:rPr>
              <w:t>2439</w:t>
            </w:r>
          </w:p>
        </w:tc>
        <w:tc>
          <w:tcPr>
            <w:tcW w:w="517" w:type="dxa"/>
          </w:tcPr>
          <w:p w14:paraId="75FB876C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D872621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4CEAF68" w14:textId="77777777" w:rsidR="000A3FCB" w:rsidRDefault="000A3FCB" w:rsidP="00096385">
            <w:r>
              <w:rPr>
                <w:sz w:val="16"/>
                <w:szCs w:val="16"/>
              </w:rPr>
              <w:t>Corrections on the maximum output power tolerance</w:t>
            </w:r>
          </w:p>
        </w:tc>
        <w:tc>
          <w:tcPr>
            <w:tcW w:w="517" w:type="dxa"/>
          </w:tcPr>
          <w:p w14:paraId="182C0672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FFF8D6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5FA1723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6567B0B" w14:textId="77777777" w:rsidR="000A3FCB" w:rsidRDefault="000A3FCB" w:rsidP="00096385">
            <w:r>
              <w:rPr>
                <w:sz w:val="16"/>
                <w:szCs w:val="16"/>
              </w:rPr>
              <w:t>R5-235656</w:t>
            </w:r>
          </w:p>
        </w:tc>
        <w:tc>
          <w:tcPr>
            <w:tcW w:w="1597" w:type="dxa"/>
          </w:tcPr>
          <w:p w14:paraId="6EBB5353" w14:textId="77777777" w:rsidR="000A3FCB" w:rsidRDefault="000A3FCB" w:rsidP="0009638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23787A96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0038177" w14:textId="77777777" w:rsidR="000A3FCB" w:rsidRDefault="000A3FCB" w:rsidP="00096385">
            <w:r>
              <w:rPr>
                <w:sz w:val="16"/>
                <w:szCs w:val="16"/>
              </w:rPr>
              <w:t>6.2.1.5, 6.2.4.5, 6.2C.3.5, 6.2E.1.1.5, 6.2I.1.5</w:t>
            </w:r>
          </w:p>
        </w:tc>
        <w:tc>
          <w:tcPr>
            <w:tcW w:w="998" w:type="dxa"/>
          </w:tcPr>
          <w:p w14:paraId="018A9C2F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A3FCB" w14:paraId="5A03584E" w14:textId="77777777" w:rsidTr="00096385">
        <w:tc>
          <w:tcPr>
            <w:tcW w:w="879" w:type="dxa"/>
          </w:tcPr>
          <w:p w14:paraId="4D96BF80" w14:textId="77777777" w:rsidR="000A3FCB" w:rsidRDefault="000A3FCB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B3D6F03" w14:textId="77777777" w:rsidR="000A3FCB" w:rsidRDefault="000A3FCB" w:rsidP="00096385">
            <w:r>
              <w:rPr>
                <w:sz w:val="16"/>
                <w:szCs w:val="16"/>
              </w:rPr>
              <w:t>2440</w:t>
            </w:r>
          </w:p>
        </w:tc>
        <w:tc>
          <w:tcPr>
            <w:tcW w:w="517" w:type="dxa"/>
          </w:tcPr>
          <w:p w14:paraId="6ED893F0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B053D4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88CA662" w14:textId="77777777" w:rsidR="000A3FCB" w:rsidRDefault="000A3FCB" w:rsidP="00096385">
            <w:r>
              <w:rPr>
                <w:sz w:val="16"/>
                <w:szCs w:val="16"/>
              </w:rPr>
              <w:t>Corrections on channel bandwidth for wide band intermodulation test</w:t>
            </w:r>
          </w:p>
        </w:tc>
        <w:tc>
          <w:tcPr>
            <w:tcW w:w="517" w:type="dxa"/>
          </w:tcPr>
          <w:p w14:paraId="26D7EA8D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4DDABF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9CD9BB6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FDB9C83" w14:textId="77777777" w:rsidR="000A3FCB" w:rsidRDefault="000A3FCB" w:rsidP="00096385">
            <w:r>
              <w:rPr>
                <w:sz w:val="16"/>
                <w:szCs w:val="16"/>
              </w:rPr>
              <w:t>R5-235657</w:t>
            </w:r>
          </w:p>
        </w:tc>
        <w:tc>
          <w:tcPr>
            <w:tcW w:w="1597" w:type="dxa"/>
          </w:tcPr>
          <w:p w14:paraId="07103020" w14:textId="77777777" w:rsidR="000A3FCB" w:rsidRDefault="000A3FCB" w:rsidP="0009638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1312E9A2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799B38F" w14:textId="77777777" w:rsidR="000A3FCB" w:rsidRDefault="000A3FCB" w:rsidP="00096385">
            <w:r>
              <w:rPr>
                <w:sz w:val="16"/>
                <w:szCs w:val="16"/>
              </w:rPr>
              <w:t>7.8.2.3, 7.8.2.5</w:t>
            </w:r>
          </w:p>
        </w:tc>
        <w:tc>
          <w:tcPr>
            <w:tcW w:w="998" w:type="dxa"/>
          </w:tcPr>
          <w:p w14:paraId="3E8A4845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A3FCB" w14:paraId="6456FCF6" w14:textId="77777777" w:rsidTr="00096385">
        <w:tc>
          <w:tcPr>
            <w:tcW w:w="879" w:type="dxa"/>
          </w:tcPr>
          <w:p w14:paraId="4D5F8EFD" w14:textId="77777777" w:rsidR="000A3FCB" w:rsidRDefault="000A3FCB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5FD53E7" w14:textId="77777777" w:rsidR="000A3FCB" w:rsidRDefault="000A3FCB" w:rsidP="00096385">
            <w:r>
              <w:rPr>
                <w:sz w:val="16"/>
                <w:szCs w:val="16"/>
              </w:rPr>
              <w:t>2442</w:t>
            </w:r>
          </w:p>
        </w:tc>
        <w:tc>
          <w:tcPr>
            <w:tcW w:w="517" w:type="dxa"/>
          </w:tcPr>
          <w:p w14:paraId="4288B682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1CE8128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A3D8C89" w14:textId="77777777" w:rsidR="000A3FCB" w:rsidRDefault="000A3FCB" w:rsidP="00096385">
            <w:r>
              <w:rPr>
                <w:sz w:val="16"/>
                <w:szCs w:val="16"/>
              </w:rPr>
              <w:t>FRC corrections for maximum input level receiver requirements</w:t>
            </w:r>
          </w:p>
        </w:tc>
        <w:tc>
          <w:tcPr>
            <w:tcW w:w="517" w:type="dxa"/>
          </w:tcPr>
          <w:p w14:paraId="664535AA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28A90E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AEA3FF3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7A41A28" w14:textId="77777777" w:rsidR="000A3FCB" w:rsidRDefault="000A3FCB" w:rsidP="00096385">
            <w:r>
              <w:rPr>
                <w:sz w:val="16"/>
                <w:szCs w:val="16"/>
              </w:rPr>
              <w:t>R5-235658</w:t>
            </w:r>
          </w:p>
        </w:tc>
        <w:tc>
          <w:tcPr>
            <w:tcW w:w="1597" w:type="dxa"/>
          </w:tcPr>
          <w:p w14:paraId="5D8C31F1" w14:textId="77777777" w:rsidR="000A3FCB" w:rsidRDefault="000A3FCB" w:rsidP="0009638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6664DA57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6193C1C" w14:textId="77777777" w:rsidR="000A3FCB" w:rsidRDefault="000A3FCB" w:rsidP="00096385">
            <w:r>
              <w:rPr>
                <w:sz w:val="16"/>
                <w:szCs w:val="16"/>
              </w:rPr>
              <w:t>A.3.2.4</w:t>
            </w:r>
          </w:p>
        </w:tc>
        <w:tc>
          <w:tcPr>
            <w:tcW w:w="998" w:type="dxa"/>
          </w:tcPr>
          <w:p w14:paraId="5123C55A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A3FCB" w14:paraId="7C85AB77" w14:textId="77777777" w:rsidTr="00096385">
        <w:tc>
          <w:tcPr>
            <w:tcW w:w="879" w:type="dxa"/>
          </w:tcPr>
          <w:p w14:paraId="78335F73" w14:textId="77777777" w:rsidR="000A3FCB" w:rsidRDefault="000A3FCB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5E1C92B" w14:textId="77777777" w:rsidR="000A3FCB" w:rsidRDefault="000A3FCB" w:rsidP="00096385">
            <w:r>
              <w:rPr>
                <w:sz w:val="16"/>
                <w:szCs w:val="16"/>
              </w:rPr>
              <w:t>2445</w:t>
            </w:r>
          </w:p>
        </w:tc>
        <w:tc>
          <w:tcPr>
            <w:tcW w:w="517" w:type="dxa"/>
          </w:tcPr>
          <w:p w14:paraId="21EF6358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C2EFF2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C7C13F9" w14:textId="77777777" w:rsidR="000A3FCB" w:rsidRDefault="000A3FCB" w:rsidP="00096385">
            <w:r>
              <w:rPr>
                <w:sz w:val="16"/>
                <w:szCs w:val="16"/>
              </w:rPr>
              <w:t>Correction of ACS for CA test case</w:t>
            </w:r>
          </w:p>
        </w:tc>
        <w:tc>
          <w:tcPr>
            <w:tcW w:w="517" w:type="dxa"/>
          </w:tcPr>
          <w:p w14:paraId="0F16F115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2B59E3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024608F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E993AF8" w14:textId="77777777" w:rsidR="000A3FCB" w:rsidRDefault="000A3FCB" w:rsidP="00096385">
            <w:r>
              <w:rPr>
                <w:sz w:val="16"/>
                <w:szCs w:val="16"/>
              </w:rPr>
              <w:t>R5-235149</w:t>
            </w:r>
          </w:p>
        </w:tc>
        <w:tc>
          <w:tcPr>
            <w:tcW w:w="1597" w:type="dxa"/>
          </w:tcPr>
          <w:p w14:paraId="077820F3" w14:textId="77777777" w:rsidR="000A3FCB" w:rsidRDefault="000A3FCB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694D0A3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614C632" w14:textId="77777777" w:rsidR="000A3FCB" w:rsidRDefault="000A3FCB" w:rsidP="00096385">
            <w:r>
              <w:rPr>
                <w:sz w:val="16"/>
                <w:szCs w:val="16"/>
              </w:rPr>
              <w:t>7.5A.0.1, 7.5A.0.2, 7.5A.1.5</w:t>
            </w:r>
          </w:p>
        </w:tc>
        <w:tc>
          <w:tcPr>
            <w:tcW w:w="998" w:type="dxa"/>
          </w:tcPr>
          <w:p w14:paraId="560442DB" w14:textId="77777777" w:rsidR="000A3FCB" w:rsidRDefault="000A3FCB" w:rsidP="00096385">
            <w:r>
              <w:rPr>
                <w:sz w:val="16"/>
                <w:szCs w:val="16"/>
              </w:rPr>
              <w:t xml:space="preserve">TS 38.101-1 CR 1786 and 1790; TS/TR ... CR ... ; TS/TR ... CR ... </w:t>
            </w:r>
          </w:p>
        </w:tc>
      </w:tr>
      <w:tr w:rsidR="000A3FCB" w14:paraId="16323F1D" w14:textId="77777777" w:rsidTr="00096385">
        <w:tc>
          <w:tcPr>
            <w:tcW w:w="879" w:type="dxa"/>
          </w:tcPr>
          <w:p w14:paraId="2F0FE141" w14:textId="77777777" w:rsidR="000A3FCB" w:rsidRDefault="000A3FCB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F41392F" w14:textId="77777777" w:rsidR="000A3FCB" w:rsidRDefault="000A3FCB" w:rsidP="00096385">
            <w:r>
              <w:rPr>
                <w:sz w:val="16"/>
                <w:szCs w:val="16"/>
              </w:rPr>
              <w:t>2446</w:t>
            </w:r>
          </w:p>
        </w:tc>
        <w:tc>
          <w:tcPr>
            <w:tcW w:w="517" w:type="dxa"/>
          </w:tcPr>
          <w:p w14:paraId="543B66E3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E6EFC1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887810" w14:textId="77777777" w:rsidR="000A3FCB" w:rsidRDefault="000A3FCB" w:rsidP="00096385">
            <w:r>
              <w:rPr>
                <w:sz w:val="16"/>
                <w:szCs w:val="16"/>
              </w:rPr>
              <w:t>Editorial correction of PRACH time mask test case</w:t>
            </w:r>
          </w:p>
        </w:tc>
        <w:tc>
          <w:tcPr>
            <w:tcW w:w="517" w:type="dxa"/>
          </w:tcPr>
          <w:p w14:paraId="1972B317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4D3273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C954F5B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71206E9" w14:textId="77777777" w:rsidR="000A3FCB" w:rsidRDefault="000A3FCB" w:rsidP="00096385">
            <w:r>
              <w:rPr>
                <w:sz w:val="16"/>
                <w:szCs w:val="16"/>
              </w:rPr>
              <w:t>R5-235151</w:t>
            </w:r>
          </w:p>
        </w:tc>
        <w:tc>
          <w:tcPr>
            <w:tcW w:w="1597" w:type="dxa"/>
          </w:tcPr>
          <w:p w14:paraId="69A002F7" w14:textId="77777777" w:rsidR="000A3FCB" w:rsidRDefault="000A3FCB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A9EB445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5767C2D" w14:textId="77777777" w:rsidR="000A3FCB" w:rsidRDefault="000A3FCB" w:rsidP="00096385">
            <w:r>
              <w:rPr>
                <w:sz w:val="16"/>
                <w:szCs w:val="16"/>
              </w:rPr>
              <w:t>6.3.3.4.4.1</w:t>
            </w:r>
          </w:p>
        </w:tc>
        <w:tc>
          <w:tcPr>
            <w:tcW w:w="998" w:type="dxa"/>
          </w:tcPr>
          <w:p w14:paraId="5D86C4A1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A3FCB" w14:paraId="47C4369E" w14:textId="77777777" w:rsidTr="00096385">
        <w:tc>
          <w:tcPr>
            <w:tcW w:w="879" w:type="dxa"/>
          </w:tcPr>
          <w:p w14:paraId="20AC0139" w14:textId="77777777" w:rsidR="000A3FCB" w:rsidRDefault="000A3FCB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1B79857" w14:textId="77777777" w:rsidR="000A3FCB" w:rsidRDefault="000A3FCB" w:rsidP="00096385">
            <w:r>
              <w:rPr>
                <w:sz w:val="16"/>
                <w:szCs w:val="16"/>
              </w:rPr>
              <w:t>2448</w:t>
            </w:r>
          </w:p>
        </w:tc>
        <w:tc>
          <w:tcPr>
            <w:tcW w:w="517" w:type="dxa"/>
          </w:tcPr>
          <w:p w14:paraId="7B5BF0A8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2C5FF0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E692AD0" w14:textId="77777777" w:rsidR="000A3FCB" w:rsidRDefault="000A3FCB" w:rsidP="00096385">
            <w:r>
              <w:rPr>
                <w:sz w:val="16"/>
                <w:szCs w:val="16"/>
              </w:rPr>
              <w:t>Rel-15 Alignment of channel bandwidth between 38.521-1 and 38.101-1</w:t>
            </w:r>
          </w:p>
        </w:tc>
        <w:tc>
          <w:tcPr>
            <w:tcW w:w="517" w:type="dxa"/>
          </w:tcPr>
          <w:p w14:paraId="539C6958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823182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7B20837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3F20478" w14:textId="77777777" w:rsidR="000A3FCB" w:rsidRDefault="000A3FCB" w:rsidP="00096385">
            <w:r>
              <w:rPr>
                <w:sz w:val="16"/>
                <w:szCs w:val="16"/>
              </w:rPr>
              <w:t>R5-235163</w:t>
            </w:r>
          </w:p>
        </w:tc>
        <w:tc>
          <w:tcPr>
            <w:tcW w:w="1597" w:type="dxa"/>
          </w:tcPr>
          <w:p w14:paraId="46A224F1" w14:textId="77777777" w:rsidR="000A3FCB" w:rsidRDefault="000A3FCB" w:rsidP="00096385">
            <w:r>
              <w:rPr>
                <w:sz w:val="16"/>
                <w:szCs w:val="16"/>
              </w:rPr>
              <w:t>Apple, Keysight Technologies UK Ltd</w:t>
            </w:r>
          </w:p>
        </w:tc>
        <w:tc>
          <w:tcPr>
            <w:tcW w:w="1122" w:type="dxa"/>
          </w:tcPr>
          <w:p w14:paraId="557017FA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854B746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07D005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</w:tbl>
    <w:p w14:paraId="4D702D54" w14:textId="77777777" w:rsidR="000A3FCB" w:rsidRDefault="000A3FCB" w:rsidP="000A3FCB"/>
    <w:p w14:paraId="6387D8DD" w14:textId="77777777" w:rsidR="000A3FCB" w:rsidRDefault="000A3FCB" w:rsidP="000A3FCB"/>
    <w:p w14:paraId="7207CD66" w14:textId="77777777" w:rsidR="000A3FCB" w:rsidRPr="00917427" w:rsidRDefault="000A3FCB" w:rsidP="000A3FCB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RP-231693</w:t>
      </w:r>
      <w:r>
        <w:rPr>
          <w:b/>
          <w:i/>
          <w:noProof/>
          <w:sz w:val="28"/>
        </w:rPr>
        <w:fldChar w:fldCharType="end"/>
      </w:r>
    </w:p>
    <w:p w14:paraId="305FBE49" w14:textId="77777777" w:rsidR="000A3FCB" w:rsidRPr="00784730" w:rsidRDefault="000A3FCB" w:rsidP="000A3FCB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6413D6A7" w14:textId="77777777" w:rsidR="000A3FCB" w:rsidRPr="00050554" w:rsidRDefault="000A3FCB" w:rsidP="000A3FCB">
      <w:pPr>
        <w:rPr>
          <w:rFonts w:ascii="Arial" w:hAnsi="Arial" w:cs="Arial"/>
          <w:b/>
          <w:bCs/>
          <w:lang w:val="en-US"/>
        </w:rPr>
      </w:pPr>
    </w:p>
    <w:p w14:paraId="681EA03A" w14:textId="77777777" w:rsidR="000A3FCB" w:rsidRDefault="000A3FCB" w:rsidP="000A3FC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79F5CFEC" w14:textId="77777777" w:rsidR="000A3FCB" w:rsidRPr="00E145B1" w:rsidRDefault="000A3FCB" w:rsidP="000A3FC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REL-15 (batch 4)</w:t>
      </w:r>
      <w:r>
        <w:rPr>
          <w:rFonts w:ascii="Arial" w:hAnsi="Arial" w:cs="Arial"/>
          <w:b/>
          <w:bCs/>
        </w:rPr>
        <w:fldChar w:fldCharType="end"/>
      </w:r>
    </w:p>
    <w:p w14:paraId="66367E6D" w14:textId="77777777" w:rsidR="000A3FCB" w:rsidRDefault="000A3FCB" w:rsidP="000A3FC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539D18CD" w14:textId="77777777" w:rsidR="000A3FCB" w:rsidRDefault="000A3FCB" w:rsidP="000A3FC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CCD5E51" w14:textId="77777777" w:rsidR="000A3FCB" w:rsidRDefault="000A3FCB" w:rsidP="000A3FC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DA82E33" w14:textId="77777777" w:rsidR="000A3FCB" w:rsidRPr="004E535C" w:rsidRDefault="000A3FCB" w:rsidP="000A3FC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A3FCB" w:rsidRPr="004E535C" w14:paraId="51BCC89A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801667F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8C5D54E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894C988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F044917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274B34D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20F5070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08DACC1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62960AC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C6E8A49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7BC109F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4D69893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7A82010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7E2C56C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A3FCB" w14:paraId="3CD0941D" w14:textId="77777777" w:rsidTr="00096385">
        <w:tc>
          <w:tcPr>
            <w:tcW w:w="879" w:type="dxa"/>
          </w:tcPr>
          <w:p w14:paraId="5268AC43" w14:textId="77777777" w:rsidR="000A3FCB" w:rsidRDefault="000A3FCB" w:rsidP="00096385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14A56AE6" w14:textId="77777777" w:rsidR="000A3FCB" w:rsidRDefault="000A3FCB" w:rsidP="00096385">
            <w:r>
              <w:rPr>
                <w:sz w:val="16"/>
                <w:szCs w:val="16"/>
              </w:rPr>
              <w:t>0956</w:t>
            </w:r>
          </w:p>
        </w:tc>
        <w:tc>
          <w:tcPr>
            <w:tcW w:w="517" w:type="dxa"/>
          </w:tcPr>
          <w:p w14:paraId="2902A3E4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5562D5B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616D97F" w14:textId="77777777" w:rsidR="000A3FCB" w:rsidRDefault="000A3FCB" w:rsidP="00096385">
            <w:r>
              <w:rPr>
                <w:sz w:val="16"/>
                <w:szCs w:val="16"/>
              </w:rPr>
              <w:t>Addition of test requirement for relative power tolerance inside some TRX test cases</w:t>
            </w:r>
          </w:p>
        </w:tc>
        <w:tc>
          <w:tcPr>
            <w:tcW w:w="517" w:type="dxa"/>
          </w:tcPr>
          <w:p w14:paraId="25A2A405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7B2736" w14:textId="77777777" w:rsidR="000A3FCB" w:rsidRDefault="000A3FCB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6E9C22D3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6F0DB2E" w14:textId="77777777" w:rsidR="000A3FCB" w:rsidRDefault="000A3FCB" w:rsidP="00096385">
            <w:r>
              <w:rPr>
                <w:sz w:val="16"/>
                <w:szCs w:val="16"/>
              </w:rPr>
              <w:t>R5-235819</w:t>
            </w:r>
          </w:p>
        </w:tc>
        <w:tc>
          <w:tcPr>
            <w:tcW w:w="1597" w:type="dxa"/>
          </w:tcPr>
          <w:p w14:paraId="11156E86" w14:textId="77777777" w:rsidR="000A3FCB" w:rsidRDefault="000A3FCB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E3DB310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00B6958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D52A9C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2FDF760D" w14:textId="77777777" w:rsidTr="00096385">
        <w:tc>
          <w:tcPr>
            <w:tcW w:w="879" w:type="dxa"/>
          </w:tcPr>
          <w:p w14:paraId="28CEF6AD" w14:textId="77777777" w:rsidR="000A3FCB" w:rsidRDefault="000A3FCB" w:rsidP="00096385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26DA1208" w14:textId="77777777" w:rsidR="000A3FCB" w:rsidRDefault="000A3FCB" w:rsidP="00096385">
            <w:r>
              <w:rPr>
                <w:sz w:val="16"/>
                <w:szCs w:val="16"/>
              </w:rPr>
              <w:t>0957</w:t>
            </w:r>
          </w:p>
        </w:tc>
        <w:tc>
          <w:tcPr>
            <w:tcW w:w="517" w:type="dxa"/>
          </w:tcPr>
          <w:p w14:paraId="16F285D0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044C49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CEF708C" w14:textId="77777777" w:rsidR="000A3FCB" w:rsidRDefault="000A3FCB" w:rsidP="00096385">
            <w:r>
              <w:rPr>
                <w:sz w:val="16"/>
                <w:szCs w:val="16"/>
              </w:rPr>
              <w:t>FR2c MU - Tx test cases update in 38.521-2</w:t>
            </w:r>
          </w:p>
        </w:tc>
        <w:tc>
          <w:tcPr>
            <w:tcW w:w="517" w:type="dxa"/>
          </w:tcPr>
          <w:p w14:paraId="18BD9795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6CF81C" w14:textId="77777777" w:rsidR="000A3FCB" w:rsidRDefault="000A3FCB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3B7720DD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4349E31" w14:textId="77777777" w:rsidR="000A3FCB" w:rsidRDefault="000A3FCB" w:rsidP="00096385">
            <w:r>
              <w:rPr>
                <w:sz w:val="16"/>
                <w:szCs w:val="16"/>
              </w:rPr>
              <w:t>R5-235747</w:t>
            </w:r>
          </w:p>
        </w:tc>
        <w:tc>
          <w:tcPr>
            <w:tcW w:w="1597" w:type="dxa"/>
          </w:tcPr>
          <w:p w14:paraId="51A5AAD2" w14:textId="77777777" w:rsidR="000A3FCB" w:rsidRDefault="000A3FCB" w:rsidP="00096385">
            <w:r>
              <w:rPr>
                <w:sz w:val="16"/>
                <w:szCs w:val="16"/>
              </w:rPr>
              <w:t>Keysight Technologies UK Ltd, Anritsu</w:t>
            </w:r>
          </w:p>
        </w:tc>
        <w:tc>
          <w:tcPr>
            <w:tcW w:w="1122" w:type="dxa"/>
          </w:tcPr>
          <w:p w14:paraId="5B971F24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F9294A6" w14:textId="77777777" w:rsidR="000A3FCB" w:rsidRDefault="000A3FCB" w:rsidP="00096385">
            <w:r>
              <w:rPr>
                <w:sz w:val="16"/>
                <w:szCs w:val="16"/>
              </w:rPr>
              <w:t>6.2.1, F.1.2, F.3.2</w:t>
            </w:r>
          </w:p>
        </w:tc>
        <w:tc>
          <w:tcPr>
            <w:tcW w:w="998" w:type="dxa"/>
          </w:tcPr>
          <w:p w14:paraId="455D85B6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A3FCB" w14:paraId="1A22BFD1" w14:textId="77777777" w:rsidTr="00096385">
        <w:tc>
          <w:tcPr>
            <w:tcW w:w="879" w:type="dxa"/>
          </w:tcPr>
          <w:p w14:paraId="2AC0AFE2" w14:textId="77777777" w:rsidR="000A3FCB" w:rsidRDefault="000A3FCB" w:rsidP="00096385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3D283ECD" w14:textId="77777777" w:rsidR="000A3FCB" w:rsidRDefault="000A3FCB" w:rsidP="00096385">
            <w:r>
              <w:rPr>
                <w:sz w:val="16"/>
                <w:szCs w:val="16"/>
              </w:rPr>
              <w:t>0958</w:t>
            </w:r>
          </w:p>
        </w:tc>
        <w:tc>
          <w:tcPr>
            <w:tcW w:w="517" w:type="dxa"/>
          </w:tcPr>
          <w:p w14:paraId="4BFE262C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00B4ECE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CDB3975" w14:textId="77777777" w:rsidR="000A3FCB" w:rsidRDefault="000A3FCB" w:rsidP="00096385">
            <w:r>
              <w:rPr>
                <w:sz w:val="16"/>
                <w:szCs w:val="16"/>
              </w:rPr>
              <w:t>FR2c MU - Rx test cases update in 38.521-2</w:t>
            </w:r>
          </w:p>
        </w:tc>
        <w:tc>
          <w:tcPr>
            <w:tcW w:w="517" w:type="dxa"/>
          </w:tcPr>
          <w:p w14:paraId="01382AD4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CFBB17" w14:textId="77777777" w:rsidR="000A3FCB" w:rsidRDefault="000A3FCB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6494469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3D25A64" w14:textId="77777777" w:rsidR="000A3FCB" w:rsidRDefault="000A3FCB" w:rsidP="00096385">
            <w:r>
              <w:rPr>
                <w:sz w:val="16"/>
                <w:szCs w:val="16"/>
              </w:rPr>
              <w:t>R5-235749</w:t>
            </w:r>
          </w:p>
        </w:tc>
        <w:tc>
          <w:tcPr>
            <w:tcW w:w="1597" w:type="dxa"/>
          </w:tcPr>
          <w:p w14:paraId="47E29DE5" w14:textId="77777777" w:rsidR="000A3FCB" w:rsidRDefault="000A3FCB" w:rsidP="00096385">
            <w:r>
              <w:rPr>
                <w:sz w:val="16"/>
                <w:szCs w:val="16"/>
              </w:rPr>
              <w:t>Keysight Technologies UK Ltd, Anritsu</w:t>
            </w:r>
          </w:p>
        </w:tc>
        <w:tc>
          <w:tcPr>
            <w:tcW w:w="1122" w:type="dxa"/>
          </w:tcPr>
          <w:p w14:paraId="5BD045C9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01229ED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DF573E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3E91625B" w14:textId="77777777" w:rsidTr="00096385">
        <w:tc>
          <w:tcPr>
            <w:tcW w:w="879" w:type="dxa"/>
          </w:tcPr>
          <w:p w14:paraId="422563AE" w14:textId="77777777" w:rsidR="000A3FCB" w:rsidRDefault="000A3FCB" w:rsidP="00096385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2F6DF13D" w14:textId="77777777" w:rsidR="000A3FCB" w:rsidRDefault="000A3FCB" w:rsidP="00096385">
            <w:r>
              <w:rPr>
                <w:sz w:val="16"/>
                <w:szCs w:val="16"/>
              </w:rPr>
              <w:t>0961</w:t>
            </w:r>
          </w:p>
        </w:tc>
        <w:tc>
          <w:tcPr>
            <w:tcW w:w="517" w:type="dxa"/>
          </w:tcPr>
          <w:p w14:paraId="27CC81A3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9600D6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4AAFB8A" w14:textId="77777777" w:rsidR="000A3FCB" w:rsidRDefault="000A3FCB" w:rsidP="00096385">
            <w:r>
              <w:rPr>
                <w:sz w:val="16"/>
                <w:szCs w:val="16"/>
              </w:rPr>
              <w:t>FR2 MU - Absolute power tolerance test update to new Network Analyzer MU value</w:t>
            </w:r>
          </w:p>
        </w:tc>
        <w:tc>
          <w:tcPr>
            <w:tcW w:w="517" w:type="dxa"/>
          </w:tcPr>
          <w:p w14:paraId="5E80C941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B5A0A7" w14:textId="77777777" w:rsidR="000A3FCB" w:rsidRDefault="000A3FCB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0BE0D893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BE131D4" w14:textId="77777777" w:rsidR="000A3FCB" w:rsidRDefault="000A3FCB" w:rsidP="00096385">
            <w:r>
              <w:rPr>
                <w:sz w:val="16"/>
                <w:szCs w:val="16"/>
              </w:rPr>
              <w:t>R5-233981</w:t>
            </w:r>
          </w:p>
        </w:tc>
        <w:tc>
          <w:tcPr>
            <w:tcW w:w="1597" w:type="dxa"/>
          </w:tcPr>
          <w:p w14:paraId="19417539" w14:textId="77777777" w:rsidR="000A3FCB" w:rsidRDefault="000A3FCB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7F3AD210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E999F29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7B9860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7658115D" w14:textId="77777777" w:rsidTr="00096385">
        <w:tc>
          <w:tcPr>
            <w:tcW w:w="879" w:type="dxa"/>
          </w:tcPr>
          <w:p w14:paraId="6A7721D6" w14:textId="77777777" w:rsidR="000A3FCB" w:rsidRDefault="000A3FCB" w:rsidP="00096385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7759F458" w14:textId="77777777" w:rsidR="000A3FCB" w:rsidRDefault="000A3FCB" w:rsidP="00096385">
            <w:r>
              <w:rPr>
                <w:sz w:val="16"/>
                <w:szCs w:val="16"/>
              </w:rPr>
              <w:t>0971</w:t>
            </w:r>
          </w:p>
        </w:tc>
        <w:tc>
          <w:tcPr>
            <w:tcW w:w="517" w:type="dxa"/>
          </w:tcPr>
          <w:p w14:paraId="50FFB97F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D7C1BC5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D423E38" w14:textId="77777777" w:rsidR="000A3FCB" w:rsidRDefault="000A3FCB" w:rsidP="00096385">
            <w:r>
              <w:rPr>
                <w:sz w:val="16"/>
                <w:szCs w:val="16"/>
              </w:rPr>
              <w:t>Clarification of unwanted emission testing configuration - Part 2</w:t>
            </w:r>
          </w:p>
        </w:tc>
        <w:tc>
          <w:tcPr>
            <w:tcW w:w="517" w:type="dxa"/>
          </w:tcPr>
          <w:p w14:paraId="1159A252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B4CB34" w14:textId="77777777" w:rsidR="000A3FCB" w:rsidRDefault="000A3FCB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0E45232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2322CDE" w14:textId="77777777" w:rsidR="000A3FCB" w:rsidRDefault="000A3FCB" w:rsidP="00096385">
            <w:r>
              <w:rPr>
                <w:sz w:val="16"/>
                <w:szCs w:val="16"/>
              </w:rPr>
              <w:t>R5-235669</w:t>
            </w:r>
          </w:p>
        </w:tc>
        <w:tc>
          <w:tcPr>
            <w:tcW w:w="1597" w:type="dxa"/>
          </w:tcPr>
          <w:p w14:paraId="39F01F49" w14:textId="77777777" w:rsidR="000A3FCB" w:rsidRDefault="000A3FCB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BECF6CE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CC51B05" w14:textId="77777777" w:rsidR="000A3FCB" w:rsidRDefault="000A3FCB" w:rsidP="00096385">
            <w:r>
              <w:rPr>
                <w:sz w:val="16"/>
                <w:szCs w:val="16"/>
              </w:rPr>
              <w:t>6.5.2.1, 6.5.2.3, 6.5A.2.1.1, 6.5A.2.2.1, 7.9</w:t>
            </w:r>
          </w:p>
        </w:tc>
        <w:tc>
          <w:tcPr>
            <w:tcW w:w="998" w:type="dxa"/>
          </w:tcPr>
          <w:p w14:paraId="10AA7506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A3FCB" w14:paraId="35C93717" w14:textId="77777777" w:rsidTr="00096385">
        <w:tc>
          <w:tcPr>
            <w:tcW w:w="879" w:type="dxa"/>
          </w:tcPr>
          <w:p w14:paraId="2B9F00BE" w14:textId="77777777" w:rsidR="000A3FCB" w:rsidRDefault="000A3FCB" w:rsidP="00096385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0DEC387E" w14:textId="77777777" w:rsidR="000A3FCB" w:rsidRDefault="000A3FCB" w:rsidP="00096385">
            <w:r>
              <w:rPr>
                <w:sz w:val="16"/>
                <w:szCs w:val="16"/>
              </w:rPr>
              <w:t>0973</w:t>
            </w:r>
          </w:p>
        </w:tc>
        <w:tc>
          <w:tcPr>
            <w:tcW w:w="517" w:type="dxa"/>
          </w:tcPr>
          <w:p w14:paraId="3A3FE77B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A02BE1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BC03A8B" w14:textId="77777777" w:rsidR="000A3FCB" w:rsidRDefault="000A3FCB" w:rsidP="00096385">
            <w:r>
              <w:rPr>
                <w:sz w:val="16"/>
                <w:szCs w:val="16"/>
              </w:rPr>
              <w:t>Update for transition period of spurious TRP measurement grid</w:t>
            </w:r>
          </w:p>
        </w:tc>
        <w:tc>
          <w:tcPr>
            <w:tcW w:w="517" w:type="dxa"/>
          </w:tcPr>
          <w:p w14:paraId="7892BE3C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98F889" w14:textId="77777777" w:rsidR="000A3FCB" w:rsidRDefault="000A3FCB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7783799B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9DD2759" w14:textId="77777777" w:rsidR="000A3FCB" w:rsidRDefault="000A3FCB" w:rsidP="00096385">
            <w:r>
              <w:rPr>
                <w:sz w:val="16"/>
                <w:szCs w:val="16"/>
              </w:rPr>
              <w:t>R5-235670</w:t>
            </w:r>
          </w:p>
        </w:tc>
        <w:tc>
          <w:tcPr>
            <w:tcW w:w="1597" w:type="dxa"/>
          </w:tcPr>
          <w:p w14:paraId="043B3483" w14:textId="77777777" w:rsidR="000A3FCB" w:rsidRDefault="000A3FCB" w:rsidP="00096385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6E5A3B63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6A52ED7" w14:textId="77777777" w:rsidR="000A3FCB" w:rsidRDefault="000A3FCB" w:rsidP="00096385">
            <w:r>
              <w:rPr>
                <w:sz w:val="16"/>
                <w:szCs w:val="16"/>
              </w:rPr>
              <w:t>6.5.3.1, 6.5.3.1_1, 6.5.3.2, 6.5.3.2_1, 6.5.3.3, 6.5.3.3_1, 6.5A.3, 6.5D.3, 7.9</w:t>
            </w:r>
          </w:p>
        </w:tc>
        <w:tc>
          <w:tcPr>
            <w:tcW w:w="998" w:type="dxa"/>
          </w:tcPr>
          <w:p w14:paraId="5A02BAE8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A3FCB" w14:paraId="6D853484" w14:textId="77777777" w:rsidTr="00096385">
        <w:tc>
          <w:tcPr>
            <w:tcW w:w="879" w:type="dxa"/>
          </w:tcPr>
          <w:p w14:paraId="03533AE9" w14:textId="77777777" w:rsidR="000A3FCB" w:rsidRDefault="000A3FCB" w:rsidP="00096385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2B07B00C" w14:textId="77777777" w:rsidR="000A3FCB" w:rsidRDefault="000A3FCB" w:rsidP="00096385">
            <w:r>
              <w:rPr>
                <w:sz w:val="16"/>
                <w:szCs w:val="16"/>
              </w:rPr>
              <w:t>0974</w:t>
            </w:r>
          </w:p>
        </w:tc>
        <w:tc>
          <w:tcPr>
            <w:tcW w:w="517" w:type="dxa"/>
          </w:tcPr>
          <w:p w14:paraId="60F98710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BF6553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C9F0C4D" w14:textId="77777777" w:rsidR="000A3FCB" w:rsidRDefault="000A3FCB" w:rsidP="00096385">
            <w:r>
              <w:rPr>
                <w:sz w:val="16"/>
                <w:szCs w:val="16"/>
              </w:rPr>
              <w:t>Correction to ACLR TT values for PC3</w:t>
            </w:r>
          </w:p>
        </w:tc>
        <w:tc>
          <w:tcPr>
            <w:tcW w:w="517" w:type="dxa"/>
          </w:tcPr>
          <w:p w14:paraId="0CA7B613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00B10D" w14:textId="77777777" w:rsidR="000A3FCB" w:rsidRDefault="000A3FCB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4A94F166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EFDC04D" w14:textId="77777777" w:rsidR="000A3FCB" w:rsidRDefault="000A3FCB" w:rsidP="00096385">
            <w:r>
              <w:rPr>
                <w:sz w:val="16"/>
                <w:szCs w:val="16"/>
              </w:rPr>
              <w:t>R5-234896</w:t>
            </w:r>
          </w:p>
        </w:tc>
        <w:tc>
          <w:tcPr>
            <w:tcW w:w="1597" w:type="dxa"/>
          </w:tcPr>
          <w:p w14:paraId="77C7398A" w14:textId="77777777" w:rsidR="000A3FCB" w:rsidRDefault="000A3FCB" w:rsidP="00096385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30F74EBB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A942F7B" w14:textId="77777777" w:rsidR="000A3FCB" w:rsidRDefault="000A3FCB" w:rsidP="00096385">
            <w:r>
              <w:rPr>
                <w:sz w:val="16"/>
                <w:szCs w:val="16"/>
              </w:rPr>
              <w:t>F.3.2</w:t>
            </w:r>
          </w:p>
        </w:tc>
        <w:tc>
          <w:tcPr>
            <w:tcW w:w="998" w:type="dxa"/>
          </w:tcPr>
          <w:p w14:paraId="41EE4977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A3FCB" w14:paraId="0A00F1B6" w14:textId="77777777" w:rsidTr="00096385">
        <w:tc>
          <w:tcPr>
            <w:tcW w:w="879" w:type="dxa"/>
          </w:tcPr>
          <w:p w14:paraId="2A3CA770" w14:textId="77777777" w:rsidR="000A3FCB" w:rsidRDefault="000A3FCB" w:rsidP="00096385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73F03459" w14:textId="77777777" w:rsidR="000A3FCB" w:rsidRDefault="000A3FCB" w:rsidP="00096385">
            <w:r>
              <w:rPr>
                <w:sz w:val="16"/>
                <w:szCs w:val="16"/>
              </w:rPr>
              <w:t>0975</w:t>
            </w:r>
          </w:p>
        </w:tc>
        <w:tc>
          <w:tcPr>
            <w:tcW w:w="517" w:type="dxa"/>
          </w:tcPr>
          <w:p w14:paraId="6115312B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0C1BC3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C91B2D9" w14:textId="77777777" w:rsidR="000A3FCB" w:rsidRDefault="000A3FCB" w:rsidP="00096385">
            <w:r>
              <w:rPr>
                <w:sz w:val="16"/>
                <w:szCs w:val="16"/>
              </w:rPr>
              <w:t>Updating FR2 MPR for 2UL CA test case for PC3</w:t>
            </w:r>
          </w:p>
        </w:tc>
        <w:tc>
          <w:tcPr>
            <w:tcW w:w="517" w:type="dxa"/>
          </w:tcPr>
          <w:p w14:paraId="3C8712B6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E5AED4" w14:textId="77777777" w:rsidR="000A3FCB" w:rsidRDefault="000A3FCB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1A70C546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34CC221" w14:textId="77777777" w:rsidR="000A3FCB" w:rsidRDefault="000A3FCB" w:rsidP="00096385">
            <w:r>
              <w:rPr>
                <w:sz w:val="16"/>
                <w:szCs w:val="16"/>
              </w:rPr>
              <w:t>R5-235042</w:t>
            </w:r>
          </w:p>
        </w:tc>
        <w:tc>
          <w:tcPr>
            <w:tcW w:w="1597" w:type="dxa"/>
          </w:tcPr>
          <w:p w14:paraId="62C05290" w14:textId="77777777" w:rsidR="000A3FCB" w:rsidRDefault="000A3FCB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72C51C8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A4A159C" w14:textId="77777777" w:rsidR="000A3FCB" w:rsidRDefault="000A3FCB" w:rsidP="00096385">
            <w:r>
              <w:rPr>
                <w:sz w:val="16"/>
                <w:szCs w:val="16"/>
              </w:rPr>
              <w:t>6.2A.2.1</w:t>
            </w:r>
          </w:p>
        </w:tc>
        <w:tc>
          <w:tcPr>
            <w:tcW w:w="998" w:type="dxa"/>
          </w:tcPr>
          <w:p w14:paraId="172BE51B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A3FCB" w14:paraId="4D89CC24" w14:textId="77777777" w:rsidTr="00096385">
        <w:tc>
          <w:tcPr>
            <w:tcW w:w="879" w:type="dxa"/>
          </w:tcPr>
          <w:p w14:paraId="61458FBC" w14:textId="77777777" w:rsidR="000A3FCB" w:rsidRDefault="000A3FCB" w:rsidP="00096385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44A7F71D" w14:textId="77777777" w:rsidR="000A3FCB" w:rsidRDefault="000A3FCB" w:rsidP="00096385">
            <w:r>
              <w:rPr>
                <w:sz w:val="16"/>
                <w:szCs w:val="16"/>
              </w:rPr>
              <w:t>0976</w:t>
            </w:r>
          </w:p>
        </w:tc>
        <w:tc>
          <w:tcPr>
            <w:tcW w:w="517" w:type="dxa"/>
          </w:tcPr>
          <w:p w14:paraId="7ABFE8E0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F55D54F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E4FBF6" w14:textId="77777777" w:rsidR="000A3FCB" w:rsidRDefault="000A3FCB" w:rsidP="00096385">
            <w:r>
              <w:rPr>
                <w:sz w:val="16"/>
                <w:szCs w:val="16"/>
              </w:rPr>
              <w:t>Adding new test case UE maximum output power reduction for CA (3UL CA) for PC3</w:t>
            </w:r>
          </w:p>
        </w:tc>
        <w:tc>
          <w:tcPr>
            <w:tcW w:w="517" w:type="dxa"/>
          </w:tcPr>
          <w:p w14:paraId="0DA2D20E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6113B7" w14:textId="77777777" w:rsidR="000A3FCB" w:rsidRDefault="000A3FCB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393E28E6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0B3DC18" w14:textId="77777777" w:rsidR="000A3FCB" w:rsidRDefault="000A3FCB" w:rsidP="00096385">
            <w:r>
              <w:rPr>
                <w:sz w:val="16"/>
                <w:szCs w:val="16"/>
              </w:rPr>
              <w:t>R5-235833</w:t>
            </w:r>
          </w:p>
        </w:tc>
        <w:tc>
          <w:tcPr>
            <w:tcW w:w="1597" w:type="dxa"/>
          </w:tcPr>
          <w:p w14:paraId="2F0F44B5" w14:textId="77777777" w:rsidR="000A3FCB" w:rsidRDefault="000A3FCB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7CBB23C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C81A9DF" w14:textId="77777777" w:rsidR="000A3FCB" w:rsidRDefault="000A3FCB" w:rsidP="00096385">
            <w:r>
              <w:rPr>
                <w:sz w:val="16"/>
                <w:szCs w:val="16"/>
              </w:rPr>
              <w:t>6.2A.2.2</w:t>
            </w:r>
          </w:p>
        </w:tc>
        <w:tc>
          <w:tcPr>
            <w:tcW w:w="998" w:type="dxa"/>
          </w:tcPr>
          <w:p w14:paraId="755EB670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A3FCB" w14:paraId="372247D6" w14:textId="77777777" w:rsidTr="00096385">
        <w:tc>
          <w:tcPr>
            <w:tcW w:w="879" w:type="dxa"/>
          </w:tcPr>
          <w:p w14:paraId="3A6958D2" w14:textId="77777777" w:rsidR="000A3FCB" w:rsidRDefault="000A3FCB" w:rsidP="00096385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76813EA9" w14:textId="77777777" w:rsidR="000A3FCB" w:rsidRDefault="000A3FCB" w:rsidP="00096385">
            <w:r>
              <w:rPr>
                <w:sz w:val="16"/>
                <w:szCs w:val="16"/>
              </w:rPr>
              <w:t>0977</w:t>
            </w:r>
          </w:p>
        </w:tc>
        <w:tc>
          <w:tcPr>
            <w:tcW w:w="517" w:type="dxa"/>
          </w:tcPr>
          <w:p w14:paraId="574DD972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9BD496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5376717" w14:textId="77777777" w:rsidR="000A3FCB" w:rsidRDefault="000A3FCB" w:rsidP="00096385">
            <w:r>
              <w:rPr>
                <w:sz w:val="16"/>
                <w:szCs w:val="16"/>
              </w:rPr>
              <w:t>Adding new test case UE maximum output power reduction for CA (4UL CA) for PC3</w:t>
            </w:r>
          </w:p>
        </w:tc>
        <w:tc>
          <w:tcPr>
            <w:tcW w:w="517" w:type="dxa"/>
          </w:tcPr>
          <w:p w14:paraId="497ACD13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1A2514" w14:textId="77777777" w:rsidR="000A3FCB" w:rsidRDefault="000A3FCB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110D1535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DF35AC9" w14:textId="77777777" w:rsidR="000A3FCB" w:rsidRDefault="000A3FCB" w:rsidP="00096385">
            <w:r>
              <w:rPr>
                <w:sz w:val="16"/>
                <w:szCs w:val="16"/>
              </w:rPr>
              <w:t>R5-235834</w:t>
            </w:r>
          </w:p>
        </w:tc>
        <w:tc>
          <w:tcPr>
            <w:tcW w:w="1597" w:type="dxa"/>
          </w:tcPr>
          <w:p w14:paraId="3BEEA444" w14:textId="77777777" w:rsidR="000A3FCB" w:rsidRDefault="000A3FCB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D2096F9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64CB93A" w14:textId="77777777" w:rsidR="000A3FCB" w:rsidRDefault="000A3FCB" w:rsidP="00096385">
            <w:r>
              <w:rPr>
                <w:sz w:val="16"/>
                <w:szCs w:val="16"/>
              </w:rPr>
              <w:t>6.2A.2.3</w:t>
            </w:r>
          </w:p>
        </w:tc>
        <w:tc>
          <w:tcPr>
            <w:tcW w:w="998" w:type="dxa"/>
          </w:tcPr>
          <w:p w14:paraId="786AE00D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A3FCB" w14:paraId="634143F8" w14:textId="77777777" w:rsidTr="00096385">
        <w:tc>
          <w:tcPr>
            <w:tcW w:w="879" w:type="dxa"/>
          </w:tcPr>
          <w:p w14:paraId="392AB2FC" w14:textId="77777777" w:rsidR="000A3FCB" w:rsidRDefault="000A3FCB" w:rsidP="00096385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36214A02" w14:textId="77777777" w:rsidR="000A3FCB" w:rsidRDefault="000A3FCB" w:rsidP="00096385">
            <w:r>
              <w:rPr>
                <w:sz w:val="16"/>
                <w:szCs w:val="16"/>
              </w:rPr>
              <w:t>0980</w:t>
            </w:r>
          </w:p>
        </w:tc>
        <w:tc>
          <w:tcPr>
            <w:tcW w:w="517" w:type="dxa"/>
          </w:tcPr>
          <w:p w14:paraId="36210E1C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272AC7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A0EFA1" w14:textId="77777777" w:rsidR="000A3FCB" w:rsidRDefault="000A3FCB" w:rsidP="00096385">
            <w:r>
              <w:rPr>
                <w:sz w:val="16"/>
                <w:szCs w:val="16"/>
              </w:rPr>
              <w:t>Correction of spurious emission UE co-existence for UL CA</w:t>
            </w:r>
          </w:p>
        </w:tc>
        <w:tc>
          <w:tcPr>
            <w:tcW w:w="517" w:type="dxa"/>
          </w:tcPr>
          <w:p w14:paraId="0315DD71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DCE561" w14:textId="77777777" w:rsidR="000A3FCB" w:rsidRDefault="000A3FCB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4D58B652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F5750E9" w14:textId="77777777" w:rsidR="000A3FCB" w:rsidRDefault="000A3FCB" w:rsidP="00096385">
            <w:r>
              <w:rPr>
                <w:sz w:val="16"/>
                <w:szCs w:val="16"/>
              </w:rPr>
              <w:t>R5-235144</w:t>
            </w:r>
          </w:p>
        </w:tc>
        <w:tc>
          <w:tcPr>
            <w:tcW w:w="1597" w:type="dxa"/>
          </w:tcPr>
          <w:p w14:paraId="33C7F4C7" w14:textId="77777777" w:rsidR="000A3FCB" w:rsidRDefault="000A3FCB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90652FB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2AA351C" w14:textId="77777777" w:rsidR="000A3FCB" w:rsidRDefault="000A3FCB" w:rsidP="00096385">
            <w:r>
              <w:rPr>
                <w:sz w:val="16"/>
                <w:szCs w:val="16"/>
              </w:rPr>
              <w:t>6.5A.3.2.1.5</w:t>
            </w:r>
          </w:p>
        </w:tc>
        <w:tc>
          <w:tcPr>
            <w:tcW w:w="998" w:type="dxa"/>
          </w:tcPr>
          <w:p w14:paraId="76C44969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A3FCB" w14:paraId="1268805B" w14:textId="77777777" w:rsidTr="00096385">
        <w:tc>
          <w:tcPr>
            <w:tcW w:w="879" w:type="dxa"/>
          </w:tcPr>
          <w:p w14:paraId="59D960A0" w14:textId="77777777" w:rsidR="000A3FCB" w:rsidRDefault="000A3FCB" w:rsidP="00096385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035CCAAC" w14:textId="77777777" w:rsidR="000A3FCB" w:rsidRDefault="000A3FCB" w:rsidP="00096385">
            <w:r>
              <w:rPr>
                <w:sz w:val="16"/>
                <w:szCs w:val="16"/>
              </w:rPr>
              <w:t>0981</w:t>
            </w:r>
          </w:p>
        </w:tc>
        <w:tc>
          <w:tcPr>
            <w:tcW w:w="517" w:type="dxa"/>
          </w:tcPr>
          <w:p w14:paraId="19D7D538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1B89AF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37DA4DD" w14:textId="77777777" w:rsidR="000A3FCB" w:rsidRDefault="000A3FCB" w:rsidP="00096385">
            <w:r>
              <w:rPr>
                <w:sz w:val="16"/>
                <w:szCs w:val="16"/>
              </w:rPr>
              <w:t>Editorial correction of EVM test case</w:t>
            </w:r>
          </w:p>
        </w:tc>
        <w:tc>
          <w:tcPr>
            <w:tcW w:w="517" w:type="dxa"/>
          </w:tcPr>
          <w:p w14:paraId="262A8528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432553" w14:textId="77777777" w:rsidR="000A3FCB" w:rsidRDefault="000A3FCB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2FBBA2B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E21D55F" w14:textId="77777777" w:rsidR="000A3FCB" w:rsidRDefault="000A3FCB" w:rsidP="00096385">
            <w:r>
              <w:rPr>
                <w:sz w:val="16"/>
                <w:szCs w:val="16"/>
              </w:rPr>
              <w:t>R5-235150</w:t>
            </w:r>
          </w:p>
        </w:tc>
        <w:tc>
          <w:tcPr>
            <w:tcW w:w="1597" w:type="dxa"/>
          </w:tcPr>
          <w:p w14:paraId="13035782" w14:textId="77777777" w:rsidR="000A3FCB" w:rsidRDefault="000A3FCB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240E056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DEAE902" w14:textId="77777777" w:rsidR="000A3FCB" w:rsidRDefault="000A3FCB" w:rsidP="00096385">
            <w:r>
              <w:rPr>
                <w:sz w:val="16"/>
                <w:szCs w:val="16"/>
              </w:rPr>
              <w:t>6.4.2.1, 6.4.2.1.4.2</w:t>
            </w:r>
          </w:p>
        </w:tc>
        <w:tc>
          <w:tcPr>
            <w:tcW w:w="998" w:type="dxa"/>
          </w:tcPr>
          <w:p w14:paraId="07F9BA30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A3FCB" w14:paraId="276DF737" w14:textId="77777777" w:rsidTr="00096385">
        <w:tc>
          <w:tcPr>
            <w:tcW w:w="879" w:type="dxa"/>
          </w:tcPr>
          <w:p w14:paraId="4E10F062" w14:textId="77777777" w:rsidR="000A3FCB" w:rsidRDefault="000A3FCB" w:rsidP="00096385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7AE2CAD2" w14:textId="77777777" w:rsidR="000A3FCB" w:rsidRDefault="000A3FCB" w:rsidP="00096385">
            <w:r>
              <w:rPr>
                <w:sz w:val="16"/>
                <w:szCs w:val="16"/>
              </w:rPr>
              <w:t>0982</w:t>
            </w:r>
          </w:p>
        </w:tc>
        <w:tc>
          <w:tcPr>
            <w:tcW w:w="517" w:type="dxa"/>
          </w:tcPr>
          <w:p w14:paraId="698BD7B8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4DF8A62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ECC9196" w14:textId="77777777" w:rsidR="000A3FCB" w:rsidRDefault="000A3FCB" w:rsidP="00096385">
            <w:r>
              <w:rPr>
                <w:sz w:val="16"/>
                <w:szCs w:val="16"/>
              </w:rPr>
              <w:t>Update of spurious emissions test cases</w:t>
            </w:r>
          </w:p>
        </w:tc>
        <w:tc>
          <w:tcPr>
            <w:tcW w:w="517" w:type="dxa"/>
          </w:tcPr>
          <w:p w14:paraId="08FA2C58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83E166" w14:textId="77777777" w:rsidR="000A3FCB" w:rsidRDefault="000A3FCB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E6AA6B9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C8AE88A" w14:textId="77777777" w:rsidR="000A3FCB" w:rsidRDefault="000A3FCB" w:rsidP="00096385">
            <w:r>
              <w:rPr>
                <w:sz w:val="16"/>
                <w:szCs w:val="16"/>
              </w:rPr>
              <w:t>R5-235671</w:t>
            </w:r>
          </w:p>
        </w:tc>
        <w:tc>
          <w:tcPr>
            <w:tcW w:w="1597" w:type="dxa"/>
          </w:tcPr>
          <w:p w14:paraId="3807D990" w14:textId="77777777" w:rsidR="000A3FCB" w:rsidRDefault="000A3FCB" w:rsidP="00096385">
            <w:r>
              <w:rPr>
                <w:sz w:val="16"/>
                <w:szCs w:val="16"/>
              </w:rPr>
              <w:t>ROHDE &amp; SCHWARZ, Qualcomm Technologies Ireland</w:t>
            </w:r>
          </w:p>
        </w:tc>
        <w:tc>
          <w:tcPr>
            <w:tcW w:w="1122" w:type="dxa"/>
          </w:tcPr>
          <w:p w14:paraId="20324494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37D9E62" w14:textId="77777777" w:rsidR="000A3FCB" w:rsidRDefault="000A3FCB" w:rsidP="00096385">
            <w:r>
              <w:rPr>
                <w:sz w:val="16"/>
                <w:szCs w:val="16"/>
              </w:rPr>
              <w:t>6.5.3.1, 6.5.3.1.4.1, 6.5.3.1_1, 6.5.3.1_1.4.1, 6.5.3.2, 6.5.3.2.4.1, 6.5.3.2_1, 6.5.3.2_1.4.1, 6.5.3.3, 6.5.3.3.4.1, 6.5.3.3_1, 6.5.3.3_1.4.1, 6.5A.3, 6.5A.3.1.1, 6.5A.3.1.1.4.1, 6.5A.3.1.2, 6.5A.3.1.3, 6.5A.3.1.4, 6.5A.3.1.5, 6.5A.3.1.6, 6.5A.3.1.7, 6.5A.3.2.1, 6.5A.3.2.2, 6.5A.3.2.3, 6.5A.3.2.4, 6.5A.3.2.5, 6.5A.3.2.6, 6.5A.3.2.7, 6.5A.3.3.1, 6.5A.3.3.2, 6.5A.3.3.3, 6.5A.3.3.4, 6.5A.3.3.5, 6.5A.3.3.6, 6.5A.3.3.7, 6.5D.3.1, 6.5D.3.1.4.1, 6.5D.3.2, 6.5D.3.3</w:t>
            </w:r>
          </w:p>
        </w:tc>
        <w:tc>
          <w:tcPr>
            <w:tcW w:w="998" w:type="dxa"/>
          </w:tcPr>
          <w:p w14:paraId="4531ED6B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 38.508-1 CR 2913 ; TS/TR ... CR ... </w:t>
            </w:r>
          </w:p>
        </w:tc>
      </w:tr>
    </w:tbl>
    <w:p w14:paraId="40B1CE8D" w14:textId="77777777" w:rsidR="000A3FCB" w:rsidRDefault="000A3FCB" w:rsidP="000A3FCB"/>
    <w:p w14:paraId="004DBB56" w14:textId="77777777" w:rsidR="000A3FCB" w:rsidRDefault="000A3FCB" w:rsidP="000A3FCB"/>
    <w:p w14:paraId="4BB8CD08" w14:textId="77777777" w:rsidR="000A3FCB" w:rsidRPr="00917427" w:rsidRDefault="000A3FCB" w:rsidP="000A3FCB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RP-231694</w:t>
      </w:r>
      <w:r>
        <w:rPr>
          <w:b/>
          <w:i/>
          <w:noProof/>
          <w:sz w:val="28"/>
        </w:rPr>
        <w:fldChar w:fldCharType="end"/>
      </w:r>
    </w:p>
    <w:p w14:paraId="0B9E7C75" w14:textId="77777777" w:rsidR="000A3FCB" w:rsidRPr="00784730" w:rsidRDefault="000A3FCB" w:rsidP="000A3FCB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5A195218" w14:textId="77777777" w:rsidR="000A3FCB" w:rsidRPr="00050554" w:rsidRDefault="000A3FCB" w:rsidP="000A3FCB">
      <w:pPr>
        <w:rPr>
          <w:rFonts w:ascii="Arial" w:hAnsi="Arial" w:cs="Arial"/>
          <w:b/>
          <w:bCs/>
          <w:lang w:val="en-US"/>
        </w:rPr>
      </w:pPr>
    </w:p>
    <w:p w14:paraId="186F4866" w14:textId="77777777" w:rsidR="000A3FCB" w:rsidRDefault="000A3FCB" w:rsidP="000A3FC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00393731" w14:textId="77777777" w:rsidR="000A3FCB" w:rsidRPr="00E145B1" w:rsidRDefault="000A3FCB" w:rsidP="000A3FC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REL-15 (batch 5)</w:t>
      </w:r>
      <w:r>
        <w:rPr>
          <w:rFonts w:ascii="Arial" w:hAnsi="Arial" w:cs="Arial"/>
          <w:b/>
          <w:bCs/>
        </w:rPr>
        <w:fldChar w:fldCharType="end"/>
      </w:r>
    </w:p>
    <w:p w14:paraId="2E0706E1" w14:textId="77777777" w:rsidR="000A3FCB" w:rsidRDefault="000A3FCB" w:rsidP="000A3FC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5E9FA26E" w14:textId="77777777" w:rsidR="000A3FCB" w:rsidRDefault="000A3FCB" w:rsidP="000A3FC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D274322" w14:textId="77777777" w:rsidR="000A3FCB" w:rsidRDefault="000A3FCB" w:rsidP="000A3FC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6473BC7" w14:textId="77777777" w:rsidR="000A3FCB" w:rsidRPr="004E535C" w:rsidRDefault="000A3FCB" w:rsidP="000A3FC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A3FCB" w:rsidRPr="004E535C" w14:paraId="553EDBB4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5CD25A0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A2926EB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7C6DD44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3232FA6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7E7EB1E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733A276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EC440F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CFBE053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5D980B6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42B6E35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12FA18D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B555DD6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4FDBCC0" w14:textId="77777777" w:rsidR="000A3FCB" w:rsidRPr="00BF1EB6" w:rsidRDefault="000A3FCB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A3FCB" w14:paraId="17EF3A95" w14:textId="77777777" w:rsidTr="00096385">
        <w:tc>
          <w:tcPr>
            <w:tcW w:w="879" w:type="dxa"/>
          </w:tcPr>
          <w:p w14:paraId="677F6CF1" w14:textId="77777777" w:rsidR="000A3FCB" w:rsidRDefault="000A3FCB" w:rsidP="00096385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1E83509D" w14:textId="77777777" w:rsidR="000A3FCB" w:rsidRDefault="000A3FCB" w:rsidP="00096385">
            <w:r>
              <w:rPr>
                <w:sz w:val="16"/>
                <w:szCs w:val="16"/>
              </w:rPr>
              <w:t>1628</w:t>
            </w:r>
          </w:p>
        </w:tc>
        <w:tc>
          <w:tcPr>
            <w:tcW w:w="517" w:type="dxa"/>
          </w:tcPr>
          <w:p w14:paraId="2EB86290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AA0BBF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0918BA3" w14:textId="77777777" w:rsidR="000A3FCB" w:rsidRDefault="000A3FCB" w:rsidP="00096385">
            <w:r>
              <w:rPr>
                <w:sz w:val="16"/>
                <w:szCs w:val="16"/>
              </w:rPr>
              <w:t>FR2 MUs - Editor notes updates in 38.521-3</w:t>
            </w:r>
          </w:p>
        </w:tc>
        <w:tc>
          <w:tcPr>
            <w:tcW w:w="517" w:type="dxa"/>
          </w:tcPr>
          <w:p w14:paraId="6AA69965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57A5D7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181E880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FC11D3C" w14:textId="77777777" w:rsidR="000A3FCB" w:rsidRDefault="000A3FCB" w:rsidP="00096385">
            <w:r>
              <w:rPr>
                <w:sz w:val="16"/>
                <w:szCs w:val="16"/>
              </w:rPr>
              <w:t>R5-235750</w:t>
            </w:r>
          </w:p>
        </w:tc>
        <w:tc>
          <w:tcPr>
            <w:tcW w:w="1597" w:type="dxa"/>
          </w:tcPr>
          <w:p w14:paraId="5E8B837A" w14:textId="77777777" w:rsidR="000A3FCB" w:rsidRDefault="000A3FCB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293FCE4A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FD9C71A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B7D83C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7A847616" w14:textId="77777777" w:rsidTr="00096385">
        <w:tc>
          <w:tcPr>
            <w:tcW w:w="879" w:type="dxa"/>
          </w:tcPr>
          <w:p w14:paraId="4FA7363A" w14:textId="77777777" w:rsidR="000A3FCB" w:rsidRDefault="000A3FCB" w:rsidP="00096385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5CD82F94" w14:textId="77777777" w:rsidR="000A3FCB" w:rsidRDefault="000A3FCB" w:rsidP="00096385">
            <w:r>
              <w:rPr>
                <w:sz w:val="16"/>
                <w:szCs w:val="16"/>
              </w:rPr>
              <w:t>1638</w:t>
            </w:r>
          </w:p>
        </w:tc>
        <w:tc>
          <w:tcPr>
            <w:tcW w:w="517" w:type="dxa"/>
          </w:tcPr>
          <w:p w14:paraId="6CA618CE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B128116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FEEF259" w14:textId="77777777" w:rsidR="000A3FCB" w:rsidRDefault="000A3FCB" w:rsidP="00096385">
            <w:r>
              <w:rPr>
                <w:sz w:val="16"/>
                <w:szCs w:val="16"/>
              </w:rPr>
              <w:t>Correction of 6.5B.3.3.1 for exception and non-exception requirements</w:t>
            </w:r>
          </w:p>
        </w:tc>
        <w:tc>
          <w:tcPr>
            <w:tcW w:w="517" w:type="dxa"/>
          </w:tcPr>
          <w:p w14:paraId="1CD41381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FD072B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C08C527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7803C6B" w14:textId="77777777" w:rsidR="000A3FCB" w:rsidRDefault="000A3FCB" w:rsidP="00096385">
            <w:r>
              <w:rPr>
                <w:sz w:val="16"/>
                <w:szCs w:val="16"/>
              </w:rPr>
              <w:t>R5-235959</w:t>
            </w:r>
          </w:p>
        </w:tc>
        <w:tc>
          <w:tcPr>
            <w:tcW w:w="1597" w:type="dxa"/>
          </w:tcPr>
          <w:p w14:paraId="2D9A80C8" w14:textId="77777777" w:rsidR="000A3FCB" w:rsidRDefault="000A3FCB" w:rsidP="00096385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1B4B3D11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07288CC" w14:textId="77777777" w:rsidR="000A3FCB" w:rsidRDefault="000A3FCB" w:rsidP="00096385">
            <w:r>
              <w:rPr>
                <w:sz w:val="16"/>
                <w:szCs w:val="16"/>
              </w:rPr>
              <w:t>6.5B.3.3.1</w:t>
            </w:r>
          </w:p>
        </w:tc>
        <w:tc>
          <w:tcPr>
            <w:tcW w:w="998" w:type="dxa"/>
          </w:tcPr>
          <w:p w14:paraId="34F6C8DC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A3FCB" w14:paraId="6E253F0A" w14:textId="77777777" w:rsidTr="00096385">
        <w:tc>
          <w:tcPr>
            <w:tcW w:w="879" w:type="dxa"/>
          </w:tcPr>
          <w:p w14:paraId="46B325D9" w14:textId="77777777" w:rsidR="000A3FCB" w:rsidRDefault="000A3FCB" w:rsidP="00096385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61BFD969" w14:textId="77777777" w:rsidR="000A3FCB" w:rsidRDefault="000A3FCB" w:rsidP="00096385">
            <w:r>
              <w:rPr>
                <w:sz w:val="16"/>
                <w:szCs w:val="16"/>
              </w:rPr>
              <w:t>1639</w:t>
            </w:r>
          </w:p>
        </w:tc>
        <w:tc>
          <w:tcPr>
            <w:tcW w:w="517" w:type="dxa"/>
          </w:tcPr>
          <w:p w14:paraId="18047A59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ED65CB4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0AF6453" w14:textId="77777777" w:rsidR="000A3FCB" w:rsidRDefault="000A3FCB" w:rsidP="00096385">
            <w:r>
              <w:rPr>
                <w:sz w:val="16"/>
                <w:szCs w:val="16"/>
              </w:rPr>
              <w:t>Correction of requirements of Spurious emissions for UE co-existence of intra band ENDC</w:t>
            </w:r>
          </w:p>
        </w:tc>
        <w:tc>
          <w:tcPr>
            <w:tcW w:w="517" w:type="dxa"/>
          </w:tcPr>
          <w:p w14:paraId="63A86C3D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4D40D1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1BC835E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8088724" w14:textId="77777777" w:rsidR="000A3FCB" w:rsidRDefault="000A3FCB" w:rsidP="00096385">
            <w:r>
              <w:rPr>
                <w:sz w:val="16"/>
                <w:szCs w:val="16"/>
              </w:rPr>
              <w:t>R5-235960</w:t>
            </w:r>
          </w:p>
        </w:tc>
        <w:tc>
          <w:tcPr>
            <w:tcW w:w="1597" w:type="dxa"/>
          </w:tcPr>
          <w:p w14:paraId="1A352953" w14:textId="77777777" w:rsidR="000A3FCB" w:rsidRDefault="000A3FCB" w:rsidP="00096385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047F264E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CED26F3" w14:textId="77777777" w:rsidR="000A3FCB" w:rsidRDefault="000A3FCB" w:rsidP="00096385">
            <w:r>
              <w:rPr>
                <w:sz w:val="16"/>
                <w:szCs w:val="16"/>
              </w:rPr>
              <w:t>6.5B.3.1.2, 6.5B.3.2.2</w:t>
            </w:r>
          </w:p>
        </w:tc>
        <w:tc>
          <w:tcPr>
            <w:tcW w:w="998" w:type="dxa"/>
          </w:tcPr>
          <w:p w14:paraId="50FBFCFC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A3FCB" w14:paraId="560FE685" w14:textId="77777777" w:rsidTr="00096385">
        <w:tc>
          <w:tcPr>
            <w:tcW w:w="879" w:type="dxa"/>
          </w:tcPr>
          <w:p w14:paraId="25F04743" w14:textId="77777777" w:rsidR="000A3FCB" w:rsidRDefault="000A3FCB" w:rsidP="00096385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0DEAAD16" w14:textId="77777777" w:rsidR="000A3FCB" w:rsidRDefault="000A3FCB" w:rsidP="00096385">
            <w:r>
              <w:rPr>
                <w:sz w:val="16"/>
                <w:szCs w:val="16"/>
              </w:rPr>
              <w:t>1640</w:t>
            </w:r>
          </w:p>
        </w:tc>
        <w:tc>
          <w:tcPr>
            <w:tcW w:w="517" w:type="dxa"/>
          </w:tcPr>
          <w:p w14:paraId="7EFECD00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00B790E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32FD1E6" w14:textId="77777777" w:rsidR="000A3FCB" w:rsidRDefault="000A3FCB" w:rsidP="00096385">
            <w:r>
              <w:rPr>
                <w:sz w:val="16"/>
                <w:szCs w:val="16"/>
              </w:rPr>
              <w:t>Correction of 6.5B.3.3.2 for exception and non-exception requirements</w:t>
            </w:r>
          </w:p>
        </w:tc>
        <w:tc>
          <w:tcPr>
            <w:tcW w:w="517" w:type="dxa"/>
          </w:tcPr>
          <w:p w14:paraId="7C9426CA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A10319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E00CFB0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02C8B93" w14:textId="77777777" w:rsidR="000A3FCB" w:rsidRDefault="000A3FCB" w:rsidP="00096385">
            <w:r>
              <w:rPr>
                <w:sz w:val="16"/>
                <w:szCs w:val="16"/>
              </w:rPr>
              <w:t>R5-235961</w:t>
            </w:r>
          </w:p>
        </w:tc>
        <w:tc>
          <w:tcPr>
            <w:tcW w:w="1597" w:type="dxa"/>
          </w:tcPr>
          <w:p w14:paraId="37F34AF6" w14:textId="77777777" w:rsidR="000A3FCB" w:rsidRDefault="000A3FCB" w:rsidP="00096385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0B8FA0ED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01D6A9C" w14:textId="77777777" w:rsidR="000A3FCB" w:rsidRDefault="000A3FCB" w:rsidP="00096385">
            <w:r>
              <w:rPr>
                <w:sz w:val="16"/>
                <w:szCs w:val="16"/>
              </w:rPr>
              <w:t>6.5B.3.3.2</w:t>
            </w:r>
          </w:p>
        </w:tc>
        <w:tc>
          <w:tcPr>
            <w:tcW w:w="998" w:type="dxa"/>
          </w:tcPr>
          <w:p w14:paraId="238F933A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A3FCB" w14:paraId="58E2A501" w14:textId="77777777" w:rsidTr="00096385">
        <w:tc>
          <w:tcPr>
            <w:tcW w:w="879" w:type="dxa"/>
          </w:tcPr>
          <w:p w14:paraId="3B0B5CF9" w14:textId="77777777" w:rsidR="000A3FCB" w:rsidRDefault="000A3FCB" w:rsidP="00096385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3DFAA26F" w14:textId="77777777" w:rsidR="000A3FCB" w:rsidRDefault="000A3FCB" w:rsidP="00096385">
            <w:r>
              <w:rPr>
                <w:sz w:val="16"/>
                <w:szCs w:val="16"/>
              </w:rPr>
              <w:t>1645</w:t>
            </w:r>
          </w:p>
        </w:tc>
        <w:tc>
          <w:tcPr>
            <w:tcW w:w="517" w:type="dxa"/>
          </w:tcPr>
          <w:p w14:paraId="53365E54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CDACD5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86C4BEE" w14:textId="77777777" w:rsidR="000A3FCB" w:rsidRDefault="000A3FCB" w:rsidP="00096385">
            <w:r>
              <w:rPr>
                <w:sz w:val="16"/>
                <w:szCs w:val="16"/>
              </w:rPr>
              <w:t>Correction for NSA band combos DC_19A_n77A and DC_1A_n77A in 7.3B.2.3</w:t>
            </w:r>
          </w:p>
        </w:tc>
        <w:tc>
          <w:tcPr>
            <w:tcW w:w="517" w:type="dxa"/>
          </w:tcPr>
          <w:p w14:paraId="4DA9E085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174036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C070EB0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5CB6330" w14:textId="77777777" w:rsidR="000A3FCB" w:rsidRDefault="000A3FCB" w:rsidP="00096385">
            <w:r>
              <w:rPr>
                <w:sz w:val="16"/>
                <w:szCs w:val="16"/>
              </w:rPr>
              <w:t>R5-234185</w:t>
            </w:r>
          </w:p>
        </w:tc>
        <w:tc>
          <w:tcPr>
            <w:tcW w:w="1597" w:type="dxa"/>
          </w:tcPr>
          <w:p w14:paraId="36A8D578" w14:textId="77777777" w:rsidR="000A3FCB" w:rsidRDefault="000A3FCB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06123CCE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4B36702" w14:textId="77777777" w:rsidR="000A3FCB" w:rsidRDefault="000A3FCB" w:rsidP="00096385">
            <w:r>
              <w:rPr>
                <w:sz w:val="16"/>
                <w:szCs w:val="16"/>
              </w:rPr>
              <w:t>7.3B.2.3</w:t>
            </w:r>
          </w:p>
        </w:tc>
        <w:tc>
          <w:tcPr>
            <w:tcW w:w="998" w:type="dxa"/>
          </w:tcPr>
          <w:p w14:paraId="718365BB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A3FCB" w14:paraId="40426C79" w14:textId="77777777" w:rsidTr="00096385">
        <w:tc>
          <w:tcPr>
            <w:tcW w:w="879" w:type="dxa"/>
          </w:tcPr>
          <w:p w14:paraId="09E0EAC3" w14:textId="77777777" w:rsidR="000A3FCB" w:rsidRDefault="000A3FCB" w:rsidP="00096385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149AF4B0" w14:textId="77777777" w:rsidR="000A3FCB" w:rsidRDefault="000A3FCB" w:rsidP="00096385">
            <w:r>
              <w:rPr>
                <w:sz w:val="16"/>
                <w:szCs w:val="16"/>
              </w:rPr>
              <w:t>1646</w:t>
            </w:r>
          </w:p>
        </w:tc>
        <w:tc>
          <w:tcPr>
            <w:tcW w:w="517" w:type="dxa"/>
          </w:tcPr>
          <w:p w14:paraId="17A9C01C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3BA02D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87CCC6C" w14:textId="77777777" w:rsidR="000A3FCB" w:rsidRDefault="000A3FCB" w:rsidP="00096385">
            <w:r>
              <w:rPr>
                <w:sz w:val="16"/>
                <w:szCs w:val="16"/>
              </w:rPr>
              <w:t>Update the Initial Conditions of 6.3B.x and 6.4B.x TCs</w:t>
            </w:r>
          </w:p>
        </w:tc>
        <w:tc>
          <w:tcPr>
            <w:tcW w:w="517" w:type="dxa"/>
          </w:tcPr>
          <w:p w14:paraId="06BAF832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D0490A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A8EEB49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7E52383" w14:textId="77777777" w:rsidR="000A3FCB" w:rsidRDefault="000A3FCB" w:rsidP="00096385">
            <w:r>
              <w:rPr>
                <w:sz w:val="16"/>
                <w:szCs w:val="16"/>
              </w:rPr>
              <w:t>R5-234227</w:t>
            </w:r>
          </w:p>
        </w:tc>
        <w:tc>
          <w:tcPr>
            <w:tcW w:w="1597" w:type="dxa"/>
          </w:tcPr>
          <w:p w14:paraId="5C904A2E" w14:textId="77777777" w:rsidR="000A3FCB" w:rsidRDefault="000A3FCB" w:rsidP="00096385">
            <w:r>
              <w:rPr>
                <w:sz w:val="16"/>
                <w:szCs w:val="16"/>
              </w:rPr>
              <w:t>SGS Wireless</w:t>
            </w:r>
          </w:p>
        </w:tc>
        <w:tc>
          <w:tcPr>
            <w:tcW w:w="1122" w:type="dxa"/>
          </w:tcPr>
          <w:p w14:paraId="267AAEA3" w14:textId="77777777" w:rsidR="000A3FCB" w:rsidRDefault="000A3FCB" w:rsidP="00096385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4B8A7A95" w14:textId="77777777" w:rsidR="000A3FCB" w:rsidRDefault="000A3FCB" w:rsidP="00096385">
            <w:r>
              <w:rPr>
                <w:sz w:val="16"/>
                <w:szCs w:val="16"/>
              </w:rPr>
              <w:t>6.3B6.4B</w:t>
            </w:r>
          </w:p>
        </w:tc>
        <w:tc>
          <w:tcPr>
            <w:tcW w:w="998" w:type="dxa"/>
          </w:tcPr>
          <w:p w14:paraId="1A8D7807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A3FCB" w14:paraId="7B333DF2" w14:textId="77777777" w:rsidTr="00096385">
        <w:tc>
          <w:tcPr>
            <w:tcW w:w="879" w:type="dxa"/>
          </w:tcPr>
          <w:p w14:paraId="4F48462F" w14:textId="77777777" w:rsidR="000A3FCB" w:rsidRDefault="000A3FCB" w:rsidP="00096385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22B945F4" w14:textId="77777777" w:rsidR="000A3FCB" w:rsidRDefault="000A3FCB" w:rsidP="00096385">
            <w:r>
              <w:rPr>
                <w:sz w:val="16"/>
                <w:szCs w:val="16"/>
              </w:rPr>
              <w:t>1647</w:t>
            </w:r>
          </w:p>
        </w:tc>
        <w:tc>
          <w:tcPr>
            <w:tcW w:w="517" w:type="dxa"/>
          </w:tcPr>
          <w:p w14:paraId="38BD630E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8DD984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DE7717" w14:textId="77777777" w:rsidR="000A3FCB" w:rsidRDefault="000A3FCB" w:rsidP="00096385">
            <w:r>
              <w:rPr>
                <w:sz w:val="16"/>
                <w:szCs w:val="16"/>
              </w:rPr>
              <w:t>Update to R15 Configuration for DC</w:t>
            </w:r>
          </w:p>
        </w:tc>
        <w:tc>
          <w:tcPr>
            <w:tcW w:w="517" w:type="dxa"/>
          </w:tcPr>
          <w:p w14:paraId="518B9AE6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C258D2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1D66661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92254E8" w14:textId="77777777" w:rsidR="000A3FCB" w:rsidRDefault="000A3FCB" w:rsidP="00096385">
            <w:r>
              <w:rPr>
                <w:sz w:val="16"/>
                <w:szCs w:val="16"/>
              </w:rPr>
              <w:t>R5-234564</w:t>
            </w:r>
          </w:p>
        </w:tc>
        <w:tc>
          <w:tcPr>
            <w:tcW w:w="1597" w:type="dxa"/>
          </w:tcPr>
          <w:p w14:paraId="55200E91" w14:textId="77777777" w:rsidR="000A3FCB" w:rsidRDefault="000A3FCB" w:rsidP="00096385">
            <w:r>
              <w:rPr>
                <w:sz w:val="16"/>
                <w:szCs w:val="16"/>
              </w:rPr>
              <w:t>Bureau Veritas ADT</w:t>
            </w:r>
          </w:p>
        </w:tc>
        <w:tc>
          <w:tcPr>
            <w:tcW w:w="1122" w:type="dxa"/>
          </w:tcPr>
          <w:p w14:paraId="49DBA9B1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B09BD0D" w14:textId="77777777" w:rsidR="000A3FCB" w:rsidRDefault="000A3FCB" w:rsidP="00096385">
            <w:r>
              <w:rPr>
                <w:sz w:val="16"/>
                <w:szCs w:val="16"/>
              </w:rPr>
              <w:t>5.5B.4.1</w:t>
            </w:r>
          </w:p>
        </w:tc>
        <w:tc>
          <w:tcPr>
            <w:tcW w:w="998" w:type="dxa"/>
          </w:tcPr>
          <w:p w14:paraId="0FA655B8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A3FCB" w14:paraId="1CE81749" w14:textId="77777777" w:rsidTr="00096385">
        <w:tc>
          <w:tcPr>
            <w:tcW w:w="879" w:type="dxa"/>
          </w:tcPr>
          <w:p w14:paraId="77DC5F67" w14:textId="77777777" w:rsidR="000A3FCB" w:rsidRDefault="000A3FCB" w:rsidP="00096385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5C44E13C" w14:textId="77777777" w:rsidR="000A3FCB" w:rsidRDefault="000A3FCB" w:rsidP="00096385">
            <w:r>
              <w:rPr>
                <w:sz w:val="16"/>
                <w:szCs w:val="16"/>
              </w:rPr>
              <w:t>1654</w:t>
            </w:r>
          </w:p>
        </w:tc>
        <w:tc>
          <w:tcPr>
            <w:tcW w:w="517" w:type="dxa"/>
          </w:tcPr>
          <w:p w14:paraId="5981AD83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EEA57F3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3CEB8E" w14:textId="77777777" w:rsidR="000A3FCB" w:rsidRDefault="000A3FCB" w:rsidP="00096385">
            <w:r>
              <w:rPr>
                <w:sz w:val="16"/>
                <w:szCs w:val="16"/>
              </w:rPr>
              <w:t>Clarification of unwanted emission testing configuration - Part 3</w:t>
            </w:r>
          </w:p>
        </w:tc>
        <w:tc>
          <w:tcPr>
            <w:tcW w:w="517" w:type="dxa"/>
          </w:tcPr>
          <w:p w14:paraId="3F257E1A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638B48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1E308D9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DD72F71" w14:textId="77777777" w:rsidR="000A3FCB" w:rsidRDefault="000A3FCB" w:rsidP="00096385">
            <w:r>
              <w:rPr>
                <w:sz w:val="16"/>
                <w:szCs w:val="16"/>
              </w:rPr>
              <w:t>R5-235870</w:t>
            </w:r>
          </w:p>
        </w:tc>
        <w:tc>
          <w:tcPr>
            <w:tcW w:w="1597" w:type="dxa"/>
          </w:tcPr>
          <w:p w14:paraId="7343EE3F" w14:textId="77777777" w:rsidR="000A3FCB" w:rsidRDefault="000A3FCB" w:rsidP="00096385">
            <w:r>
              <w:rPr>
                <w:sz w:val="16"/>
                <w:szCs w:val="16"/>
              </w:rPr>
              <w:t>Huawei, HiSilicon, Keysight</w:t>
            </w:r>
          </w:p>
        </w:tc>
        <w:tc>
          <w:tcPr>
            <w:tcW w:w="1122" w:type="dxa"/>
          </w:tcPr>
          <w:p w14:paraId="1017CBD2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BF2DE2C" w14:textId="77777777" w:rsidR="000A3FCB" w:rsidRDefault="000A3FCB" w:rsidP="00096385">
            <w:r>
              <w:rPr>
                <w:sz w:val="16"/>
                <w:szCs w:val="16"/>
              </w:rPr>
              <w:t>6.5B.2.1.1, 6.5B.2.1.2, 6.5B.2.1.3, 6.5B.2.2.1, 6.5B.2.2.3</w:t>
            </w:r>
          </w:p>
        </w:tc>
        <w:tc>
          <w:tcPr>
            <w:tcW w:w="998" w:type="dxa"/>
          </w:tcPr>
          <w:p w14:paraId="2F42489A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A3FCB" w14:paraId="5789F931" w14:textId="77777777" w:rsidTr="00096385">
        <w:tc>
          <w:tcPr>
            <w:tcW w:w="879" w:type="dxa"/>
          </w:tcPr>
          <w:p w14:paraId="0ED20F1C" w14:textId="77777777" w:rsidR="000A3FCB" w:rsidRDefault="000A3FCB" w:rsidP="00096385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2B9A5281" w14:textId="77777777" w:rsidR="000A3FCB" w:rsidRDefault="000A3FCB" w:rsidP="00096385">
            <w:r>
              <w:rPr>
                <w:sz w:val="16"/>
                <w:szCs w:val="16"/>
              </w:rPr>
              <w:t>1655</w:t>
            </w:r>
          </w:p>
        </w:tc>
        <w:tc>
          <w:tcPr>
            <w:tcW w:w="517" w:type="dxa"/>
          </w:tcPr>
          <w:p w14:paraId="5A5BF494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C2CA2E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FD2F638" w14:textId="77777777" w:rsidR="000A3FCB" w:rsidRDefault="000A3FCB" w:rsidP="00096385">
            <w:r>
              <w:rPr>
                <w:sz w:val="16"/>
                <w:szCs w:val="16"/>
              </w:rPr>
              <w:t>Correction to message exception in EVM test case for intra-band EN-DC</w:t>
            </w:r>
          </w:p>
        </w:tc>
        <w:tc>
          <w:tcPr>
            <w:tcW w:w="517" w:type="dxa"/>
          </w:tcPr>
          <w:p w14:paraId="2B3C7BF7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6C805B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F8503CB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CEF4953" w14:textId="77777777" w:rsidR="000A3FCB" w:rsidRDefault="000A3FCB" w:rsidP="00096385">
            <w:r>
              <w:rPr>
                <w:sz w:val="16"/>
                <w:szCs w:val="16"/>
              </w:rPr>
              <w:t>R5-234912</w:t>
            </w:r>
          </w:p>
        </w:tc>
        <w:tc>
          <w:tcPr>
            <w:tcW w:w="1597" w:type="dxa"/>
          </w:tcPr>
          <w:p w14:paraId="32DCF967" w14:textId="77777777" w:rsidR="000A3FCB" w:rsidRDefault="000A3FCB" w:rsidP="00096385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6258AED2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F379649" w14:textId="77777777" w:rsidR="000A3FCB" w:rsidRDefault="000A3FCB" w:rsidP="00096385">
            <w:r>
              <w:rPr>
                <w:sz w:val="16"/>
                <w:szCs w:val="16"/>
              </w:rPr>
              <w:t>6.4B.2.1.1, 6.4B.2.2.1</w:t>
            </w:r>
          </w:p>
        </w:tc>
        <w:tc>
          <w:tcPr>
            <w:tcW w:w="998" w:type="dxa"/>
          </w:tcPr>
          <w:p w14:paraId="128D7338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A3FCB" w14:paraId="0BD8F1FF" w14:textId="77777777" w:rsidTr="00096385">
        <w:tc>
          <w:tcPr>
            <w:tcW w:w="879" w:type="dxa"/>
          </w:tcPr>
          <w:p w14:paraId="6329C270" w14:textId="77777777" w:rsidR="000A3FCB" w:rsidRDefault="000A3FCB" w:rsidP="00096385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54152345" w14:textId="77777777" w:rsidR="000A3FCB" w:rsidRDefault="000A3FCB" w:rsidP="00096385">
            <w:r>
              <w:rPr>
                <w:sz w:val="16"/>
                <w:szCs w:val="16"/>
              </w:rPr>
              <w:t>1656</w:t>
            </w:r>
          </w:p>
        </w:tc>
        <w:tc>
          <w:tcPr>
            <w:tcW w:w="517" w:type="dxa"/>
          </w:tcPr>
          <w:p w14:paraId="49F6ED13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F1D808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8F9747C" w14:textId="77777777" w:rsidR="000A3FCB" w:rsidRDefault="000A3FCB" w:rsidP="00096385">
            <w:r>
              <w:rPr>
                <w:sz w:val="16"/>
                <w:szCs w:val="16"/>
              </w:rPr>
              <w:t>Editorial correction to Reference sensitivity for EN-DC</w:t>
            </w:r>
          </w:p>
        </w:tc>
        <w:tc>
          <w:tcPr>
            <w:tcW w:w="517" w:type="dxa"/>
          </w:tcPr>
          <w:p w14:paraId="14F6A120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9007A4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481EF34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7C26272" w14:textId="77777777" w:rsidR="000A3FCB" w:rsidRDefault="000A3FCB" w:rsidP="00096385">
            <w:r>
              <w:rPr>
                <w:sz w:val="16"/>
                <w:szCs w:val="16"/>
              </w:rPr>
              <w:t>R5-234913</w:t>
            </w:r>
          </w:p>
        </w:tc>
        <w:tc>
          <w:tcPr>
            <w:tcW w:w="1597" w:type="dxa"/>
          </w:tcPr>
          <w:p w14:paraId="7747B755" w14:textId="77777777" w:rsidR="000A3FCB" w:rsidRDefault="000A3FCB" w:rsidP="00096385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155124E7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501707B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45123A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1AA0F557" w14:textId="77777777" w:rsidTr="00096385">
        <w:tc>
          <w:tcPr>
            <w:tcW w:w="879" w:type="dxa"/>
          </w:tcPr>
          <w:p w14:paraId="1CC87C96" w14:textId="77777777" w:rsidR="000A3FCB" w:rsidRDefault="000A3FCB" w:rsidP="00096385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526052C2" w14:textId="77777777" w:rsidR="000A3FCB" w:rsidRDefault="000A3FCB" w:rsidP="00096385">
            <w:r>
              <w:rPr>
                <w:sz w:val="16"/>
                <w:szCs w:val="16"/>
              </w:rPr>
              <w:t>1660</w:t>
            </w:r>
          </w:p>
        </w:tc>
        <w:tc>
          <w:tcPr>
            <w:tcW w:w="517" w:type="dxa"/>
          </w:tcPr>
          <w:p w14:paraId="5453C9FC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D78A11D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C9A3D7" w14:textId="77777777" w:rsidR="000A3FCB" w:rsidRDefault="000A3FCB" w:rsidP="00096385">
            <w:r>
              <w:rPr>
                <w:sz w:val="16"/>
                <w:szCs w:val="16"/>
              </w:rPr>
              <w:t>Corrections on test requirements for MSD due to dual uplink for R15 EN-DC configurations</w:t>
            </w:r>
          </w:p>
        </w:tc>
        <w:tc>
          <w:tcPr>
            <w:tcW w:w="517" w:type="dxa"/>
          </w:tcPr>
          <w:p w14:paraId="5D9F1B76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ED6C16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E586940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0CA8D3F" w14:textId="77777777" w:rsidR="000A3FCB" w:rsidRDefault="000A3FCB" w:rsidP="00096385">
            <w:r>
              <w:rPr>
                <w:sz w:val="16"/>
                <w:szCs w:val="16"/>
              </w:rPr>
              <w:t>R5-235674</w:t>
            </w:r>
          </w:p>
        </w:tc>
        <w:tc>
          <w:tcPr>
            <w:tcW w:w="1597" w:type="dxa"/>
          </w:tcPr>
          <w:p w14:paraId="3599914A" w14:textId="77777777" w:rsidR="000A3FCB" w:rsidRDefault="000A3FCB" w:rsidP="0009638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F6790D5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32C2A20" w14:textId="77777777" w:rsidR="000A3FCB" w:rsidRDefault="000A3FCB" w:rsidP="00096385">
            <w:r>
              <w:rPr>
                <w:sz w:val="16"/>
                <w:szCs w:val="16"/>
              </w:rPr>
              <w:t>7.3B.2.0.3.5.1, 7.3B.2.0.3.5.2</w:t>
            </w:r>
          </w:p>
        </w:tc>
        <w:tc>
          <w:tcPr>
            <w:tcW w:w="998" w:type="dxa"/>
          </w:tcPr>
          <w:p w14:paraId="7058D2EE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A3FCB" w14:paraId="36141A2C" w14:textId="77777777" w:rsidTr="00096385">
        <w:tc>
          <w:tcPr>
            <w:tcW w:w="879" w:type="dxa"/>
          </w:tcPr>
          <w:p w14:paraId="2BF0CE44" w14:textId="77777777" w:rsidR="000A3FCB" w:rsidRDefault="000A3FCB" w:rsidP="00096385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5025E15E" w14:textId="77777777" w:rsidR="000A3FCB" w:rsidRDefault="000A3FCB" w:rsidP="00096385">
            <w:r>
              <w:rPr>
                <w:sz w:val="16"/>
                <w:szCs w:val="16"/>
              </w:rPr>
              <w:t>1661</w:t>
            </w:r>
          </w:p>
        </w:tc>
        <w:tc>
          <w:tcPr>
            <w:tcW w:w="517" w:type="dxa"/>
          </w:tcPr>
          <w:p w14:paraId="5843A4BF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1405CF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92FA88C" w14:textId="77777777" w:rsidR="000A3FCB" w:rsidRDefault="000A3FCB" w:rsidP="00096385">
            <w:r>
              <w:rPr>
                <w:sz w:val="16"/>
                <w:szCs w:val="16"/>
              </w:rPr>
              <w:t>Correction of Refsens FR1 EN-DC</w:t>
            </w:r>
          </w:p>
        </w:tc>
        <w:tc>
          <w:tcPr>
            <w:tcW w:w="517" w:type="dxa"/>
          </w:tcPr>
          <w:p w14:paraId="7461CE3C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31C9A8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C122797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F85CBD5" w14:textId="77777777" w:rsidR="000A3FCB" w:rsidRDefault="000A3FCB" w:rsidP="00096385">
            <w:r>
              <w:rPr>
                <w:sz w:val="16"/>
                <w:szCs w:val="16"/>
              </w:rPr>
              <w:t>R5-235141</w:t>
            </w:r>
          </w:p>
        </w:tc>
        <w:tc>
          <w:tcPr>
            <w:tcW w:w="1597" w:type="dxa"/>
          </w:tcPr>
          <w:p w14:paraId="2AE98D83" w14:textId="77777777" w:rsidR="000A3FCB" w:rsidRDefault="000A3FCB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CE699FA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5ADFF4A" w14:textId="77777777" w:rsidR="000A3FCB" w:rsidRDefault="000A3FCB" w:rsidP="00096385">
            <w:r>
              <w:rPr>
                <w:sz w:val="16"/>
                <w:szCs w:val="16"/>
              </w:rPr>
              <w:t>7.3B.2.3.4.2.1</w:t>
            </w:r>
          </w:p>
        </w:tc>
        <w:tc>
          <w:tcPr>
            <w:tcW w:w="998" w:type="dxa"/>
          </w:tcPr>
          <w:p w14:paraId="4F2769D6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A3FCB" w14:paraId="7820DB1C" w14:textId="77777777" w:rsidTr="00096385">
        <w:tc>
          <w:tcPr>
            <w:tcW w:w="879" w:type="dxa"/>
          </w:tcPr>
          <w:p w14:paraId="3C3CE53F" w14:textId="77777777" w:rsidR="000A3FCB" w:rsidRDefault="000A3FCB" w:rsidP="00096385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073384DF" w14:textId="77777777" w:rsidR="000A3FCB" w:rsidRDefault="000A3FCB" w:rsidP="00096385">
            <w:r>
              <w:rPr>
                <w:sz w:val="16"/>
                <w:szCs w:val="16"/>
              </w:rPr>
              <w:t>1664</w:t>
            </w:r>
          </w:p>
        </w:tc>
        <w:tc>
          <w:tcPr>
            <w:tcW w:w="517" w:type="dxa"/>
          </w:tcPr>
          <w:p w14:paraId="5E7D1076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ED7A92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842EF8" w14:textId="77777777" w:rsidR="000A3FCB" w:rsidRDefault="000A3FCB" w:rsidP="00096385">
            <w:r>
              <w:rPr>
                <w:sz w:val="16"/>
                <w:szCs w:val="16"/>
              </w:rPr>
              <w:t>Correction to title of 6.2B.1.4D.1</w:t>
            </w:r>
          </w:p>
        </w:tc>
        <w:tc>
          <w:tcPr>
            <w:tcW w:w="517" w:type="dxa"/>
          </w:tcPr>
          <w:p w14:paraId="250ACAB8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0FBA9B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87683E8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5AF2C94" w14:textId="77777777" w:rsidR="000A3FCB" w:rsidRDefault="000A3FCB" w:rsidP="00096385">
            <w:r>
              <w:rPr>
                <w:sz w:val="16"/>
                <w:szCs w:val="16"/>
              </w:rPr>
              <w:t>R5-235202</w:t>
            </w:r>
          </w:p>
        </w:tc>
        <w:tc>
          <w:tcPr>
            <w:tcW w:w="1597" w:type="dxa"/>
          </w:tcPr>
          <w:p w14:paraId="1C4E06AE" w14:textId="77777777" w:rsidR="000A3FCB" w:rsidRDefault="000A3FCB" w:rsidP="00096385">
            <w:r>
              <w:rPr>
                <w:sz w:val="16"/>
                <w:szCs w:val="16"/>
              </w:rPr>
              <w:t>Bureau Veritas ADT</w:t>
            </w:r>
          </w:p>
        </w:tc>
        <w:tc>
          <w:tcPr>
            <w:tcW w:w="1122" w:type="dxa"/>
          </w:tcPr>
          <w:p w14:paraId="7862FDAD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8AAC618" w14:textId="77777777" w:rsidR="000A3FCB" w:rsidRDefault="000A3FCB" w:rsidP="00096385">
            <w:r>
              <w:rPr>
                <w:sz w:val="16"/>
                <w:szCs w:val="16"/>
              </w:rPr>
              <w:t>6.2B.1.4D.1</w:t>
            </w:r>
          </w:p>
        </w:tc>
        <w:tc>
          <w:tcPr>
            <w:tcW w:w="998" w:type="dxa"/>
          </w:tcPr>
          <w:p w14:paraId="1A7E3E18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 w:rsidR="000A3FCB" w14:paraId="6BBCA936" w14:textId="77777777" w:rsidTr="00096385">
        <w:tc>
          <w:tcPr>
            <w:tcW w:w="879" w:type="dxa"/>
          </w:tcPr>
          <w:p w14:paraId="1F82AA73" w14:textId="77777777" w:rsidR="000A3FCB" w:rsidRDefault="000A3FCB" w:rsidP="00096385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72D1B931" w14:textId="77777777" w:rsidR="000A3FCB" w:rsidRDefault="000A3FCB" w:rsidP="00096385">
            <w:r>
              <w:rPr>
                <w:sz w:val="16"/>
                <w:szCs w:val="16"/>
              </w:rPr>
              <w:t>1665</w:t>
            </w:r>
          </w:p>
        </w:tc>
        <w:tc>
          <w:tcPr>
            <w:tcW w:w="517" w:type="dxa"/>
          </w:tcPr>
          <w:p w14:paraId="72BA8E93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FC8E51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8ECAF70" w14:textId="77777777" w:rsidR="000A3FCB" w:rsidRDefault="000A3FCB" w:rsidP="00096385">
            <w:r>
              <w:rPr>
                <w:sz w:val="16"/>
                <w:szCs w:val="16"/>
              </w:rPr>
              <w:t>Updated to editors note for EN-DC FR2 TC completion status</w:t>
            </w:r>
          </w:p>
        </w:tc>
        <w:tc>
          <w:tcPr>
            <w:tcW w:w="517" w:type="dxa"/>
          </w:tcPr>
          <w:p w14:paraId="5B1338D2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77C807" w14:textId="77777777" w:rsidR="000A3FCB" w:rsidRDefault="000A3FCB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D417210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2C18829" w14:textId="77777777" w:rsidR="000A3FCB" w:rsidRDefault="000A3FCB" w:rsidP="00096385">
            <w:r>
              <w:rPr>
                <w:sz w:val="16"/>
                <w:szCs w:val="16"/>
              </w:rPr>
              <w:t>R5-235203</w:t>
            </w:r>
          </w:p>
        </w:tc>
        <w:tc>
          <w:tcPr>
            <w:tcW w:w="1597" w:type="dxa"/>
          </w:tcPr>
          <w:p w14:paraId="75915725" w14:textId="77777777" w:rsidR="000A3FCB" w:rsidRDefault="000A3FCB" w:rsidP="00096385">
            <w:r>
              <w:rPr>
                <w:sz w:val="16"/>
                <w:szCs w:val="16"/>
              </w:rPr>
              <w:t>Bureau Veritas ADT</w:t>
            </w:r>
          </w:p>
        </w:tc>
        <w:tc>
          <w:tcPr>
            <w:tcW w:w="1122" w:type="dxa"/>
          </w:tcPr>
          <w:p w14:paraId="63C926DE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6E4F960" w14:textId="77777777" w:rsidR="000A3FCB" w:rsidRDefault="000A3FCB" w:rsidP="00096385">
            <w:r>
              <w:rPr>
                <w:sz w:val="16"/>
                <w:szCs w:val="16"/>
              </w:rPr>
              <w:t>6.5B.3.4.1_1.4, 6.5B.3.4.1_1.5, 6.5B.3.4.1_1.6, 6.5B.3.4.1_1.7, 6.5B.3.4.2_1.4, 6.5B.3.4.2_1.5, 6.5B.3.4.2_1.6, 6.5B.3.4.2_1.7</w:t>
            </w:r>
          </w:p>
        </w:tc>
        <w:tc>
          <w:tcPr>
            <w:tcW w:w="998" w:type="dxa"/>
          </w:tcPr>
          <w:p w14:paraId="093FB2D7" w14:textId="77777777" w:rsidR="000A3FCB" w:rsidRDefault="000A3FCB" w:rsidP="00096385">
            <w:r>
              <w:rPr>
                <w:sz w:val="16"/>
                <w:szCs w:val="16"/>
              </w:rPr>
              <w:t xml:space="preserve">TS 38.522 ... CR 0311 (R5-234563); TS/TR ... CR ... ; TS/TR ... CR ... </w:t>
            </w:r>
          </w:p>
        </w:tc>
      </w:tr>
      <w:tr w:rsidR="000A3FCB" w14:paraId="6DE7D2BD" w14:textId="77777777" w:rsidTr="00096385">
        <w:tc>
          <w:tcPr>
            <w:tcW w:w="879" w:type="dxa"/>
          </w:tcPr>
          <w:p w14:paraId="3FB464EB" w14:textId="77777777" w:rsidR="000A3FCB" w:rsidRDefault="000A3FCB" w:rsidP="00096385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06905F38" w14:textId="77777777" w:rsidR="000A3FCB" w:rsidRDefault="000A3FCB" w:rsidP="00096385">
            <w:r>
              <w:rPr>
                <w:sz w:val="16"/>
                <w:szCs w:val="16"/>
              </w:rPr>
              <w:t>0724</w:t>
            </w:r>
          </w:p>
        </w:tc>
        <w:tc>
          <w:tcPr>
            <w:tcW w:w="517" w:type="dxa"/>
          </w:tcPr>
          <w:p w14:paraId="6BA1A4A2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35CB05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BA5582" w14:textId="77777777" w:rsidR="000A3FCB" w:rsidRDefault="000A3FCB" w:rsidP="00096385">
            <w:r>
              <w:rPr>
                <w:sz w:val="16"/>
                <w:szCs w:val="16"/>
              </w:rPr>
              <w:t>Corrections to Annex A.4 Table A.4-1</w:t>
            </w:r>
          </w:p>
        </w:tc>
        <w:tc>
          <w:tcPr>
            <w:tcW w:w="517" w:type="dxa"/>
          </w:tcPr>
          <w:p w14:paraId="546F3C22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62D15F" w14:textId="77777777" w:rsidR="000A3FCB" w:rsidRDefault="000A3FCB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4C070E5D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5BEF25B" w14:textId="77777777" w:rsidR="000A3FCB" w:rsidRDefault="000A3FCB" w:rsidP="00096385">
            <w:r>
              <w:rPr>
                <w:sz w:val="16"/>
                <w:szCs w:val="16"/>
              </w:rPr>
              <w:t>R5-234280</w:t>
            </w:r>
          </w:p>
        </w:tc>
        <w:tc>
          <w:tcPr>
            <w:tcW w:w="1597" w:type="dxa"/>
          </w:tcPr>
          <w:p w14:paraId="49646E77" w14:textId="77777777" w:rsidR="000A3FCB" w:rsidRDefault="000A3FCB" w:rsidP="00096385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2CEEAA2B" w14:textId="77777777" w:rsidR="000A3FCB" w:rsidRDefault="000A3FCB" w:rsidP="00096385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5B02EC6A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A349293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14BD9AB8" w14:textId="77777777" w:rsidTr="00096385">
        <w:tc>
          <w:tcPr>
            <w:tcW w:w="879" w:type="dxa"/>
          </w:tcPr>
          <w:p w14:paraId="718C857B" w14:textId="77777777" w:rsidR="000A3FCB" w:rsidRDefault="000A3FCB" w:rsidP="00096385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36E9C462" w14:textId="77777777" w:rsidR="000A3FCB" w:rsidRDefault="000A3FCB" w:rsidP="00096385">
            <w:r>
              <w:rPr>
                <w:sz w:val="16"/>
                <w:szCs w:val="16"/>
              </w:rPr>
              <w:t>0731</w:t>
            </w:r>
          </w:p>
        </w:tc>
        <w:tc>
          <w:tcPr>
            <w:tcW w:w="517" w:type="dxa"/>
          </w:tcPr>
          <w:p w14:paraId="411FB174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7E77E69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6E98918" w14:textId="77777777" w:rsidR="000A3FCB" w:rsidRDefault="000A3FCB" w:rsidP="00096385">
            <w:r>
              <w:rPr>
                <w:sz w:val="16"/>
                <w:szCs w:val="16"/>
              </w:rPr>
              <w:t>Update to FR2 Demod CA test cases for Agg BW upto 400MHz</w:t>
            </w:r>
          </w:p>
        </w:tc>
        <w:tc>
          <w:tcPr>
            <w:tcW w:w="517" w:type="dxa"/>
          </w:tcPr>
          <w:p w14:paraId="483D1670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92B3C8" w14:textId="77777777" w:rsidR="000A3FCB" w:rsidRDefault="000A3FCB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1907EB7B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FE18FC5" w14:textId="77777777" w:rsidR="000A3FCB" w:rsidRDefault="000A3FCB" w:rsidP="00096385">
            <w:r>
              <w:rPr>
                <w:sz w:val="16"/>
                <w:szCs w:val="16"/>
              </w:rPr>
              <w:t>R5-235877</w:t>
            </w:r>
          </w:p>
        </w:tc>
        <w:tc>
          <w:tcPr>
            <w:tcW w:w="1597" w:type="dxa"/>
          </w:tcPr>
          <w:p w14:paraId="6B555A58" w14:textId="77777777" w:rsidR="000A3FCB" w:rsidRDefault="000A3FCB" w:rsidP="00096385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4477E3BF" w14:textId="77777777" w:rsidR="000A3FCB" w:rsidRDefault="000A3FCB" w:rsidP="00096385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4668E0F1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08A4D20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2B76E540" w14:textId="77777777" w:rsidTr="00096385">
        <w:tc>
          <w:tcPr>
            <w:tcW w:w="879" w:type="dxa"/>
          </w:tcPr>
          <w:p w14:paraId="48E5535E" w14:textId="77777777" w:rsidR="000A3FCB" w:rsidRDefault="000A3FCB" w:rsidP="00096385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20BC24C7" w14:textId="77777777" w:rsidR="000A3FCB" w:rsidRDefault="000A3FCB" w:rsidP="00096385">
            <w:r>
              <w:rPr>
                <w:sz w:val="16"/>
                <w:szCs w:val="16"/>
              </w:rPr>
              <w:t>0732</w:t>
            </w:r>
          </w:p>
        </w:tc>
        <w:tc>
          <w:tcPr>
            <w:tcW w:w="517" w:type="dxa"/>
          </w:tcPr>
          <w:p w14:paraId="6CDBA1C9" w14:textId="77777777" w:rsidR="000A3FCB" w:rsidRDefault="000A3FCB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DA7E67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92FFBEE" w14:textId="77777777" w:rsidR="000A3FCB" w:rsidRDefault="000A3FCB" w:rsidP="00096385">
            <w:r>
              <w:rPr>
                <w:sz w:val="16"/>
                <w:szCs w:val="16"/>
              </w:rPr>
              <w:t>Addition of min test time procedure to Annex G</w:t>
            </w:r>
          </w:p>
        </w:tc>
        <w:tc>
          <w:tcPr>
            <w:tcW w:w="517" w:type="dxa"/>
          </w:tcPr>
          <w:p w14:paraId="60E08A03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1B89E8" w14:textId="77777777" w:rsidR="000A3FCB" w:rsidRDefault="000A3FCB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38864394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1DB4462" w14:textId="77777777" w:rsidR="000A3FCB" w:rsidRDefault="000A3FCB" w:rsidP="00096385">
            <w:r>
              <w:rPr>
                <w:sz w:val="16"/>
                <w:szCs w:val="16"/>
              </w:rPr>
              <w:t>R5-234291</w:t>
            </w:r>
          </w:p>
        </w:tc>
        <w:tc>
          <w:tcPr>
            <w:tcW w:w="1597" w:type="dxa"/>
          </w:tcPr>
          <w:p w14:paraId="23DB1F3F" w14:textId="77777777" w:rsidR="000A3FCB" w:rsidRDefault="000A3FCB" w:rsidP="00096385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284A7DD8" w14:textId="77777777" w:rsidR="000A3FCB" w:rsidRDefault="000A3FCB" w:rsidP="00096385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4CCA85A9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0767518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43F94A7B" w14:textId="77777777" w:rsidTr="00096385">
        <w:tc>
          <w:tcPr>
            <w:tcW w:w="879" w:type="dxa"/>
          </w:tcPr>
          <w:p w14:paraId="0B457F53" w14:textId="77777777" w:rsidR="000A3FCB" w:rsidRDefault="000A3FCB" w:rsidP="00096385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04325A0A" w14:textId="77777777" w:rsidR="000A3FCB" w:rsidRDefault="000A3FCB" w:rsidP="00096385">
            <w:r>
              <w:rPr>
                <w:sz w:val="16"/>
                <w:szCs w:val="16"/>
              </w:rPr>
              <w:t>0733</w:t>
            </w:r>
          </w:p>
        </w:tc>
        <w:tc>
          <w:tcPr>
            <w:tcW w:w="517" w:type="dxa"/>
          </w:tcPr>
          <w:p w14:paraId="1AB4DEAB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7CEFFF8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B3E8943" w14:textId="77777777" w:rsidR="000A3FCB" w:rsidRDefault="000A3FCB" w:rsidP="00096385">
            <w:r>
              <w:rPr>
                <w:sz w:val="16"/>
                <w:szCs w:val="16"/>
              </w:rPr>
              <w:t>Addition of NR-DC Demod and CSI test cases</w:t>
            </w:r>
          </w:p>
        </w:tc>
        <w:tc>
          <w:tcPr>
            <w:tcW w:w="517" w:type="dxa"/>
          </w:tcPr>
          <w:p w14:paraId="3924A3B6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A944D3" w14:textId="77777777" w:rsidR="000A3FCB" w:rsidRDefault="000A3FCB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71C225F8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0379AB2" w14:textId="77777777" w:rsidR="000A3FCB" w:rsidRDefault="000A3FCB" w:rsidP="00096385">
            <w:r>
              <w:rPr>
                <w:sz w:val="16"/>
                <w:szCs w:val="16"/>
              </w:rPr>
              <w:t>R5-235878</w:t>
            </w:r>
          </w:p>
        </w:tc>
        <w:tc>
          <w:tcPr>
            <w:tcW w:w="1597" w:type="dxa"/>
          </w:tcPr>
          <w:p w14:paraId="30368564" w14:textId="77777777" w:rsidR="000A3FCB" w:rsidRDefault="000A3FCB" w:rsidP="00096385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36A8284B" w14:textId="77777777" w:rsidR="000A3FCB" w:rsidRDefault="000A3FCB" w:rsidP="00096385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6C1E8C5A" w14:textId="77777777" w:rsidR="000A3FCB" w:rsidRDefault="000A3FCB" w:rsidP="00096385">
            <w:r>
              <w:rPr>
                <w:sz w:val="16"/>
                <w:szCs w:val="16"/>
              </w:rPr>
              <w:t>9.2A, 9.2B, 9.3A, 9.3B, 10.2A, 10.2B, 10.3A, 10.3B, 10.4A, 10.4B</w:t>
            </w:r>
          </w:p>
        </w:tc>
        <w:tc>
          <w:tcPr>
            <w:tcW w:w="998" w:type="dxa"/>
          </w:tcPr>
          <w:p w14:paraId="6AFB40FE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A3FCB" w14:paraId="1A879B34" w14:textId="77777777" w:rsidTr="00096385">
        <w:tc>
          <w:tcPr>
            <w:tcW w:w="879" w:type="dxa"/>
          </w:tcPr>
          <w:p w14:paraId="4DAB346A" w14:textId="77777777" w:rsidR="000A3FCB" w:rsidRDefault="000A3FCB" w:rsidP="00096385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3C069748" w14:textId="77777777" w:rsidR="000A3FCB" w:rsidRDefault="000A3FCB" w:rsidP="00096385">
            <w:r>
              <w:rPr>
                <w:sz w:val="16"/>
                <w:szCs w:val="16"/>
              </w:rPr>
              <w:t>0746</w:t>
            </w:r>
          </w:p>
        </w:tc>
        <w:tc>
          <w:tcPr>
            <w:tcW w:w="517" w:type="dxa"/>
          </w:tcPr>
          <w:p w14:paraId="63E677A7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B891AFC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5DCFCCD" w14:textId="77777777" w:rsidR="000A3FCB" w:rsidRDefault="000A3FCB" w:rsidP="00096385">
            <w:r>
              <w:rPr>
                <w:sz w:val="16"/>
                <w:szCs w:val="16"/>
              </w:rPr>
              <w:t>Correction to reference of connection diagram for SDR test cases</w:t>
            </w:r>
          </w:p>
        </w:tc>
        <w:tc>
          <w:tcPr>
            <w:tcW w:w="517" w:type="dxa"/>
          </w:tcPr>
          <w:p w14:paraId="39DB3AB6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6823DF" w14:textId="77777777" w:rsidR="000A3FCB" w:rsidRDefault="000A3FCB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7834EDFC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19AE3CB" w14:textId="77777777" w:rsidR="000A3FCB" w:rsidRDefault="000A3FCB" w:rsidP="00096385">
            <w:r>
              <w:rPr>
                <w:sz w:val="16"/>
                <w:szCs w:val="16"/>
              </w:rPr>
              <w:t>R5-235693</w:t>
            </w:r>
          </w:p>
        </w:tc>
        <w:tc>
          <w:tcPr>
            <w:tcW w:w="1597" w:type="dxa"/>
          </w:tcPr>
          <w:p w14:paraId="4E21B757" w14:textId="77777777" w:rsidR="000A3FCB" w:rsidRDefault="000A3FCB" w:rsidP="00096385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7E836137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135684E" w14:textId="77777777" w:rsidR="000A3FCB" w:rsidRDefault="000A3FCB" w:rsidP="00096385">
            <w:r>
              <w:rPr>
                <w:sz w:val="16"/>
                <w:szCs w:val="16"/>
              </w:rPr>
              <w:t>5.5.1, 9.4B.1.1</w:t>
            </w:r>
          </w:p>
        </w:tc>
        <w:tc>
          <w:tcPr>
            <w:tcW w:w="998" w:type="dxa"/>
          </w:tcPr>
          <w:p w14:paraId="48EF2C69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A3FCB" w14:paraId="1B1A139F" w14:textId="77777777" w:rsidTr="00096385">
        <w:tc>
          <w:tcPr>
            <w:tcW w:w="879" w:type="dxa"/>
          </w:tcPr>
          <w:p w14:paraId="5F59D24F" w14:textId="77777777" w:rsidR="000A3FCB" w:rsidRDefault="000A3FCB" w:rsidP="00096385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13E6184A" w14:textId="77777777" w:rsidR="000A3FCB" w:rsidRDefault="000A3FCB" w:rsidP="00096385">
            <w:r>
              <w:rPr>
                <w:sz w:val="16"/>
                <w:szCs w:val="16"/>
              </w:rPr>
              <w:t>0747</w:t>
            </w:r>
          </w:p>
        </w:tc>
        <w:tc>
          <w:tcPr>
            <w:tcW w:w="517" w:type="dxa"/>
          </w:tcPr>
          <w:p w14:paraId="7D3E7E75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1865BD1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A7D50F1" w14:textId="77777777" w:rsidR="000A3FCB" w:rsidRDefault="000A3FCB" w:rsidP="00096385">
            <w:r>
              <w:rPr>
                <w:sz w:val="16"/>
                <w:szCs w:val="16"/>
              </w:rPr>
              <w:t>Correction to Candidate CCEs for SDR test cases</w:t>
            </w:r>
          </w:p>
        </w:tc>
        <w:tc>
          <w:tcPr>
            <w:tcW w:w="517" w:type="dxa"/>
          </w:tcPr>
          <w:p w14:paraId="34971C98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30D48D" w14:textId="77777777" w:rsidR="000A3FCB" w:rsidRDefault="000A3FCB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0056FD31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43BFDB8" w14:textId="77777777" w:rsidR="000A3FCB" w:rsidRDefault="000A3FCB" w:rsidP="00096385">
            <w:r>
              <w:rPr>
                <w:sz w:val="16"/>
                <w:szCs w:val="16"/>
              </w:rPr>
              <w:t>R5-235879</w:t>
            </w:r>
          </w:p>
        </w:tc>
        <w:tc>
          <w:tcPr>
            <w:tcW w:w="1597" w:type="dxa"/>
          </w:tcPr>
          <w:p w14:paraId="2C81492C" w14:textId="77777777" w:rsidR="000A3FCB" w:rsidRDefault="000A3FCB" w:rsidP="00096385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76E0F03A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E6CD9B5" w14:textId="77777777" w:rsidR="000A3FCB" w:rsidRDefault="000A3FCB" w:rsidP="00096385">
            <w:r>
              <w:rPr>
                <w:sz w:val="16"/>
                <w:szCs w:val="16"/>
              </w:rPr>
              <w:t>7.5.1, 7.5A.1, 9.4B.1.2</w:t>
            </w:r>
          </w:p>
        </w:tc>
        <w:tc>
          <w:tcPr>
            <w:tcW w:w="998" w:type="dxa"/>
          </w:tcPr>
          <w:p w14:paraId="20E8B951" w14:textId="77777777" w:rsidR="000A3FCB" w:rsidRDefault="000A3FCB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A3FCB" w14:paraId="2CFF7028" w14:textId="77777777" w:rsidTr="00096385">
        <w:tc>
          <w:tcPr>
            <w:tcW w:w="879" w:type="dxa"/>
          </w:tcPr>
          <w:p w14:paraId="526F8145" w14:textId="77777777" w:rsidR="000A3FCB" w:rsidRDefault="000A3FCB" w:rsidP="00096385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1ABF0AFC" w14:textId="77777777" w:rsidR="000A3FCB" w:rsidRDefault="000A3FCB" w:rsidP="00096385">
            <w:r>
              <w:rPr>
                <w:sz w:val="16"/>
                <w:szCs w:val="16"/>
              </w:rPr>
              <w:t>0748</w:t>
            </w:r>
          </w:p>
        </w:tc>
        <w:tc>
          <w:tcPr>
            <w:tcW w:w="517" w:type="dxa"/>
          </w:tcPr>
          <w:p w14:paraId="2E153400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E789E4A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45D8938" w14:textId="77777777" w:rsidR="000A3FCB" w:rsidRDefault="000A3FCB" w:rsidP="00096385">
            <w:r>
              <w:rPr>
                <w:sz w:val="16"/>
                <w:szCs w:val="16"/>
              </w:rPr>
              <w:t>Alignment to core spec for PDCCH test cases</w:t>
            </w:r>
          </w:p>
        </w:tc>
        <w:tc>
          <w:tcPr>
            <w:tcW w:w="517" w:type="dxa"/>
          </w:tcPr>
          <w:p w14:paraId="436631CA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90E361" w14:textId="77777777" w:rsidR="000A3FCB" w:rsidRDefault="000A3FCB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4B6FE7A4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F164B88" w14:textId="77777777" w:rsidR="000A3FCB" w:rsidRDefault="000A3FCB" w:rsidP="00096385">
            <w:r>
              <w:rPr>
                <w:sz w:val="16"/>
                <w:szCs w:val="16"/>
              </w:rPr>
              <w:t>R5-235694</w:t>
            </w:r>
          </w:p>
        </w:tc>
        <w:tc>
          <w:tcPr>
            <w:tcW w:w="1597" w:type="dxa"/>
          </w:tcPr>
          <w:p w14:paraId="355C68CA" w14:textId="77777777" w:rsidR="000A3FCB" w:rsidRDefault="000A3FCB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352CD2B1" w14:textId="77777777" w:rsidR="000A3FCB" w:rsidRDefault="000A3FCB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39BAAD1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F4D796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  <w:tr w:rsidR="000A3FCB" w14:paraId="1FC8045B" w14:textId="77777777" w:rsidTr="00096385">
        <w:tc>
          <w:tcPr>
            <w:tcW w:w="879" w:type="dxa"/>
          </w:tcPr>
          <w:p w14:paraId="5E7E8020" w14:textId="77777777" w:rsidR="000A3FCB" w:rsidRDefault="000A3FCB" w:rsidP="00096385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36064469" w14:textId="77777777" w:rsidR="000A3FCB" w:rsidRDefault="000A3FCB" w:rsidP="00096385">
            <w:r>
              <w:rPr>
                <w:sz w:val="16"/>
                <w:szCs w:val="16"/>
              </w:rPr>
              <w:t>0753</w:t>
            </w:r>
          </w:p>
        </w:tc>
        <w:tc>
          <w:tcPr>
            <w:tcW w:w="517" w:type="dxa"/>
          </w:tcPr>
          <w:p w14:paraId="297B427E" w14:textId="77777777" w:rsidR="000A3FCB" w:rsidRDefault="000A3FCB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8B2A726" w14:textId="77777777" w:rsidR="000A3FCB" w:rsidRDefault="000A3FCB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8C352AA" w14:textId="77777777" w:rsidR="000A3FCB" w:rsidRDefault="000A3FCB" w:rsidP="00096385">
            <w:r>
              <w:rPr>
                <w:sz w:val="16"/>
                <w:szCs w:val="16"/>
              </w:rPr>
              <w:t>Update to NSA FR1 and FR2 SDR test cases</w:t>
            </w:r>
          </w:p>
        </w:tc>
        <w:tc>
          <w:tcPr>
            <w:tcW w:w="517" w:type="dxa"/>
          </w:tcPr>
          <w:p w14:paraId="78473951" w14:textId="77777777" w:rsidR="000A3FCB" w:rsidRDefault="000A3FCB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6ED87A" w14:textId="77777777" w:rsidR="000A3FCB" w:rsidRDefault="000A3FCB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3A73AA7F" w14:textId="77777777" w:rsidR="000A3FCB" w:rsidRDefault="000A3FCB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2608C61" w14:textId="77777777" w:rsidR="000A3FCB" w:rsidRDefault="000A3FCB" w:rsidP="00096385">
            <w:r>
              <w:rPr>
                <w:sz w:val="16"/>
                <w:szCs w:val="16"/>
              </w:rPr>
              <w:t>R5-235880</w:t>
            </w:r>
          </w:p>
        </w:tc>
        <w:tc>
          <w:tcPr>
            <w:tcW w:w="1597" w:type="dxa"/>
          </w:tcPr>
          <w:p w14:paraId="4CF6083B" w14:textId="77777777" w:rsidR="000A3FCB" w:rsidRDefault="000A3FCB" w:rsidP="00096385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15A6929C" w14:textId="77777777" w:rsidR="000A3FCB" w:rsidRDefault="000A3FCB" w:rsidP="00096385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3253269E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AFD3ADD" w14:textId="77777777" w:rsidR="000A3FCB" w:rsidRDefault="000A3FCB" w:rsidP="00096385">
            <w:pPr>
              <w:rPr>
                <w:sz w:val="16"/>
                <w:szCs w:val="16"/>
              </w:rPr>
            </w:pPr>
          </w:p>
        </w:tc>
      </w:tr>
    </w:tbl>
    <w:p w14:paraId="575BE941" w14:textId="77777777" w:rsidR="000A3FCB" w:rsidRDefault="000A3FCB" w:rsidP="000A3FCB"/>
    <w:p w14:paraId="7C10466A" w14:textId="77777777" w:rsidR="000A3FCB" w:rsidRDefault="000A3FCB" w:rsidP="000A3FCB"/>
    <w:p w14:paraId="6A11DB11" w14:textId="77777777" w:rsidR="002B22BD" w:rsidRPr="00917427" w:rsidRDefault="002B22BD" w:rsidP="002B22BD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RP-231695</w:t>
      </w:r>
      <w:r>
        <w:rPr>
          <w:b/>
          <w:i/>
          <w:noProof/>
          <w:sz w:val="28"/>
        </w:rPr>
        <w:fldChar w:fldCharType="end"/>
      </w:r>
    </w:p>
    <w:p w14:paraId="4A0E171B" w14:textId="77777777" w:rsidR="002B22BD" w:rsidRPr="00784730" w:rsidRDefault="002B22BD" w:rsidP="002B22BD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19995149" w14:textId="77777777" w:rsidR="002B22BD" w:rsidRPr="00050554" w:rsidRDefault="002B22BD" w:rsidP="002B22BD">
      <w:pPr>
        <w:rPr>
          <w:rFonts w:ascii="Arial" w:hAnsi="Arial" w:cs="Arial"/>
          <w:b/>
          <w:bCs/>
          <w:lang w:val="en-US"/>
        </w:rPr>
      </w:pPr>
    </w:p>
    <w:p w14:paraId="29D01545" w14:textId="77777777" w:rsidR="002B22BD" w:rsidRDefault="002B22BD" w:rsidP="002B22B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2ECCB0F0" w14:textId="77777777" w:rsidR="002B22BD" w:rsidRPr="00E145B1" w:rsidRDefault="002B22BD" w:rsidP="002B22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REL-15 (batch 6)</w:t>
      </w:r>
      <w:r>
        <w:rPr>
          <w:rFonts w:ascii="Arial" w:hAnsi="Arial" w:cs="Arial"/>
          <w:b/>
          <w:bCs/>
        </w:rPr>
        <w:fldChar w:fldCharType="end"/>
      </w:r>
    </w:p>
    <w:p w14:paraId="7DACBBDA" w14:textId="77777777" w:rsidR="002B22BD" w:rsidRDefault="002B22BD" w:rsidP="002B22B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66AFA423" w14:textId="77777777" w:rsidR="002B22BD" w:rsidRDefault="002B22BD" w:rsidP="002B22B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B38BBFC" w14:textId="77777777" w:rsidR="002B22BD" w:rsidRDefault="002B22BD" w:rsidP="002B22BD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A90BA9E" w14:textId="77777777" w:rsidR="002B22BD" w:rsidRPr="004E535C" w:rsidRDefault="002B22BD" w:rsidP="002B22B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B22BD" w:rsidRPr="004E535C" w14:paraId="3C1787B5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D5413D8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D8A1426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5339EA5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859D332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907E1EF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E734D36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8660416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CB76FF2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44E7A58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1B85D3B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8DD836A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5075153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4C7B27F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B22BD" w14:paraId="62EA85BD" w14:textId="77777777" w:rsidTr="00096385">
        <w:tc>
          <w:tcPr>
            <w:tcW w:w="879" w:type="dxa"/>
          </w:tcPr>
          <w:p w14:paraId="6DBDEEDC" w14:textId="77777777" w:rsidR="002B22BD" w:rsidRDefault="002B22BD" w:rsidP="00096385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2A817266" w14:textId="77777777" w:rsidR="002B22BD" w:rsidRDefault="002B22BD" w:rsidP="00096385">
            <w:r>
              <w:rPr>
                <w:sz w:val="16"/>
                <w:szCs w:val="16"/>
              </w:rPr>
              <w:t>0301</w:t>
            </w:r>
          </w:p>
        </w:tc>
        <w:tc>
          <w:tcPr>
            <w:tcW w:w="517" w:type="dxa"/>
          </w:tcPr>
          <w:p w14:paraId="430E6BED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B4F37C5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1B3DC8" w14:textId="77777777" w:rsidR="002B22BD" w:rsidRDefault="002B22BD" w:rsidP="00096385">
            <w:r>
              <w:rPr>
                <w:sz w:val="16"/>
                <w:szCs w:val="16"/>
              </w:rPr>
              <w:t>Correction of Additional Information for 6.5B.3.3.1, 6.5B.3.3.2 and 7.3B.2.3 of 38.521-3</w:t>
            </w:r>
          </w:p>
        </w:tc>
        <w:tc>
          <w:tcPr>
            <w:tcW w:w="517" w:type="dxa"/>
          </w:tcPr>
          <w:p w14:paraId="351E0ADB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934E4C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A2F922D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E0796A6" w14:textId="77777777" w:rsidR="002B22BD" w:rsidRDefault="002B22BD" w:rsidP="00096385">
            <w:r>
              <w:rPr>
                <w:sz w:val="16"/>
                <w:szCs w:val="16"/>
              </w:rPr>
              <w:t>R5-235962</w:t>
            </w:r>
          </w:p>
        </w:tc>
        <w:tc>
          <w:tcPr>
            <w:tcW w:w="1597" w:type="dxa"/>
          </w:tcPr>
          <w:p w14:paraId="742B3106" w14:textId="77777777" w:rsidR="002B22BD" w:rsidRDefault="002B22BD" w:rsidP="00096385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3804A166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4B0A763" w14:textId="77777777" w:rsidR="002B22BD" w:rsidRDefault="002B22BD" w:rsidP="00096385">
            <w:r>
              <w:rPr>
                <w:sz w:val="16"/>
                <w:szCs w:val="16"/>
              </w:rPr>
              <w:t>4.1.3</w:t>
            </w:r>
          </w:p>
        </w:tc>
        <w:tc>
          <w:tcPr>
            <w:tcW w:w="998" w:type="dxa"/>
          </w:tcPr>
          <w:p w14:paraId="281258EF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59264A5D" w14:textId="77777777" w:rsidTr="00096385">
        <w:tc>
          <w:tcPr>
            <w:tcW w:w="879" w:type="dxa"/>
          </w:tcPr>
          <w:p w14:paraId="5A199759" w14:textId="77777777" w:rsidR="002B22BD" w:rsidRDefault="002B22BD" w:rsidP="00096385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22D01C8E" w14:textId="77777777" w:rsidR="002B22BD" w:rsidRDefault="002B22BD" w:rsidP="00096385">
            <w:r>
              <w:rPr>
                <w:sz w:val="16"/>
                <w:szCs w:val="16"/>
              </w:rPr>
              <w:t>0302</w:t>
            </w:r>
          </w:p>
        </w:tc>
        <w:tc>
          <w:tcPr>
            <w:tcW w:w="517" w:type="dxa"/>
          </w:tcPr>
          <w:p w14:paraId="24E44AA8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510C50D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F648280" w14:textId="77777777" w:rsidR="002B22BD" w:rsidRDefault="002B22BD" w:rsidP="00096385">
            <w:r>
              <w:rPr>
                <w:sz w:val="16"/>
                <w:szCs w:val="16"/>
              </w:rPr>
              <w:t>Set branch column to PC3 for Rel-15 in FR1 test case 6.4.2.5</w:t>
            </w:r>
          </w:p>
        </w:tc>
        <w:tc>
          <w:tcPr>
            <w:tcW w:w="517" w:type="dxa"/>
          </w:tcPr>
          <w:p w14:paraId="5DEF4F3A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BF3F09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3E20361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0A8622E" w14:textId="77777777" w:rsidR="002B22BD" w:rsidRDefault="002B22BD" w:rsidP="00096385">
            <w:r>
              <w:rPr>
                <w:sz w:val="16"/>
                <w:szCs w:val="16"/>
              </w:rPr>
              <w:t>R5-234188</w:t>
            </w:r>
          </w:p>
        </w:tc>
        <w:tc>
          <w:tcPr>
            <w:tcW w:w="1597" w:type="dxa"/>
          </w:tcPr>
          <w:p w14:paraId="26CB2C32" w14:textId="77777777" w:rsidR="002B22BD" w:rsidRDefault="002B22BD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5B6B3774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B3B4D4F" w14:textId="77777777" w:rsidR="002B22BD" w:rsidRDefault="002B22BD" w:rsidP="00096385">
            <w:r>
              <w:rPr>
                <w:sz w:val="16"/>
                <w:szCs w:val="16"/>
              </w:rPr>
              <w:t>4.1.1</w:t>
            </w:r>
          </w:p>
        </w:tc>
        <w:tc>
          <w:tcPr>
            <w:tcW w:w="998" w:type="dxa"/>
          </w:tcPr>
          <w:p w14:paraId="6D11A650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30A0333D" w14:textId="77777777" w:rsidTr="00096385">
        <w:tc>
          <w:tcPr>
            <w:tcW w:w="879" w:type="dxa"/>
          </w:tcPr>
          <w:p w14:paraId="2CFFC301" w14:textId="77777777" w:rsidR="002B22BD" w:rsidRDefault="002B22BD" w:rsidP="00096385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6AE8C272" w14:textId="77777777" w:rsidR="002B22BD" w:rsidRDefault="002B22BD" w:rsidP="00096385">
            <w:r>
              <w:rPr>
                <w:sz w:val="16"/>
                <w:szCs w:val="16"/>
              </w:rPr>
              <w:t>0310</w:t>
            </w:r>
          </w:p>
        </w:tc>
        <w:tc>
          <w:tcPr>
            <w:tcW w:w="517" w:type="dxa"/>
          </w:tcPr>
          <w:p w14:paraId="7E787B62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225510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3262766" w14:textId="77777777" w:rsidR="002B22BD" w:rsidRDefault="002B22BD" w:rsidP="00096385">
            <w:r>
              <w:rPr>
                <w:sz w:val="16"/>
                <w:szCs w:val="16"/>
              </w:rPr>
              <w:t>Correction to applicability for SFTD TCs</w:t>
            </w:r>
          </w:p>
        </w:tc>
        <w:tc>
          <w:tcPr>
            <w:tcW w:w="517" w:type="dxa"/>
          </w:tcPr>
          <w:p w14:paraId="39C22CC7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3C9506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42DF300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1D02F74" w14:textId="77777777" w:rsidR="002B22BD" w:rsidRDefault="002B22BD" w:rsidP="00096385">
            <w:r>
              <w:rPr>
                <w:sz w:val="16"/>
                <w:szCs w:val="16"/>
              </w:rPr>
              <w:t>R5-234433</w:t>
            </w:r>
          </w:p>
        </w:tc>
        <w:tc>
          <w:tcPr>
            <w:tcW w:w="1597" w:type="dxa"/>
          </w:tcPr>
          <w:p w14:paraId="2AB9308F" w14:textId="77777777" w:rsidR="002B22BD" w:rsidRDefault="002B22BD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D88B95E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13C0658" w14:textId="77777777" w:rsidR="002B22BD" w:rsidRDefault="002B22BD" w:rsidP="00096385">
            <w:r>
              <w:rPr>
                <w:sz w:val="16"/>
                <w:szCs w:val="16"/>
              </w:rPr>
              <w:t>4.0</w:t>
            </w:r>
          </w:p>
        </w:tc>
        <w:tc>
          <w:tcPr>
            <w:tcW w:w="998" w:type="dxa"/>
          </w:tcPr>
          <w:p w14:paraId="16CC247B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… CR …; TS/TR ... CR ... </w:t>
            </w:r>
          </w:p>
        </w:tc>
      </w:tr>
      <w:tr w:rsidR="002B22BD" w14:paraId="53DE129B" w14:textId="77777777" w:rsidTr="00096385">
        <w:tc>
          <w:tcPr>
            <w:tcW w:w="879" w:type="dxa"/>
          </w:tcPr>
          <w:p w14:paraId="0CDA799D" w14:textId="77777777" w:rsidR="002B22BD" w:rsidRDefault="002B22BD" w:rsidP="00096385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34783655" w14:textId="77777777" w:rsidR="002B22BD" w:rsidRDefault="002B22BD" w:rsidP="00096385">
            <w:r>
              <w:rPr>
                <w:sz w:val="16"/>
                <w:szCs w:val="16"/>
              </w:rPr>
              <w:t>0311</w:t>
            </w:r>
          </w:p>
        </w:tc>
        <w:tc>
          <w:tcPr>
            <w:tcW w:w="517" w:type="dxa"/>
          </w:tcPr>
          <w:p w14:paraId="02C91A7F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80A35C7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ABE039D" w14:textId="77777777" w:rsidR="002B22BD" w:rsidRDefault="002B22BD" w:rsidP="00096385">
            <w:r>
              <w:rPr>
                <w:sz w:val="16"/>
                <w:szCs w:val="16"/>
              </w:rPr>
              <w:t>Update to applicability of 5G test cases</w:t>
            </w:r>
          </w:p>
        </w:tc>
        <w:tc>
          <w:tcPr>
            <w:tcW w:w="517" w:type="dxa"/>
          </w:tcPr>
          <w:p w14:paraId="269D733B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5A6612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40A6688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E0C2668" w14:textId="77777777" w:rsidR="002B22BD" w:rsidRDefault="002B22BD" w:rsidP="00096385">
            <w:r>
              <w:rPr>
                <w:sz w:val="16"/>
                <w:szCs w:val="16"/>
              </w:rPr>
              <w:t>R5-235803</w:t>
            </w:r>
          </w:p>
        </w:tc>
        <w:tc>
          <w:tcPr>
            <w:tcW w:w="1597" w:type="dxa"/>
          </w:tcPr>
          <w:p w14:paraId="532A2F31" w14:textId="77777777" w:rsidR="002B22BD" w:rsidRDefault="002B22BD" w:rsidP="00096385">
            <w:r>
              <w:rPr>
                <w:sz w:val="16"/>
                <w:szCs w:val="16"/>
              </w:rPr>
              <w:t>Bureau Veritas ADT, Huawei, TTA, Nokia</w:t>
            </w:r>
          </w:p>
        </w:tc>
        <w:tc>
          <w:tcPr>
            <w:tcW w:w="1122" w:type="dxa"/>
          </w:tcPr>
          <w:p w14:paraId="14614953" w14:textId="77777777" w:rsidR="002B22BD" w:rsidRDefault="002B22BD" w:rsidP="00096385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7346C120" w14:textId="77777777" w:rsidR="002B22BD" w:rsidRDefault="002B22BD" w:rsidP="00096385">
            <w:r>
              <w:rPr>
                <w:sz w:val="16"/>
                <w:szCs w:val="16"/>
              </w:rPr>
              <w:t>4.0, 4.1.1, 4.1.2, 4.1.3, 4.1.4, 4.2</w:t>
            </w:r>
          </w:p>
        </w:tc>
        <w:tc>
          <w:tcPr>
            <w:tcW w:w="998" w:type="dxa"/>
          </w:tcPr>
          <w:p w14:paraId="7C6BEFDE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69AFBE8E" w14:textId="77777777" w:rsidTr="00096385">
        <w:tc>
          <w:tcPr>
            <w:tcW w:w="879" w:type="dxa"/>
          </w:tcPr>
          <w:p w14:paraId="097CA100" w14:textId="77777777" w:rsidR="002B22BD" w:rsidRDefault="002B22BD" w:rsidP="00096385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0D392491" w14:textId="77777777" w:rsidR="002B22BD" w:rsidRDefault="002B22BD" w:rsidP="00096385">
            <w:r>
              <w:rPr>
                <w:sz w:val="16"/>
                <w:szCs w:val="16"/>
              </w:rPr>
              <w:t>0317</w:t>
            </w:r>
          </w:p>
        </w:tc>
        <w:tc>
          <w:tcPr>
            <w:tcW w:w="517" w:type="dxa"/>
          </w:tcPr>
          <w:p w14:paraId="643C7E8E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CFEA0B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52ADBE" w14:textId="77777777" w:rsidR="002B22BD" w:rsidRDefault="002B22BD" w:rsidP="00096385">
            <w:r>
              <w:rPr>
                <w:sz w:val="16"/>
                <w:szCs w:val="16"/>
              </w:rPr>
              <w:t>Applicability update for RRM FR2 test cases</w:t>
            </w:r>
          </w:p>
        </w:tc>
        <w:tc>
          <w:tcPr>
            <w:tcW w:w="517" w:type="dxa"/>
          </w:tcPr>
          <w:p w14:paraId="0CE034B5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52BFB3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190F57E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126B6D8" w14:textId="77777777" w:rsidR="002B22BD" w:rsidRDefault="002B22BD" w:rsidP="00096385">
            <w:r>
              <w:rPr>
                <w:sz w:val="16"/>
                <w:szCs w:val="16"/>
              </w:rPr>
              <w:t>R5-234675</w:t>
            </w:r>
          </w:p>
        </w:tc>
        <w:tc>
          <w:tcPr>
            <w:tcW w:w="1597" w:type="dxa"/>
          </w:tcPr>
          <w:p w14:paraId="05414EAB" w14:textId="77777777" w:rsidR="002B22BD" w:rsidRDefault="002B22BD" w:rsidP="00096385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3573B390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2BC730E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96AE77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60FD8251" w14:textId="77777777" w:rsidTr="00096385">
        <w:tc>
          <w:tcPr>
            <w:tcW w:w="879" w:type="dxa"/>
          </w:tcPr>
          <w:p w14:paraId="162E37B1" w14:textId="77777777" w:rsidR="002B22BD" w:rsidRDefault="002B22BD" w:rsidP="00096385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061B2D36" w14:textId="77777777" w:rsidR="002B22BD" w:rsidRDefault="002B22BD" w:rsidP="00096385">
            <w:r>
              <w:rPr>
                <w:sz w:val="16"/>
                <w:szCs w:val="16"/>
              </w:rPr>
              <w:t>0318</w:t>
            </w:r>
          </w:p>
        </w:tc>
        <w:tc>
          <w:tcPr>
            <w:tcW w:w="517" w:type="dxa"/>
          </w:tcPr>
          <w:p w14:paraId="5BA23506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D92129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CDA1702" w14:textId="77777777" w:rsidR="002B22BD" w:rsidRDefault="002B22BD" w:rsidP="00096385">
            <w:r>
              <w:rPr>
                <w:sz w:val="16"/>
                <w:szCs w:val="16"/>
              </w:rPr>
              <w:t>Update to applicability for FR2 TCI state switch tests</w:t>
            </w:r>
          </w:p>
        </w:tc>
        <w:tc>
          <w:tcPr>
            <w:tcW w:w="517" w:type="dxa"/>
          </w:tcPr>
          <w:p w14:paraId="15B17DF9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3A6F8E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DD679F8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81201B2" w14:textId="77777777" w:rsidR="002B22BD" w:rsidRDefault="002B22BD" w:rsidP="00096385">
            <w:r>
              <w:rPr>
                <w:sz w:val="16"/>
                <w:szCs w:val="16"/>
              </w:rPr>
              <w:t>R5-234679</w:t>
            </w:r>
          </w:p>
        </w:tc>
        <w:tc>
          <w:tcPr>
            <w:tcW w:w="1597" w:type="dxa"/>
          </w:tcPr>
          <w:p w14:paraId="15D80B5E" w14:textId="77777777" w:rsidR="002B22BD" w:rsidRDefault="002B22BD" w:rsidP="00096385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1C38D8BC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BDF77FE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0B20FE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5257841B" w14:textId="77777777" w:rsidTr="00096385">
        <w:tc>
          <w:tcPr>
            <w:tcW w:w="879" w:type="dxa"/>
          </w:tcPr>
          <w:p w14:paraId="787D59A7" w14:textId="77777777" w:rsidR="002B22BD" w:rsidRDefault="002B22BD" w:rsidP="00096385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7BE56203" w14:textId="77777777" w:rsidR="002B22BD" w:rsidRDefault="002B22BD" w:rsidP="00096385">
            <w:r>
              <w:rPr>
                <w:sz w:val="16"/>
                <w:szCs w:val="16"/>
              </w:rPr>
              <w:t>0333</w:t>
            </w:r>
          </w:p>
        </w:tc>
        <w:tc>
          <w:tcPr>
            <w:tcW w:w="517" w:type="dxa"/>
          </w:tcPr>
          <w:p w14:paraId="29EE0128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AAF1CF2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AF63959" w14:textId="77777777" w:rsidR="002B22BD" w:rsidRDefault="002B22BD" w:rsidP="00096385">
            <w:r>
              <w:rPr>
                <w:sz w:val="16"/>
                <w:szCs w:val="16"/>
              </w:rPr>
              <w:t>Corrections on the note for operator NOT in Table 4.0-2</w:t>
            </w:r>
          </w:p>
        </w:tc>
        <w:tc>
          <w:tcPr>
            <w:tcW w:w="517" w:type="dxa"/>
          </w:tcPr>
          <w:p w14:paraId="7302BF1B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6A5C5A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A65D81D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020AE32" w14:textId="77777777" w:rsidR="002B22BD" w:rsidRDefault="002B22BD" w:rsidP="00096385">
            <w:r>
              <w:rPr>
                <w:sz w:val="16"/>
                <w:szCs w:val="16"/>
              </w:rPr>
              <w:t>R5-235804</w:t>
            </w:r>
          </w:p>
        </w:tc>
        <w:tc>
          <w:tcPr>
            <w:tcW w:w="1597" w:type="dxa"/>
          </w:tcPr>
          <w:p w14:paraId="40C78FF4" w14:textId="77777777" w:rsidR="002B22BD" w:rsidRDefault="002B22BD" w:rsidP="0009638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42EA4AAC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13F89D1" w14:textId="77777777" w:rsidR="002B22BD" w:rsidRDefault="002B22BD" w:rsidP="00096385">
            <w:r>
              <w:rPr>
                <w:sz w:val="16"/>
                <w:szCs w:val="16"/>
              </w:rPr>
              <w:t>4.0</w:t>
            </w:r>
          </w:p>
        </w:tc>
        <w:tc>
          <w:tcPr>
            <w:tcW w:w="998" w:type="dxa"/>
          </w:tcPr>
          <w:p w14:paraId="6D96EEE4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B22BD" w14:paraId="4EC00EA4" w14:textId="77777777" w:rsidTr="00096385">
        <w:tc>
          <w:tcPr>
            <w:tcW w:w="879" w:type="dxa"/>
          </w:tcPr>
          <w:p w14:paraId="0273F394" w14:textId="77777777" w:rsidR="002B22BD" w:rsidRDefault="002B22BD" w:rsidP="00096385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35541A3B" w14:textId="77777777" w:rsidR="002B22BD" w:rsidRDefault="002B22BD" w:rsidP="00096385">
            <w:r>
              <w:rPr>
                <w:sz w:val="16"/>
                <w:szCs w:val="16"/>
              </w:rPr>
              <w:t>0366</w:t>
            </w:r>
          </w:p>
        </w:tc>
        <w:tc>
          <w:tcPr>
            <w:tcW w:w="517" w:type="dxa"/>
          </w:tcPr>
          <w:p w14:paraId="767F1C61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70A902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E105744" w14:textId="77777777" w:rsidR="002B22BD" w:rsidRDefault="002B22BD" w:rsidP="00096385">
            <w:r>
              <w:rPr>
                <w:sz w:val="16"/>
                <w:szCs w:val="16"/>
              </w:rPr>
              <w:t>Correction of clause 4</w:t>
            </w:r>
          </w:p>
        </w:tc>
        <w:tc>
          <w:tcPr>
            <w:tcW w:w="517" w:type="dxa"/>
          </w:tcPr>
          <w:p w14:paraId="63F0A59D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0E770A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1FF98FE7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4125F85" w14:textId="77777777" w:rsidR="002B22BD" w:rsidRDefault="002B22BD" w:rsidP="00096385">
            <w:r>
              <w:rPr>
                <w:sz w:val="16"/>
                <w:szCs w:val="16"/>
              </w:rPr>
              <w:t>R5-233841</w:t>
            </w:r>
          </w:p>
        </w:tc>
        <w:tc>
          <w:tcPr>
            <w:tcW w:w="1597" w:type="dxa"/>
          </w:tcPr>
          <w:p w14:paraId="0FE7398D" w14:textId="77777777" w:rsidR="002B22BD" w:rsidRDefault="002B22BD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34978D98" w14:textId="77777777" w:rsidR="002B22BD" w:rsidRDefault="002B22BD" w:rsidP="00096385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351FE2FA" w14:textId="77777777" w:rsidR="002B22BD" w:rsidRDefault="002B22BD" w:rsidP="00096385">
            <w:r>
              <w:rPr>
                <w:sz w:val="16"/>
                <w:szCs w:val="16"/>
              </w:rPr>
              <w:t>4</w:t>
            </w:r>
          </w:p>
        </w:tc>
        <w:tc>
          <w:tcPr>
            <w:tcW w:w="998" w:type="dxa"/>
          </w:tcPr>
          <w:p w14:paraId="235353BC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1CEB0A0B" w14:textId="77777777" w:rsidTr="00096385">
        <w:tc>
          <w:tcPr>
            <w:tcW w:w="879" w:type="dxa"/>
          </w:tcPr>
          <w:p w14:paraId="38FE7E06" w14:textId="77777777" w:rsidR="002B22BD" w:rsidRDefault="002B22BD" w:rsidP="00096385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16357ADB" w14:textId="77777777" w:rsidR="002B22BD" w:rsidRDefault="002B22BD" w:rsidP="00096385">
            <w:r>
              <w:rPr>
                <w:sz w:val="16"/>
                <w:szCs w:val="16"/>
              </w:rPr>
              <w:t>0371</w:t>
            </w:r>
          </w:p>
        </w:tc>
        <w:tc>
          <w:tcPr>
            <w:tcW w:w="517" w:type="dxa"/>
          </w:tcPr>
          <w:p w14:paraId="1CB6F2C3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8BD618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CA1137C" w14:textId="77777777" w:rsidR="002B22BD" w:rsidRDefault="002B22BD" w:rsidP="00096385">
            <w:r>
              <w:rPr>
                <w:sz w:val="16"/>
                <w:szCs w:val="16"/>
              </w:rPr>
              <w:t>Update of applicability for video call cases</w:t>
            </w:r>
          </w:p>
        </w:tc>
        <w:tc>
          <w:tcPr>
            <w:tcW w:w="517" w:type="dxa"/>
          </w:tcPr>
          <w:p w14:paraId="2A7561CD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35C292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4D7657B8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0101146" w14:textId="77777777" w:rsidR="002B22BD" w:rsidRDefault="002B22BD" w:rsidP="00096385">
            <w:r>
              <w:rPr>
                <w:sz w:val="16"/>
                <w:szCs w:val="16"/>
              </w:rPr>
              <w:t>R5-234022</w:t>
            </w:r>
          </w:p>
        </w:tc>
        <w:tc>
          <w:tcPr>
            <w:tcW w:w="1597" w:type="dxa"/>
          </w:tcPr>
          <w:p w14:paraId="137385B2" w14:textId="77777777" w:rsidR="002B22BD" w:rsidRDefault="002B22BD" w:rsidP="00096385">
            <w:r>
              <w:rPr>
                <w:sz w:val="16"/>
                <w:szCs w:val="16"/>
              </w:rPr>
              <w:t>MediaTek Inc., Sporton</w:t>
            </w:r>
          </w:p>
        </w:tc>
        <w:tc>
          <w:tcPr>
            <w:tcW w:w="1122" w:type="dxa"/>
          </w:tcPr>
          <w:p w14:paraId="51DCBA48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BE333FA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4DACCC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527ED69A" w14:textId="77777777" w:rsidTr="00096385">
        <w:tc>
          <w:tcPr>
            <w:tcW w:w="879" w:type="dxa"/>
          </w:tcPr>
          <w:p w14:paraId="7FED0C41" w14:textId="77777777" w:rsidR="002B22BD" w:rsidRDefault="002B22BD" w:rsidP="00096385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43FC05A9" w14:textId="77777777" w:rsidR="002B22BD" w:rsidRDefault="002B22BD" w:rsidP="00096385">
            <w:r>
              <w:rPr>
                <w:sz w:val="16"/>
                <w:szCs w:val="16"/>
              </w:rPr>
              <w:t>0375</w:t>
            </w:r>
          </w:p>
        </w:tc>
        <w:tc>
          <w:tcPr>
            <w:tcW w:w="517" w:type="dxa"/>
          </w:tcPr>
          <w:p w14:paraId="3671FB89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DCB9A20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6E491EC" w14:textId="77777777" w:rsidR="002B22BD" w:rsidRDefault="002B22BD" w:rsidP="00096385">
            <w:r>
              <w:rPr>
                <w:sz w:val="16"/>
                <w:szCs w:val="16"/>
              </w:rPr>
              <w:t>Addition of applicability for new test case 11.3.12</w:t>
            </w:r>
          </w:p>
        </w:tc>
        <w:tc>
          <w:tcPr>
            <w:tcW w:w="517" w:type="dxa"/>
          </w:tcPr>
          <w:p w14:paraId="59BECB79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90B867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5FEF9EB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1C6968C" w14:textId="77777777" w:rsidR="002B22BD" w:rsidRDefault="002B22BD" w:rsidP="00096385">
            <w:r>
              <w:rPr>
                <w:sz w:val="16"/>
                <w:szCs w:val="16"/>
              </w:rPr>
              <w:t>R5-235300</w:t>
            </w:r>
          </w:p>
        </w:tc>
        <w:tc>
          <w:tcPr>
            <w:tcW w:w="1597" w:type="dxa"/>
          </w:tcPr>
          <w:p w14:paraId="2A8A3B19" w14:textId="77777777" w:rsidR="002B22BD" w:rsidRDefault="002B22BD" w:rsidP="00096385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14:paraId="1409F771" w14:textId="77777777" w:rsidR="002B22BD" w:rsidRDefault="002B22BD" w:rsidP="00096385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5D6656DB" w14:textId="77777777" w:rsidR="002B22BD" w:rsidRDefault="002B22BD" w:rsidP="00096385">
            <w:r>
              <w:rPr>
                <w:sz w:val="16"/>
                <w:szCs w:val="16"/>
              </w:rPr>
              <w:t>4.1</w:t>
            </w:r>
          </w:p>
        </w:tc>
        <w:tc>
          <w:tcPr>
            <w:tcW w:w="998" w:type="dxa"/>
          </w:tcPr>
          <w:p w14:paraId="3A1F013A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TS38.523-1 CR3897; TS/TR ... CR ... </w:t>
            </w:r>
          </w:p>
        </w:tc>
      </w:tr>
      <w:tr w:rsidR="002B22BD" w14:paraId="5ADC0928" w14:textId="77777777" w:rsidTr="00096385">
        <w:tc>
          <w:tcPr>
            <w:tcW w:w="879" w:type="dxa"/>
          </w:tcPr>
          <w:p w14:paraId="66FBA530" w14:textId="77777777" w:rsidR="002B22BD" w:rsidRDefault="002B22BD" w:rsidP="00096385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5EFD1B12" w14:textId="77777777" w:rsidR="002B22BD" w:rsidRDefault="002B22BD" w:rsidP="00096385">
            <w:r>
              <w:rPr>
                <w:sz w:val="16"/>
                <w:szCs w:val="16"/>
              </w:rPr>
              <w:t>0385</w:t>
            </w:r>
          </w:p>
        </w:tc>
        <w:tc>
          <w:tcPr>
            <w:tcW w:w="517" w:type="dxa"/>
          </w:tcPr>
          <w:p w14:paraId="2F046C50" w14:textId="77777777" w:rsidR="002B22BD" w:rsidRDefault="002B22BD" w:rsidP="00096385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7BC0CAE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43F6452" w14:textId="77777777" w:rsidR="002B22BD" w:rsidRDefault="002B22BD" w:rsidP="00096385">
            <w:r>
              <w:rPr>
                <w:sz w:val="16"/>
                <w:szCs w:val="16"/>
              </w:rPr>
              <w:t>Editorial updates to 38.523-2 tables</w:t>
            </w:r>
          </w:p>
        </w:tc>
        <w:tc>
          <w:tcPr>
            <w:tcW w:w="517" w:type="dxa"/>
          </w:tcPr>
          <w:p w14:paraId="6EF89A51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451148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3EB4DABD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B38477F" w14:textId="77777777" w:rsidR="002B22BD" w:rsidRDefault="002B22BD" w:rsidP="00096385">
            <w:r>
              <w:rPr>
                <w:sz w:val="16"/>
                <w:szCs w:val="16"/>
              </w:rPr>
              <w:t>R5-235476</w:t>
            </w:r>
          </w:p>
        </w:tc>
        <w:tc>
          <w:tcPr>
            <w:tcW w:w="1597" w:type="dxa"/>
          </w:tcPr>
          <w:p w14:paraId="791BADDF" w14:textId="77777777" w:rsidR="002B22BD" w:rsidRDefault="002B22BD" w:rsidP="00096385"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 w14:paraId="35EA42F1" w14:textId="77777777" w:rsidR="002B22BD" w:rsidRDefault="002B22BD" w:rsidP="00096385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7716E5FF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826EA8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3817EE5E" w14:textId="77777777" w:rsidTr="00096385">
        <w:tc>
          <w:tcPr>
            <w:tcW w:w="879" w:type="dxa"/>
          </w:tcPr>
          <w:p w14:paraId="46583379" w14:textId="77777777" w:rsidR="002B22BD" w:rsidRDefault="002B22BD" w:rsidP="00096385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40BB9108" w14:textId="77777777" w:rsidR="002B22BD" w:rsidRDefault="002B22BD" w:rsidP="00096385">
            <w:r>
              <w:rPr>
                <w:sz w:val="16"/>
                <w:szCs w:val="16"/>
              </w:rPr>
              <w:t>0389</w:t>
            </w:r>
          </w:p>
        </w:tc>
        <w:tc>
          <w:tcPr>
            <w:tcW w:w="517" w:type="dxa"/>
          </w:tcPr>
          <w:p w14:paraId="76B7C535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157247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8CDB02F" w14:textId="77777777" w:rsidR="002B22BD" w:rsidRDefault="002B22BD" w:rsidP="00096385">
            <w:r>
              <w:rPr>
                <w:sz w:val="16"/>
                <w:szCs w:val="16"/>
              </w:rPr>
              <w:t>Update test condition for 10.1.1.1 and 10.1.1.2</w:t>
            </w:r>
          </w:p>
        </w:tc>
        <w:tc>
          <w:tcPr>
            <w:tcW w:w="517" w:type="dxa"/>
          </w:tcPr>
          <w:p w14:paraId="35ECE33A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D604FB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3C89F404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3630756" w14:textId="77777777" w:rsidR="002B22BD" w:rsidRDefault="002B22BD" w:rsidP="00096385">
            <w:r>
              <w:rPr>
                <w:sz w:val="16"/>
                <w:szCs w:val="16"/>
              </w:rPr>
              <w:t>R5-234480</w:t>
            </w:r>
          </w:p>
        </w:tc>
        <w:tc>
          <w:tcPr>
            <w:tcW w:w="1597" w:type="dxa"/>
          </w:tcPr>
          <w:p w14:paraId="591D2577" w14:textId="77777777" w:rsidR="002B22BD" w:rsidRDefault="002B22BD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E331B0C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9A18CE1" w14:textId="77777777" w:rsidR="002B22BD" w:rsidRDefault="002B22BD" w:rsidP="00096385">
            <w:r>
              <w:rPr>
                <w:sz w:val="16"/>
                <w:szCs w:val="16"/>
              </w:rPr>
              <w:t>4.1, 4.2</w:t>
            </w:r>
          </w:p>
        </w:tc>
        <w:tc>
          <w:tcPr>
            <w:tcW w:w="998" w:type="dxa"/>
          </w:tcPr>
          <w:p w14:paraId="65A64E55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38.508-2 CR 0509; TS/TR ... CR ... </w:t>
            </w:r>
          </w:p>
        </w:tc>
      </w:tr>
      <w:tr w:rsidR="002B22BD" w14:paraId="20594D16" w14:textId="77777777" w:rsidTr="00096385">
        <w:tc>
          <w:tcPr>
            <w:tcW w:w="879" w:type="dxa"/>
          </w:tcPr>
          <w:p w14:paraId="09205DAD" w14:textId="77777777" w:rsidR="002B22BD" w:rsidRDefault="002B22BD" w:rsidP="00096385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9B65AF0" w14:textId="77777777" w:rsidR="002B22BD" w:rsidRDefault="002B22BD" w:rsidP="00096385">
            <w:r>
              <w:rPr>
                <w:sz w:val="16"/>
                <w:szCs w:val="16"/>
              </w:rPr>
              <w:t>3154</w:t>
            </w:r>
          </w:p>
        </w:tc>
        <w:tc>
          <w:tcPr>
            <w:tcW w:w="517" w:type="dxa"/>
          </w:tcPr>
          <w:p w14:paraId="23CB7FA8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0ED1B09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332FB4B" w14:textId="77777777" w:rsidR="002B22BD" w:rsidRDefault="002B22BD" w:rsidP="00096385">
            <w:r>
              <w:rPr>
                <w:sz w:val="16"/>
                <w:szCs w:val="16"/>
              </w:rPr>
              <w:t>Routine maintenance for TS 38.523-3</w:t>
            </w:r>
          </w:p>
        </w:tc>
        <w:tc>
          <w:tcPr>
            <w:tcW w:w="517" w:type="dxa"/>
          </w:tcPr>
          <w:p w14:paraId="45DF299D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4C3CCF" w14:textId="77777777" w:rsidR="002B22BD" w:rsidRDefault="002B22BD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0C5A3B3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925BCFB" w14:textId="77777777" w:rsidR="002B22BD" w:rsidRDefault="002B22BD" w:rsidP="00096385">
            <w:r>
              <w:rPr>
                <w:sz w:val="16"/>
                <w:szCs w:val="16"/>
              </w:rPr>
              <w:t>R5-235402</w:t>
            </w:r>
          </w:p>
        </w:tc>
        <w:tc>
          <w:tcPr>
            <w:tcW w:w="1597" w:type="dxa"/>
          </w:tcPr>
          <w:p w14:paraId="07CFB072" w14:textId="77777777" w:rsidR="002B22BD" w:rsidRDefault="002B22BD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45B0AEED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63385B4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9D086F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64E1B991" w14:textId="77777777" w:rsidTr="00096385">
        <w:tc>
          <w:tcPr>
            <w:tcW w:w="879" w:type="dxa"/>
          </w:tcPr>
          <w:p w14:paraId="1CEF18C4" w14:textId="77777777" w:rsidR="002B22BD" w:rsidRDefault="002B22BD" w:rsidP="00096385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1B95CD87" w14:textId="77777777" w:rsidR="002B22BD" w:rsidRDefault="002B22BD" w:rsidP="00096385">
            <w:r>
              <w:rPr>
                <w:sz w:val="16"/>
                <w:szCs w:val="16"/>
              </w:rPr>
              <w:t>0544</w:t>
            </w:r>
          </w:p>
        </w:tc>
        <w:tc>
          <w:tcPr>
            <w:tcW w:w="517" w:type="dxa"/>
          </w:tcPr>
          <w:p w14:paraId="5CFA81F8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158DD57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93008B5" w14:textId="77777777" w:rsidR="002B22BD" w:rsidRDefault="002B22BD" w:rsidP="00096385">
            <w:r>
              <w:rPr>
                <w:sz w:val="16"/>
                <w:szCs w:val="16"/>
              </w:rPr>
              <w:t>FR2c MU definition in 38.903</w:t>
            </w:r>
          </w:p>
        </w:tc>
        <w:tc>
          <w:tcPr>
            <w:tcW w:w="517" w:type="dxa"/>
          </w:tcPr>
          <w:p w14:paraId="62CAC0C6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524E8A" w14:textId="77777777" w:rsidR="002B22BD" w:rsidRDefault="002B22BD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4B9BB91B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0192AC2" w14:textId="77777777" w:rsidR="002B22BD" w:rsidRDefault="002B22BD" w:rsidP="00096385">
            <w:r>
              <w:rPr>
                <w:sz w:val="16"/>
                <w:szCs w:val="16"/>
              </w:rPr>
              <w:t>R5-235751</w:t>
            </w:r>
          </w:p>
        </w:tc>
        <w:tc>
          <w:tcPr>
            <w:tcW w:w="1597" w:type="dxa"/>
          </w:tcPr>
          <w:p w14:paraId="508A282C" w14:textId="77777777" w:rsidR="002B22BD" w:rsidRDefault="002B22BD" w:rsidP="00096385">
            <w:r>
              <w:rPr>
                <w:sz w:val="16"/>
                <w:szCs w:val="16"/>
              </w:rPr>
              <w:t>Keysight Technologies UK Ltd, Anritsu</w:t>
            </w:r>
          </w:p>
        </w:tc>
        <w:tc>
          <w:tcPr>
            <w:tcW w:w="1122" w:type="dxa"/>
          </w:tcPr>
          <w:p w14:paraId="5F33F5B3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765CC6F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60BA8E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7345D883" w14:textId="77777777" w:rsidTr="00096385">
        <w:tc>
          <w:tcPr>
            <w:tcW w:w="879" w:type="dxa"/>
          </w:tcPr>
          <w:p w14:paraId="4298E3AA" w14:textId="77777777" w:rsidR="002B22BD" w:rsidRDefault="002B22BD" w:rsidP="00096385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7E62D17D" w14:textId="77777777" w:rsidR="002B22BD" w:rsidRDefault="002B22BD" w:rsidP="00096385">
            <w:r>
              <w:rPr>
                <w:sz w:val="16"/>
                <w:szCs w:val="16"/>
              </w:rPr>
              <w:t>0547</w:t>
            </w:r>
          </w:p>
        </w:tc>
        <w:tc>
          <w:tcPr>
            <w:tcW w:w="517" w:type="dxa"/>
          </w:tcPr>
          <w:p w14:paraId="300B955B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6DA218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3F04AFC" w14:textId="77777777" w:rsidR="002B22BD" w:rsidRDefault="002B22BD" w:rsidP="00096385">
            <w:r>
              <w:rPr>
                <w:sz w:val="16"/>
                <w:szCs w:val="16"/>
              </w:rPr>
              <w:t>Editorial correction Network Analyzer FR2 MU</w:t>
            </w:r>
          </w:p>
        </w:tc>
        <w:tc>
          <w:tcPr>
            <w:tcW w:w="517" w:type="dxa"/>
          </w:tcPr>
          <w:p w14:paraId="44797E56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F08C74" w14:textId="77777777" w:rsidR="002B22BD" w:rsidRDefault="002B22BD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3E48DE23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C7EADB3" w14:textId="77777777" w:rsidR="002B22BD" w:rsidRDefault="002B22BD" w:rsidP="00096385">
            <w:r>
              <w:rPr>
                <w:sz w:val="16"/>
                <w:szCs w:val="16"/>
              </w:rPr>
              <w:t>R5-233982</w:t>
            </w:r>
          </w:p>
        </w:tc>
        <w:tc>
          <w:tcPr>
            <w:tcW w:w="1597" w:type="dxa"/>
          </w:tcPr>
          <w:p w14:paraId="72DA5C5A" w14:textId="77777777" w:rsidR="002B22BD" w:rsidRDefault="002B22BD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3E15EEF8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A7D66C0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7DBB89A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6E83620A" w14:textId="77777777" w:rsidTr="00096385">
        <w:tc>
          <w:tcPr>
            <w:tcW w:w="879" w:type="dxa"/>
          </w:tcPr>
          <w:p w14:paraId="5990215C" w14:textId="77777777" w:rsidR="002B22BD" w:rsidRDefault="002B22BD" w:rsidP="00096385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095CA55C" w14:textId="77777777" w:rsidR="002B22BD" w:rsidRDefault="002B22BD" w:rsidP="00096385">
            <w:r>
              <w:rPr>
                <w:sz w:val="16"/>
                <w:szCs w:val="16"/>
              </w:rPr>
              <w:t>0549</w:t>
            </w:r>
          </w:p>
        </w:tc>
        <w:tc>
          <w:tcPr>
            <w:tcW w:w="517" w:type="dxa"/>
          </w:tcPr>
          <w:p w14:paraId="42407338" w14:textId="77777777" w:rsidR="002B22BD" w:rsidRDefault="002B22BD" w:rsidP="00096385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D90F90B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AF02B2" w14:textId="77777777" w:rsidR="002B22BD" w:rsidRDefault="002B22BD" w:rsidP="00096385">
            <w:r>
              <w:rPr>
                <w:sz w:val="16"/>
                <w:szCs w:val="16"/>
              </w:rPr>
              <w:t>Update to Demod SNR calculator for Agg BW upto 400MHz</w:t>
            </w:r>
          </w:p>
        </w:tc>
        <w:tc>
          <w:tcPr>
            <w:tcW w:w="517" w:type="dxa"/>
          </w:tcPr>
          <w:p w14:paraId="3E074F7D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814CBF" w14:textId="77777777" w:rsidR="002B22BD" w:rsidRDefault="002B22BD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306A092A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EEE5890" w14:textId="77777777" w:rsidR="002B22BD" w:rsidRDefault="002B22BD" w:rsidP="00096385">
            <w:r>
              <w:rPr>
                <w:sz w:val="16"/>
                <w:szCs w:val="16"/>
              </w:rPr>
              <w:t>R5-235467</w:t>
            </w:r>
          </w:p>
        </w:tc>
        <w:tc>
          <w:tcPr>
            <w:tcW w:w="1597" w:type="dxa"/>
          </w:tcPr>
          <w:p w14:paraId="48C87104" w14:textId="77777777" w:rsidR="002B22BD" w:rsidRDefault="002B22BD" w:rsidP="00096385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4CA48516" w14:textId="77777777" w:rsidR="002B22BD" w:rsidRDefault="002B22BD" w:rsidP="00096385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5E9286A4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441FC4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31076968" w14:textId="77777777" w:rsidTr="00096385">
        <w:tc>
          <w:tcPr>
            <w:tcW w:w="879" w:type="dxa"/>
          </w:tcPr>
          <w:p w14:paraId="4155108B" w14:textId="77777777" w:rsidR="002B22BD" w:rsidRDefault="002B22BD" w:rsidP="00096385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77688886" w14:textId="77777777" w:rsidR="002B22BD" w:rsidRDefault="002B22BD" w:rsidP="00096385">
            <w:r>
              <w:rPr>
                <w:sz w:val="16"/>
                <w:szCs w:val="16"/>
              </w:rPr>
              <w:t>0556</w:t>
            </w:r>
          </w:p>
        </w:tc>
        <w:tc>
          <w:tcPr>
            <w:tcW w:w="517" w:type="dxa"/>
          </w:tcPr>
          <w:p w14:paraId="004A6954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B77DAD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5D3E9A" w14:textId="77777777" w:rsidR="002B22BD" w:rsidRDefault="002B22BD" w:rsidP="00096385">
            <w:r>
              <w:rPr>
                <w:sz w:val="16"/>
                <w:szCs w:val="16"/>
              </w:rPr>
              <w:t>Update of Test Tolerance analysis for non-DRX SSB-based RLM In-sync tests in FR2</w:t>
            </w:r>
          </w:p>
        </w:tc>
        <w:tc>
          <w:tcPr>
            <w:tcW w:w="517" w:type="dxa"/>
          </w:tcPr>
          <w:p w14:paraId="0F375943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682579" w14:textId="77777777" w:rsidR="002B22BD" w:rsidRDefault="002B22BD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B726D66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FDB9EBF" w14:textId="77777777" w:rsidR="002B22BD" w:rsidRDefault="002B22BD" w:rsidP="00096385">
            <w:r>
              <w:rPr>
                <w:sz w:val="16"/>
                <w:szCs w:val="16"/>
              </w:rPr>
              <w:t>R5-234387</w:t>
            </w:r>
          </w:p>
        </w:tc>
        <w:tc>
          <w:tcPr>
            <w:tcW w:w="1597" w:type="dxa"/>
          </w:tcPr>
          <w:p w14:paraId="6765E42B" w14:textId="77777777" w:rsidR="002B22BD" w:rsidRDefault="002B22BD" w:rsidP="00096385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4AEF3D35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70BF032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0A951F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40520DF7" w14:textId="77777777" w:rsidTr="00096385">
        <w:tc>
          <w:tcPr>
            <w:tcW w:w="879" w:type="dxa"/>
          </w:tcPr>
          <w:p w14:paraId="04637588" w14:textId="77777777" w:rsidR="002B22BD" w:rsidRDefault="002B22BD" w:rsidP="00096385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76A08CBD" w14:textId="77777777" w:rsidR="002B22BD" w:rsidRDefault="002B22BD" w:rsidP="00096385">
            <w:r>
              <w:rPr>
                <w:sz w:val="16"/>
                <w:szCs w:val="16"/>
              </w:rPr>
              <w:t>0557</w:t>
            </w:r>
          </w:p>
        </w:tc>
        <w:tc>
          <w:tcPr>
            <w:tcW w:w="517" w:type="dxa"/>
          </w:tcPr>
          <w:p w14:paraId="0844208E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A19EA9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B508047" w14:textId="77777777" w:rsidR="002B22BD" w:rsidRDefault="002B22BD" w:rsidP="00096385">
            <w:r>
              <w:rPr>
                <w:sz w:val="16"/>
                <w:szCs w:val="16"/>
              </w:rPr>
              <w:t>Update of Test Tolerance analyses for non-DRX CSI-RS-based RLM In-sync tests in FR2</w:t>
            </w:r>
          </w:p>
        </w:tc>
        <w:tc>
          <w:tcPr>
            <w:tcW w:w="517" w:type="dxa"/>
          </w:tcPr>
          <w:p w14:paraId="4A55F730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F8CCA5" w14:textId="77777777" w:rsidR="002B22BD" w:rsidRDefault="002B22BD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9CFB87A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0E4CE55" w14:textId="77777777" w:rsidR="002B22BD" w:rsidRDefault="002B22BD" w:rsidP="00096385">
            <w:r>
              <w:rPr>
                <w:sz w:val="16"/>
                <w:szCs w:val="16"/>
              </w:rPr>
              <w:t>R5-234389</w:t>
            </w:r>
          </w:p>
        </w:tc>
        <w:tc>
          <w:tcPr>
            <w:tcW w:w="1597" w:type="dxa"/>
          </w:tcPr>
          <w:p w14:paraId="64CC3438" w14:textId="77777777" w:rsidR="002B22BD" w:rsidRDefault="002B22BD" w:rsidP="00096385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08FC4208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07DEB3F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B6AE86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1CF72DF2" w14:textId="77777777" w:rsidTr="00096385">
        <w:tc>
          <w:tcPr>
            <w:tcW w:w="879" w:type="dxa"/>
          </w:tcPr>
          <w:p w14:paraId="26EE9AEB" w14:textId="77777777" w:rsidR="002B22BD" w:rsidRDefault="002B22BD" w:rsidP="00096385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2AB9E936" w14:textId="77777777" w:rsidR="002B22BD" w:rsidRDefault="002B22BD" w:rsidP="00096385">
            <w:r>
              <w:rPr>
                <w:sz w:val="16"/>
                <w:szCs w:val="16"/>
              </w:rPr>
              <w:t>0566</w:t>
            </w:r>
          </w:p>
        </w:tc>
        <w:tc>
          <w:tcPr>
            <w:tcW w:w="517" w:type="dxa"/>
          </w:tcPr>
          <w:p w14:paraId="39348D2A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0186837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362C54C" w14:textId="77777777" w:rsidR="002B22BD" w:rsidRDefault="002B22BD" w:rsidP="00096385">
            <w:r>
              <w:rPr>
                <w:sz w:val="16"/>
                <w:szCs w:val="16"/>
              </w:rPr>
              <w:t>TT analysis for FR1 L1 RSRP relative accuracy TCs</w:t>
            </w:r>
          </w:p>
        </w:tc>
        <w:tc>
          <w:tcPr>
            <w:tcW w:w="517" w:type="dxa"/>
          </w:tcPr>
          <w:p w14:paraId="6F37BABD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03E576" w14:textId="77777777" w:rsidR="002B22BD" w:rsidRDefault="002B22BD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5886C2FF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4F39664" w14:textId="77777777" w:rsidR="002B22BD" w:rsidRDefault="002B22BD" w:rsidP="00096385">
            <w:r>
              <w:rPr>
                <w:sz w:val="16"/>
                <w:szCs w:val="16"/>
              </w:rPr>
              <w:t>R5-235743</w:t>
            </w:r>
          </w:p>
        </w:tc>
        <w:tc>
          <w:tcPr>
            <w:tcW w:w="1597" w:type="dxa"/>
          </w:tcPr>
          <w:p w14:paraId="4FDD476E" w14:textId="77777777" w:rsidR="002B22BD" w:rsidRDefault="002B22BD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70A1D46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A121039" w14:textId="77777777" w:rsidR="002B22BD" w:rsidRDefault="002B22BD" w:rsidP="00096385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0205360C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 38.533 CR 2543 2546; TS/TR ... CR ... </w:t>
            </w:r>
          </w:p>
        </w:tc>
      </w:tr>
      <w:tr w:rsidR="002B22BD" w14:paraId="7EF32FD2" w14:textId="77777777" w:rsidTr="00096385">
        <w:tc>
          <w:tcPr>
            <w:tcW w:w="879" w:type="dxa"/>
          </w:tcPr>
          <w:p w14:paraId="51AA709C" w14:textId="77777777" w:rsidR="002B22BD" w:rsidRDefault="002B22BD" w:rsidP="00096385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12AEFD65" w14:textId="77777777" w:rsidR="002B22BD" w:rsidRDefault="002B22BD" w:rsidP="00096385">
            <w:r>
              <w:rPr>
                <w:sz w:val="16"/>
                <w:szCs w:val="16"/>
              </w:rPr>
              <w:t>0574</w:t>
            </w:r>
          </w:p>
        </w:tc>
        <w:tc>
          <w:tcPr>
            <w:tcW w:w="517" w:type="dxa"/>
          </w:tcPr>
          <w:p w14:paraId="5E3BD4AC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5AA12D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E61B42" w14:textId="77777777" w:rsidR="002B22BD" w:rsidRDefault="002B22BD" w:rsidP="00096385">
            <w:r>
              <w:rPr>
                <w:sz w:val="16"/>
                <w:szCs w:val="16"/>
              </w:rPr>
              <w:t>Addition of TT analysis for TCI state switch test cases 7.5.8.1.1 and 7.5.8.2.1</w:t>
            </w:r>
          </w:p>
        </w:tc>
        <w:tc>
          <w:tcPr>
            <w:tcW w:w="517" w:type="dxa"/>
          </w:tcPr>
          <w:p w14:paraId="21B079A3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3720B5" w14:textId="77777777" w:rsidR="002B22BD" w:rsidRDefault="002B22BD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FEE85F5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C960FC5" w14:textId="77777777" w:rsidR="002B22BD" w:rsidRDefault="002B22BD" w:rsidP="00096385">
            <w:r>
              <w:rPr>
                <w:sz w:val="16"/>
                <w:szCs w:val="16"/>
              </w:rPr>
              <w:t>R5-234678</w:t>
            </w:r>
          </w:p>
        </w:tc>
        <w:tc>
          <w:tcPr>
            <w:tcW w:w="1597" w:type="dxa"/>
          </w:tcPr>
          <w:p w14:paraId="23E7FDDE" w14:textId="77777777" w:rsidR="002B22BD" w:rsidRDefault="002B22BD" w:rsidP="00096385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1602E686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85250FD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8F9B720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35538473" w14:textId="77777777" w:rsidTr="00096385">
        <w:tc>
          <w:tcPr>
            <w:tcW w:w="879" w:type="dxa"/>
          </w:tcPr>
          <w:p w14:paraId="527E8C64" w14:textId="77777777" w:rsidR="002B22BD" w:rsidRDefault="002B22BD" w:rsidP="00096385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5BDCB0F8" w14:textId="77777777" w:rsidR="002B22BD" w:rsidRDefault="002B22BD" w:rsidP="00096385">
            <w:r>
              <w:rPr>
                <w:sz w:val="16"/>
                <w:szCs w:val="16"/>
              </w:rPr>
              <w:t>0808</w:t>
            </w:r>
          </w:p>
        </w:tc>
        <w:tc>
          <w:tcPr>
            <w:tcW w:w="517" w:type="dxa"/>
          </w:tcPr>
          <w:p w14:paraId="3C7DEF5D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549163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5A4B32" w14:textId="77777777" w:rsidR="002B22BD" w:rsidRDefault="002B22BD" w:rsidP="00096385">
            <w:r>
              <w:rPr>
                <w:sz w:val="16"/>
                <w:szCs w:val="16"/>
              </w:rPr>
              <w:t>Updating test frequency selection for REFSENS exception testing for CA</w:t>
            </w:r>
          </w:p>
        </w:tc>
        <w:tc>
          <w:tcPr>
            <w:tcW w:w="517" w:type="dxa"/>
          </w:tcPr>
          <w:p w14:paraId="64039AE6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5A4C4F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82E5BFA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58B413D" w14:textId="77777777" w:rsidR="002B22BD" w:rsidRDefault="002B22BD" w:rsidP="00096385">
            <w:r>
              <w:rPr>
                <w:sz w:val="16"/>
                <w:szCs w:val="16"/>
              </w:rPr>
              <w:t>R5-235041</w:t>
            </w:r>
          </w:p>
        </w:tc>
        <w:tc>
          <w:tcPr>
            <w:tcW w:w="1597" w:type="dxa"/>
          </w:tcPr>
          <w:p w14:paraId="0A529C94" w14:textId="77777777" w:rsidR="002B22BD" w:rsidRDefault="002B22BD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E4D7DF5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DE5EF95" w14:textId="77777777" w:rsidR="002B22BD" w:rsidRDefault="002B22BD" w:rsidP="00096385">
            <w:r>
              <w:rPr>
                <w:sz w:val="16"/>
                <w:szCs w:val="16"/>
              </w:rPr>
              <w:t>4.1.3.1</w:t>
            </w:r>
          </w:p>
        </w:tc>
        <w:tc>
          <w:tcPr>
            <w:tcW w:w="998" w:type="dxa"/>
          </w:tcPr>
          <w:p w14:paraId="1924D6DC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 38.521-1 CR 2426 ; TS/TR ... CR ... </w:t>
            </w:r>
          </w:p>
        </w:tc>
      </w:tr>
    </w:tbl>
    <w:p w14:paraId="600CF10A" w14:textId="77777777" w:rsidR="002B22BD" w:rsidRDefault="002B22BD" w:rsidP="002B22BD"/>
    <w:p w14:paraId="6B87EE7D" w14:textId="77777777" w:rsidR="002B22BD" w:rsidRDefault="002B22BD" w:rsidP="002B22BD"/>
    <w:p w14:paraId="33C058AD" w14:textId="77777777" w:rsidR="002B22BD" w:rsidRPr="00917427" w:rsidRDefault="002B22BD" w:rsidP="002B22BD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RP-231696</w:t>
      </w:r>
      <w:r>
        <w:rPr>
          <w:b/>
          <w:i/>
          <w:noProof/>
          <w:sz w:val="28"/>
        </w:rPr>
        <w:fldChar w:fldCharType="end"/>
      </w:r>
    </w:p>
    <w:p w14:paraId="7516B1F2" w14:textId="77777777" w:rsidR="002B22BD" w:rsidRPr="00784730" w:rsidRDefault="002B22BD" w:rsidP="002B22BD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02B58D99" w14:textId="77777777" w:rsidR="002B22BD" w:rsidRPr="00050554" w:rsidRDefault="002B22BD" w:rsidP="002B22BD">
      <w:pPr>
        <w:rPr>
          <w:rFonts w:ascii="Arial" w:hAnsi="Arial" w:cs="Arial"/>
          <w:b/>
          <w:bCs/>
          <w:lang w:val="en-US"/>
        </w:rPr>
      </w:pPr>
    </w:p>
    <w:p w14:paraId="0A05E3A7" w14:textId="77777777" w:rsidR="002B22BD" w:rsidRDefault="002B22BD" w:rsidP="002B22B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1EFB3292" w14:textId="77777777" w:rsidR="002B22BD" w:rsidRPr="00E145B1" w:rsidRDefault="002B22BD" w:rsidP="002B22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REL-15 (batch 7)</w:t>
      </w:r>
      <w:r>
        <w:rPr>
          <w:rFonts w:ascii="Arial" w:hAnsi="Arial" w:cs="Arial"/>
          <w:b/>
          <w:bCs/>
        </w:rPr>
        <w:fldChar w:fldCharType="end"/>
      </w:r>
    </w:p>
    <w:p w14:paraId="25CFDEA7" w14:textId="77777777" w:rsidR="002B22BD" w:rsidRDefault="002B22BD" w:rsidP="002B22B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329D6C2C" w14:textId="77777777" w:rsidR="002B22BD" w:rsidRDefault="002B22BD" w:rsidP="002B22B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C4B985B" w14:textId="77777777" w:rsidR="002B22BD" w:rsidRDefault="002B22BD" w:rsidP="002B22BD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B20BE60" w14:textId="77777777" w:rsidR="002B22BD" w:rsidRPr="004E535C" w:rsidRDefault="002B22BD" w:rsidP="002B22B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B22BD" w:rsidRPr="004E535C" w14:paraId="4575628E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2344CD5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B7446B1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6C8E0CC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364CC8C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D07F9EA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60B64CC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E2690F8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894500A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CCF5039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8456437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9224CBA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3E63EA3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2FD9622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B22BD" w14:paraId="3DC77019" w14:textId="77777777" w:rsidTr="00096385">
        <w:tc>
          <w:tcPr>
            <w:tcW w:w="879" w:type="dxa"/>
          </w:tcPr>
          <w:p w14:paraId="4352B103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65D883F" w14:textId="77777777" w:rsidR="002B22BD" w:rsidRDefault="002B22BD" w:rsidP="00096385">
            <w:r>
              <w:rPr>
                <w:sz w:val="16"/>
                <w:szCs w:val="16"/>
              </w:rPr>
              <w:t>3847</w:t>
            </w:r>
          </w:p>
        </w:tc>
        <w:tc>
          <w:tcPr>
            <w:tcW w:w="517" w:type="dxa"/>
          </w:tcPr>
          <w:p w14:paraId="5D40AFA7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9F808C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3133D66" w14:textId="77777777" w:rsidR="002B22BD" w:rsidRDefault="002B22BD" w:rsidP="00096385">
            <w:r>
              <w:rPr>
                <w:sz w:val="16"/>
                <w:szCs w:val="16"/>
              </w:rPr>
              <w:t>Updates for NR RRC test case 8.1.5.1.1</w:t>
            </w:r>
          </w:p>
        </w:tc>
        <w:tc>
          <w:tcPr>
            <w:tcW w:w="517" w:type="dxa"/>
          </w:tcPr>
          <w:p w14:paraId="342730EC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8C906B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18D4C09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4AAD614" w14:textId="77777777" w:rsidR="002B22BD" w:rsidRDefault="002B22BD" w:rsidP="00096385">
            <w:r>
              <w:rPr>
                <w:sz w:val="16"/>
                <w:szCs w:val="16"/>
              </w:rPr>
              <w:t>R5-233835</w:t>
            </w:r>
          </w:p>
        </w:tc>
        <w:tc>
          <w:tcPr>
            <w:tcW w:w="1597" w:type="dxa"/>
          </w:tcPr>
          <w:p w14:paraId="18E38AD2" w14:textId="77777777" w:rsidR="002B22BD" w:rsidRDefault="002B22BD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6C514DB0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61E4A02" w14:textId="77777777" w:rsidR="002B22BD" w:rsidRDefault="002B22BD" w:rsidP="00096385">
            <w:r>
              <w:rPr>
                <w:sz w:val="16"/>
                <w:szCs w:val="16"/>
              </w:rPr>
              <w:t>8.1.5.1.1</w:t>
            </w:r>
          </w:p>
        </w:tc>
        <w:tc>
          <w:tcPr>
            <w:tcW w:w="998" w:type="dxa"/>
          </w:tcPr>
          <w:p w14:paraId="5309E5F3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B22BD" w14:paraId="16A55901" w14:textId="77777777" w:rsidTr="00096385">
        <w:tc>
          <w:tcPr>
            <w:tcW w:w="879" w:type="dxa"/>
          </w:tcPr>
          <w:p w14:paraId="27243A3D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3DAF0C1" w14:textId="77777777" w:rsidR="002B22BD" w:rsidRDefault="002B22BD" w:rsidP="00096385">
            <w:r>
              <w:rPr>
                <w:sz w:val="16"/>
                <w:szCs w:val="16"/>
              </w:rPr>
              <w:t>3848</w:t>
            </w:r>
          </w:p>
        </w:tc>
        <w:tc>
          <w:tcPr>
            <w:tcW w:w="517" w:type="dxa"/>
          </w:tcPr>
          <w:p w14:paraId="7152F799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F1A078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EA5E70C" w14:textId="77777777" w:rsidR="002B22BD" w:rsidRDefault="002B22BD" w:rsidP="00096385">
            <w:r>
              <w:rPr>
                <w:sz w:val="16"/>
                <w:szCs w:val="16"/>
              </w:rPr>
              <w:t>Updates for EN-DC RRC test case 8.2.1.1.1</w:t>
            </w:r>
          </w:p>
        </w:tc>
        <w:tc>
          <w:tcPr>
            <w:tcW w:w="517" w:type="dxa"/>
          </w:tcPr>
          <w:p w14:paraId="4D9D8DD3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56C905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0C6A97D7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04FD078" w14:textId="77777777" w:rsidR="002B22BD" w:rsidRDefault="002B22BD" w:rsidP="00096385">
            <w:r>
              <w:rPr>
                <w:sz w:val="16"/>
                <w:szCs w:val="16"/>
              </w:rPr>
              <w:t>R5-233836</w:t>
            </w:r>
          </w:p>
        </w:tc>
        <w:tc>
          <w:tcPr>
            <w:tcW w:w="1597" w:type="dxa"/>
          </w:tcPr>
          <w:p w14:paraId="40FD82BB" w14:textId="77777777" w:rsidR="002B22BD" w:rsidRDefault="002B22BD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588D1294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70E9F05" w14:textId="77777777" w:rsidR="002B22BD" w:rsidRDefault="002B22BD" w:rsidP="00096385">
            <w:r>
              <w:rPr>
                <w:sz w:val="16"/>
                <w:szCs w:val="16"/>
              </w:rPr>
              <w:t>8.2.1.1.1</w:t>
            </w:r>
          </w:p>
        </w:tc>
        <w:tc>
          <w:tcPr>
            <w:tcW w:w="998" w:type="dxa"/>
          </w:tcPr>
          <w:p w14:paraId="46F741D5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B22BD" w14:paraId="0B2F7B19" w14:textId="77777777" w:rsidTr="00096385">
        <w:tc>
          <w:tcPr>
            <w:tcW w:w="879" w:type="dxa"/>
          </w:tcPr>
          <w:p w14:paraId="60543FEC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B25224B" w14:textId="77777777" w:rsidR="002B22BD" w:rsidRDefault="002B22BD" w:rsidP="00096385">
            <w:r>
              <w:rPr>
                <w:sz w:val="16"/>
                <w:szCs w:val="16"/>
              </w:rPr>
              <w:t>3849</w:t>
            </w:r>
          </w:p>
        </w:tc>
        <w:tc>
          <w:tcPr>
            <w:tcW w:w="517" w:type="dxa"/>
          </w:tcPr>
          <w:p w14:paraId="7AA15DC0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968C08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986DD5A" w14:textId="77777777" w:rsidR="002B22BD" w:rsidRDefault="002B22BD" w:rsidP="00096385">
            <w:r>
              <w:rPr>
                <w:sz w:val="16"/>
                <w:szCs w:val="16"/>
              </w:rPr>
              <w:t>Updates for NE-DC RRC test case 8.2.1.1.2</w:t>
            </w:r>
          </w:p>
        </w:tc>
        <w:tc>
          <w:tcPr>
            <w:tcW w:w="517" w:type="dxa"/>
          </w:tcPr>
          <w:p w14:paraId="45E6CCB7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486E9C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6FC82040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B8A1F53" w14:textId="77777777" w:rsidR="002B22BD" w:rsidRDefault="002B22BD" w:rsidP="00096385">
            <w:r>
              <w:rPr>
                <w:sz w:val="16"/>
                <w:szCs w:val="16"/>
              </w:rPr>
              <w:t>R5-233837</w:t>
            </w:r>
          </w:p>
        </w:tc>
        <w:tc>
          <w:tcPr>
            <w:tcW w:w="1597" w:type="dxa"/>
          </w:tcPr>
          <w:p w14:paraId="2CE09888" w14:textId="77777777" w:rsidR="002B22BD" w:rsidRDefault="002B22BD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3F486A1B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81B5956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3F15AE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7A95052C" w14:textId="77777777" w:rsidTr="00096385">
        <w:tc>
          <w:tcPr>
            <w:tcW w:w="879" w:type="dxa"/>
          </w:tcPr>
          <w:p w14:paraId="37921B1D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B2707BD" w14:textId="77777777" w:rsidR="002B22BD" w:rsidRDefault="002B22BD" w:rsidP="00096385">
            <w:r>
              <w:rPr>
                <w:sz w:val="16"/>
                <w:szCs w:val="16"/>
              </w:rPr>
              <w:t>3850</w:t>
            </w:r>
          </w:p>
        </w:tc>
        <w:tc>
          <w:tcPr>
            <w:tcW w:w="517" w:type="dxa"/>
          </w:tcPr>
          <w:p w14:paraId="2360E68E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79AA07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7CC394" w14:textId="77777777" w:rsidR="002B22BD" w:rsidRDefault="002B22BD" w:rsidP="00096385">
            <w:r>
              <w:rPr>
                <w:sz w:val="16"/>
                <w:szCs w:val="16"/>
              </w:rPr>
              <w:t>Correction to EN-DC RRC test case 8.2.2.2.1</w:t>
            </w:r>
          </w:p>
        </w:tc>
        <w:tc>
          <w:tcPr>
            <w:tcW w:w="517" w:type="dxa"/>
          </w:tcPr>
          <w:p w14:paraId="5A67FA54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FB4234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7F27AEFC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071018B" w14:textId="77777777" w:rsidR="002B22BD" w:rsidRDefault="002B22BD" w:rsidP="00096385">
            <w:r>
              <w:rPr>
                <w:sz w:val="16"/>
                <w:szCs w:val="16"/>
              </w:rPr>
              <w:t>R5-233838</w:t>
            </w:r>
          </w:p>
        </w:tc>
        <w:tc>
          <w:tcPr>
            <w:tcW w:w="1597" w:type="dxa"/>
          </w:tcPr>
          <w:p w14:paraId="7A54FF0B" w14:textId="77777777" w:rsidR="002B22BD" w:rsidRDefault="002B22BD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29C94920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A071B7B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B602C4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285132D5" w14:textId="77777777" w:rsidTr="00096385">
        <w:tc>
          <w:tcPr>
            <w:tcW w:w="879" w:type="dxa"/>
          </w:tcPr>
          <w:p w14:paraId="41F45F72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6FE78FF" w14:textId="77777777" w:rsidR="002B22BD" w:rsidRDefault="002B22BD" w:rsidP="00096385">
            <w:r>
              <w:rPr>
                <w:sz w:val="16"/>
                <w:szCs w:val="16"/>
              </w:rPr>
              <w:t>3851</w:t>
            </w:r>
          </w:p>
        </w:tc>
        <w:tc>
          <w:tcPr>
            <w:tcW w:w="517" w:type="dxa"/>
          </w:tcPr>
          <w:p w14:paraId="7B74ADA4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367912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CF7132" w14:textId="77777777" w:rsidR="002B22BD" w:rsidRDefault="002B22BD" w:rsidP="00096385">
            <w:r>
              <w:rPr>
                <w:sz w:val="16"/>
                <w:szCs w:val="16"/>
              </w:rPr>
              <w:t>Correction to NE-DC RRC testcase 8.2.2.2.3</w:t>
            </w:r>
          </w:p>
        </w:tc>
        <w:tc>
          <w:tcPr>
            <w:tcW w:w="517" w:type="dxa"/>
          </w:tcPr>
          <w:p w14:paraId="5B3653D8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3B66A6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7DDDEB2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5B53E2F" w14:textId="77777777" w:rsidR="002B22BD" w:rsidRDefault="002B22BD" w:rsidP="00096385">
            <w:r>
              <w:rPr>
                <w:sz w:val="16"/>
                <w:szCs w:val="16"/>
              </w:rPr>
              <w:t>R5-233839</w:t>
            </w:r>
          </w:p>
        </w:tc>
        <w:tc>
          <w:tcPr>
            <w:tcW w:w="1597" w:type="dxa"/>
          </w:tcPr>
          <w:p w14:paraId="451F8404" w14:textId="77777777" w:rsidR="002B22BD" w:rsidRDefault="002B22BD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65185981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22E91B6" w14:textId="77777777" w:rsidR="002B22BD" w:rsidRDefault="002B22BD" w:rsidP="00096385">
            <w:r>
              <w:rPr>
                <w:sz w:val="16"/>
                <w:szCs w:val="16"/>
              </w:rPr>
              <w:t>8.2.2.2.3</w:t>
            </w:r>
          </w:p>
        </w:tc>
        <w:tc>
          <w:tcPr>
            <w:tcW w:w="998" w:type="dxa"/>
          </w:tcPr>
          <w:p w14:paraId="7F98E9E0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B22BD" w14:paraId="1FFDEDB7" w14:textId="77777777" w:rsidTr="00096385">
        <w:tc>
          <w:tcPr>
            <w:tcW w:w="879" w:type="dxa"/>
          </w:tcPr>
          <w:p w14:paraId="4E17E3FA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591DC6B" w14:textId="77777777" w:rsidR="002B22BD" w:rsidRDefault="002B22BD" w:rsidP="00096385">
            <w:r>
              <w:rPr>
                <w:sz w:val="16"/>
                <w:szCs w:val="16"/>
              </w:rPr>
              <w:t>3852</w:t>
            </w:r>
          </w:p>
        </w:tc>
        <w:tc>
          <w:tcPr>
            <w:tcW w:w="517" w:type="dxa"/>
          </w:tcPr>
          <w:p w14:paraId="47C1AC3E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F9A947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3DFF211" w14:textId="77777777" w:rsidR="002B22BD" w:rsidRDefault="002B22BD" w:rsidP="00096385">
            <w:r>
              <w:rPr>
                <w:sz w:val="16"/>
                <w:szCs w:val="16"/>
              </w:rPr>
              <w:t>Correction to NR-DC RRC testcase 8.2.2.2.2</w:t>
            </w:r>
          </w:p>
        </w:tc>
        <w:tc>
          <w:tcPr>
            <w:tcW w:w="517" w:type="dxa"/>
          </w:tcPr>
          <w:p w14:paraId="215657F6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792D6C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2BD02C6D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C45212B" w14:textId="77777777" w:rsidR="002B22BD" w:rsidRDefault="002B22BD" w:rsidP="00096385">
            <w:r>
              <w:rPr>
                <w:sz w:val="16"/>
                <w:szCs w:val="16"/>
              </w:rPr>
              <w:t>R5-233840</w:t>
            </w:r>
          </w:p>
        </w:tc>
        <w:tc>
          <w:tcPr>
            <w:tcW w:w="1597" w:type="dxa"/>
          </w:tcPr>
          <w:p w14:paraId="33166B14" w14:textId="77777777" w:rsidR="002B22BD" w:rsidRDefault="002B22BD" w:rsidP="00096385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7E16ACDD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6F288E1" w14:textId="77777777" w:rsidR="002B22BD" w:rsidRDefault="002B22BD" w:rsidP="00096385">
            <w:r>
              <w:rPr>
                <w:sz w:val="16"/>
                <w:szCs w:val="16"/>
              </w:rPr>
              <w:t>8.2.2.2.2</w:t>
            </w:r>
          </w:p>
        </w:tc>
        <w:tc>
          <w:tcPr>
            <w:tcW w:w="998" w:type="dxa"/>
          </w:tcPr>
          <w:p w14:paraId="6179FD79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B22BD" w14:paraId="662C5465" w14:textId="77777777" w:rsidTr="00096385">
        <w:tc>
          <w:tcPr>
            <w:tcW w:w="879" w:type="dxa"/>
          </w:tcPr>
          <w:p w14:paraId="6B954864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9070609" w14:textId="77777777" w:rsidR="002B22BD" w:rsidRDefault="002B22BD" w:rsidP="00096385">
            <w:r>
              <w:rPr>
                <w:sz w:val="16"/>
                <w:szCs w:val="16"/>
              </w:rPr>
              <w:t>3858</w:t>
            </w:r>
          </w:p>
        </w:tc>
        <w:tc>
          <w:tcPr>
            <w:tcW w:w="517" w:type="dxa"/>
          </w:tcPr>
          <w:p w14:paraId="7D7F5BB6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9EE4A28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59FAFE1" w14:textId="77777777" w:rsidR="002B22BD" w:rsidRDefault="002B22BD" w:rsidP="00096385">
            <w:r>
              <w:rPr>
                <w:sz w:val="16"/>
                <w:szCs w:val="16"/>
              </w:rPr>
              <w:t>Correction to emergency service TC 11.4.2</w:t>
            </w:r>
          </w:p>
        </w:tc>
        <w:tc>
          <w:tcPr>
            <w:tcW w:w="517" w:type="dxa"/>
          </w:tcPr>
          <w:p w14:paraId="3A2B324A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351BC6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E773B11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F21E799" w14:textId="77777777" w:rsidR="002B22BD" w:rsidRDefault="002B22BD" w:rsidP="00096385">
            <w:r>
              <w:rPr>
                <w:sz w:val="16"/>
                <w:szCs w:val="16"/>
              </w:rPr>
              <w:t>R5-235301</w:t>
            </w:r>
          </w:p>
        </w:tc>
        <w:tc>
          <w:tcPr>
            <w:tcW w:w="1597" w:type="dxa"/>
          </w:tcPr>
          <w:p w14:paraId="72BEAC0D" w14:textId="77777777" w:rsidR="002B22BD" w:rsidRDefault="002B22BD" w:rsidP="0009638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17DB55E7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47B370A" w14:textId="77777777" w:rsidR="002B22BD" w:rsidRDefault="002B22BD" w:rsidP="00096385">
            <w:r>
              <w:rPr>
                <w:sz w:val="16"/>
                <w:szCs w:val="16"/>
              </w:rPr>
              <w:t>11.4.2</w:t>
            </w:r>
          </w:p>
        </w:tc>
        <w:tc>
          <w:tcPr>
            <w:tcW w:w="998" w:type="dxa"/>
          </w:tcPr>
          <w:p w14:paraId="15FB5659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6FC23541" w14:textId="77777777" w:rsidTr="00096385">
        <w:tc>
          <w:tcPr>
            <w:tcW w:w="879" w:type="dxa"/>
          </w:tcPr>
          <w:p w14:paraId="4DAE8C25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C433F08" w14:textId="77777777" w:rsidR="002B22BD" w:rsidRDefault="002B22BD" w:rsidP="00096385">
            <w:r>
              <w:rPr>
                <w:sz w:val="16"/>
                <w:szCs w:val="16"/>
              </w:rPr>
              <w:t>3863</w:t>
            </w:r>
          </w:p>
        </w:tc>
        <w:tc>
          <w:tcPr>
            <w:tcW w:w="517" w:type="dxa"/>
          </w:tcPr>
          <w:p w14:paraId="7AD5FCB4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4C8DAF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9E45BFF" w14:textId="77777777" w:rsidR="002B22BD" w:rsidRDefault="002B22BD" w:rsidP="00096385">
            <w:r>
              <w:rPr>
                <w:sz w:val="16"/>
                <w:szCs w:val="16"/>
              </w:rPr>
              <w:t>Correction to ENDC RRC test case 8.2.3.17.1</w:t>
            </w:r>
          </w:p>
        </w:tc>
        <w:tc>
          <w:tcPr>
            <w:tcW w:w="517" w:type="dxa"/>
          </w:tcPr>
          <w:p w14:paraId="28AA355B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CDB73B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02FB1DBE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6B0A430" w14:textId="77777777" w:rsidR="002B22BD" w:rsidRDefault="002B22BD" w:rsidP="00096385">
            <w:r>
              <w:rPr>
                <w:sz w:val="16"/>
                <w:szCs w:val="16"/>
              </w:rPr>
              <w:t>R5-233983</w:t>
            </w:r>
          </w:p>
        </w:tc>
        <w:tc>
          <w:tcPr>
            <w:tcW w:w="1597" w:type="dxa"/>
          </w:tcPr>
          <w:p w14:paraId="7197BF0C" w14:textId="77777777" w:rsidR="002B22BD" w:rsidRDefault="002B22BD" w:rsidP="00096385">
            <w:r>
              <w:rPr>
                <w:sz w:val="16"/>
                <w:szCs w:val="16"/>
              </w:rPr>
              <w:t>Anritsu EMEA Ltd, MediaTek</w:t>
            </w:r>
          </w:p>
        </w:tc>
        <w:tc>
          <w:tcPr>
            <w:tcW w:w="1122" w:type="dxa"/>
          </w:tcPr>
          <w:p w14:paraId="658918A2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782E0A2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F08243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052F88AD" w14:textId="77777777" w:rsidTr="00096385">
        <w:tc>
          <w:tcPr>
            <w:tcW w:w="879" w:type="dxa"/>
          </w:tcPr>
          <w:p w14:paraId="0881F48E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C8F9B76" w14:textId="77777777" w:rsidR="002B22BD" w:rsidRDefault="002B22BD" w:rsidP="00096385">
            <w:r>
              <w:rPr>
                <w:sz w:val="16"/>
                <w:szCs w:val="16"/>
              </w:rPr>
              <w:t>3875</w:t>
            </w:r>
          </w:p>
        </w:tc>
        <w:tc>
          <w:tcPr>
            <w:tcW w:w="517" w:type="dxa"/>
          </w:tcPr>
          <w:p w14:paraId="2C4C00B2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C365D5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268CEC" w14:textId="77777777" w:rsidR="002B22BD" w:rsidRDefault="002B22BD" w:rsidP="00096385">
            <w:r>
              <w:rPr>
                <w:sz w:val="16"/>
                <w:szCs w:val="16"/>
              </w:rPr>
              <w:t>Correction to PDCP TC 7.1.3.5.3</w:t>
            </w:r>
          </w:p>
        </w:tc>
        <w:tc>
          <w:tcPr>
            <w:tcW w:w="517" w:type="dxa"/>
          </w:tcPr>
          <w:p w14:paraId="22F90CFB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73CB74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40510BEA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042E3A2" w14:textId="77777777" w:rsidR="002B22BD" w:rsidRDefault="002B22BD" w:rsidP="00096385">
            <w:r>
              <w:rPr>
                <w:sz w:val="16"/>
                <w:szCs w:val="16"/>
              </w:rPr>
              <w:t>R5-234012</w:t>
            </w:r>
          </w:p>
        </w:tc>
        <w:tc>
          <w:tcPr>
            <w:tcW w:w="1597" w:type="dxa"/>
          </w:tcPr>
          <w:p w14:paraId="2123663D" w14:textId="77777777" w:rsidR="002B22BD" w:rsidRDefault="002B22BD" w:rsidP="0009638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6160854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64A6264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AD9B67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394D2CFD" w14:textId="77777777" w:rsidTr="00096385">
        <w:tc>
          <w:tcPr>
            <w:tcW w:w="879" w:type="dxa"/>
          </w:tcPr>
          <w:p w14:paraId="0B9B088D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5A3C96F" w14:textId="77777777" w:rsidR="002B22BD" w:rsidRDefault="002B22BD" w:rsidP="00096385">
            <w:r>
              <w:rPr>
                <w:sz w:val="16"/>
                <w:szCs w:val="16"/>
              </w:rPr>
              <w:t>3879</w:t>
            </w:r>
          </w:p>
        </w:tc>
        <w:tc>
          <w:tcPr>
            <w:tcW w:w="517" w:type="dxa"/>
          </w:tcPr>
          <w:p w14:paraId="07739AB8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032DD4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020592" w14:textId="77777777" w:rsidR="002B22BD" w:rsidRDefault="002B22BD" w:rsidP="00096385">
            <w:r>
              <w:rPr>
                <w:sz w:val="16"/>
                <w:szCs w:val="16"/>
              </w:rPr>
              <w:t>Correction to NR DC TC 8.2.2.1.2 and 8.2.2.2.2</w:t>
            </w:r>
          </w:p>
        </w:tc>
        <w:tc>
          <w:tcPr>
            <w:tcW w:w="517" w:type="dxa"/>
          </w:tcPr>
          <w:p w14:paraId="0A9C66B8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1D488F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77553C4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B1B5A6C" w14:textId="77777777" w:rsidR="002B22BD" w:rsidRDefault="002B22BD" w:rsidP="00096385">
            <w:r>
              <w:rPr>
                <w:sz w:val="16"/>
                <w:szCs w:val="16"/>
              </w:rPr>
              <w:t>R5-234016</w:t>
            </w:r>
          </w:p>
        </w:tc>
        <w:tc>
          <w:tcPr>
            <w:tcW w:w="1597" w:type="dxa"/>
          </w:tcPr>
          <w:p w14:paraId="7368C15D" w14:textId="77777777" w:rsidR="002B22BD" w:rsidRDefault="002B22BD" w:rsidP="0009638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14CF0EB7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67434C1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18CBBF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0B3764F1" w14:textId="77777777" w:rsidTr="00096385">
        <w:tc>
          <w:tcPr>
            <w:tcW w:w="879" w:type="dxa"/>
          </w:tcPr>
          <w:p w14:paraId="60C3AE24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DFC78D0" w14:textId="77777777" w:rsidR="002B22BD" w:rsidRDefault="002B22BD" w:rsidP="00096385">
            <w:r>
              <w:rPr>
                <w:sz w:val="16"/>
                <w:szCs w:val="16"/>
              </w:rPr>
              <w:t>3880</w:t>
            </w:r>
          </w:p>
        </w:tc>
        <w:tc>
          <w:tcPr>
            <w:tcW w:w="517" w:type="dxa"/>
          </w:tcPr>
          <w:p w14:paraId="69B3A651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005AB4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A466BC" w14:textId="77777777" w:rsidR="002B22BD" w:rsidRDefault="002B22BD" w:rsidP="00096385">
            <w:r>
              <w:rPr>
                <w:sz w:val="16"/>
                <w:szCs w:val="16"/>
              </w:rPr>
              <w:t>Correction to 5GMM TC 9.1.1.6</w:t>
            </w:r>
          </w:p>
        </w:tc>
        <w:tc>
          <w:tcPr>
            <w:tcW w:w="517" w:type="dxa"/>
          </w:tcPr>
          <w:p w14:paraId="52060EBE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705DB3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6AC76B39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F6969AE" w14:textId="77777777" w:rsidR="002B22BD" w:rsidRDefault="002B22BD" w:rsidP="00096385">
            <w:r>
              <w:rPr>
                <w:sz w:val="16"/>
                <w:szCs w:val="16"/>
              </w:rPr>
              <w:t>R5-234017</w:t>
            </w:r>
          </w:p>
        </w:tc>
        <w:tc>
          <w:tcPr>
            <w:tcW w:w="1597" w:type="dxa"/>
          </w:tcPr>
          <w:p w14:paraId="0A0841B5" w14:textId="77777777" w:rsidR="002B22BD" w:rsidRDefault="002B22BD" w:rsidP="00096385">
            <w:r>
              <w:rPr>
                <w:sz w:val="16"/>
                <w:szCs w:val="16"/>
              </w:rPr>
              <w:t>MediaTek Inc., Starpoint</w:t>
            </w:r>
          </w:p>
        </w:tc>
        <w:tc>
          <w:tcPr>
            <w:tcW w:w="1122" w:type="dxa"/>
          </w:tcPr>
          <w:p w14:paraId="79CD7C37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B234469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0468DA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52CCE350" w14:textId="77777777" w:rsidTr="00096385">
        <w:tc>
          <w:tcPr>
            <w:tcW w:w="879" w:type="dxa"/>
          </w:tcPr>
          <w:p w14:paraId="67281AD6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89A60CF" w14:textId="77777777" w:rsidR="002B22BD" w:rsidRDefault="002B22BD" w:rsidP="00096385">
            <w:r>
              <w:rPr>
                <w:sz w:val="16"/>
                <w:szCs w:val="16"/>
              </w:rPr>
              <w:t>3881</w:t>
            </w:r>
          </w:p>
        </w:tc>
        <w:tc>
          <w:tcPr>
            <w:tcW w:w="517" w:type="dxa"/>
          </w:tcPr>
          <w:p w14:paraId="2580893E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1DD129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EDF03B" w14:textId="77777777" w:rsidR="002B22BD" w:rsidRDefault="002B22BD" w:rsidP="00096385">
            <w:r>
              <w:rPr>
                <w:sz w:val="16"/>
                <w:szCs w:val="16"/>
              </w:rPr>
              <w:t>Correction to 5GMM TC 9.1.5.1.9</w:t>
            </w:r>
          </w:p>
        </w:tc>
        <w:tc>
          <w:tcPr>
            <w:tcW w:w="517" w:type="dxa"/>
          </w:tcPr>
          <w:p w14:paraId="5425D535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7140EC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75D4826F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49CE152" w14:textId="77777777" w:rsidR="002B22BD" w:rsidRDefault="002B22BD" w:rsidP="00096385">
            <w:r>
              <w:rPr>
                <w:sz w:val="16"/>
                <w:szCs w:val="16"/>
              </w:rPr>
              <w:t>R5-234018</w:t>
            </w:r>
          </w:p>
        </w:tc>
        <w:tc>
          <w:tcPr>
            <w:tcW w:w="1597" w:type="dxa"/>
          </w:tcPr>
          <w:p w14:paraId="417CF083" w14:textId="77777777" w:rsidR="002B22BD" w:rsidRDefault="002B22BD" w:rsidP="00096385">
            <w:r>
              <w:rPr>
                <w:sz w:val="16"/>
                <w:szCs w:val="16"/>
              </w:rPr>
              <w:t>MediaTek Inc., Starpoint</w:t>
            </w:r>
          </w:p>
        </w:tc>
        <w:tc>
          <w:tcPr>
            <w:tcW w:w="1122" w:type="dxa"/>
          </w:tcPr>
          <w:p w14:paraId="7123B6D1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22958FB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7473BC7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51B9D3BE" w14:textId="77777777" w:rsidTr="00096385">
        <w:tc>
          <w:tcPr>
            <w:tcW w:w="879" w:type="dxa"/>
          </w:tcPr>
          <w:p w14:paraId="1939505E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6CCE84F" w14:textId="77777777" w:rsidR="002B22BD" w:rsidRDefault="002B22BD" w:rsidP="00096385">
            <w:r>
              <w:rPr>
                <w:sz w:val="16"/>
                <w:szCs w:val="16"/>
              </w:rPr>
              <w:t>3892</w:t>
            </w:r>
          </w:p>
        </w:tc>
        <w:tc>
          <w:tcPr>
            <w:tcW w:w="517" w:type="dxa"/>
          </w:tcPr>
          <w:p w14:paraId="3DF90773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9F9E12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7FE378" w14:textId="77777777" w:rsidR="002B22BD" w:rsidRDefault="002B22BD" w:rsidP="00096385">
            <w:r>
              <w:rPr>
                <w:sz w:val="16"/>
                <w:szCs w:val="16"/>
              </w:rPr>
              <w:t>Update NE-DC RRC Radio Bearer test case 8.2.2.8.3</w:t>
            </w:r>
          </w:p>
        </w:tc>
        <w:tc>
          <w:tcPr>
            <w:tcW w:w="517" w:type="dxa"/>
          </w:tcPr>
          <w:p w14:paraId="70463EA5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DE27CB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2A9674B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7EC8C33" w14:textId="77777777" w:rsidR="002B22BD" w:rsidRDefault="002B22BD" w:rsidP="00096385">
            <w:r>
              <w:rPr>
                <w:sz w:val="16"/>
                <w:szCs w:val="16"/>
              </w:rPr>
              <w:t>R5-234107</w:t>
            </w:r>
          </w:p>
        </w:tc>
        <w:tc>
          <w:tcPr>
            <w:tcW w:w="1597" w:type="dxa"/>
          </w:tcPr>
          <w:p w14:paraId="58CB6634" w14:textId="77777777" w:rsidR="002B22BD" w:rsidRDefault="002B22BD" w:rsidP="0009638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0E1CC564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0CD4168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52EF79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1D66EFCC" w14:textId="77777777" w:rsidTr="00096385">
        <w:tc>
          <w:tcPr>
            <w:tcW w:w="879" w:type="dxa"/>
          </w:tcPr>
          <w:p w14:paraId="60FCFCB5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477A00A" w14:textId="77777777" w:rsidR="002B22BD" w:rsidRDefault="002B22BD" w:rsidP="00096385">
            <w:r>
              <w:rPr>
                <w:sz w:val="16"/>
                <w:szCs w:val="16"/>
              </w:rPr>
              <w:t>3897</w:t>
            </w:r>
          </w:p>
        </w:tc>
        <w:tc>
          <w:tcPr>
            <w:tcW w:w="517" w:type="dxa"/>
          </w:tcPr>
          <w:p w14:paraId="5C439C3D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8CDACA0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5642F24" w14:textId="77777777" w:rsidR="002B22BD" w:rsidRDefault="002B22BD" w:rsidP="00096385">
            <w:r>
              <w:rPr>
                <w:sz w:val="16"/>
                <w:szCs w:val="16"/>
              </w:rPr>
              <w:t>Addition of new test case 11.3.12</w:t>
            </w:r>
          </w:p>
        </w:tc>
        <w:tc>
          <w:tcPr>
            <w:tcW w:w="517" w:type="dxa"/>
          </w:tcPr>
          <w:p w14:paraId="1F71810D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7084B2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79F8A9D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E957CBC" w14:textId="77777777" w:rsidR="002B22BD" w:rsidRDefault="002B22BD" w:rsidP="00096385">
            <w:r>
              <w:rPr>
                <w:sz w:val="16"/>
                <w:szCs w:val="16"/>
              </w:rPr>
              <w:t>R5-235298</w:t>
            </w:r>
          </w:p>
        </w:tc>
        <w:tc>
          <w:tcPr>
            <w:tcW w:w="1597" w:type="dxa"/>
          </w:tcPr>
          <w:p w14:paraId="67DEE7A6" w14:textId="77777777" w:rsidR="002B22BD" w:rsidRDefault="002B22BD" w:rsidP="00096385">
            <w:r>
              <w:rPr>
                <w:sz w:val="16"/>
                <w:szCs w:val="16"/>
              </w:rPr>
              <w:t>NTT DOCOMO, INC., ROHDE &amp; SCHWARZ</w:t>
            </w:r>
          </w:p>
        </w:tc>
        <w:tc>
          <w:tcPr>
            <w:tcW w:w="1122" w:type="dxa"/>
          </w:tcPr>
          <w:p w14:paraId="6D69C3B6" w14:textId="77777777" w:rsidR="002B22BD" w:rsidRDefault="002B22BD" w:rsidP="00096385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0D86195A" w14:textId="77777777" w:rsidR="002B22BD" w:rsidRDefault="002B22BD" w:rsidP="00096385">
            <w:r>
              <w:rPr>
                <w:sz w:val="16"/>
                <w:szCs w:val="16"/>
              </w:rPr>
              <w:t>11.3</w:t>
            </w:r>
          </w:p>
        </w:tc>
        <w:tc>
          <w:tcPr>
            <w:tcW w:w="998" w:type="dxa"/>
          </w:tcPr>
          <w:p w14:paraId="6C874B76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TS38.523-2 CR0375; TS/TR ... CR ... </w:t>
            </w:r>
          </w:p>
        </w:tc>
      </w:tr>
      <w:tr w:rsidR="002B22BD" w14:paraId="094C3EB1" w14:textId="77777777" w:rsidTr="00096385">
        <w:tc>
          <w:tcPr>
            <w:tcW w:w="879" w:type="dxa"/>
          </w:tcPr>
          <w:p w14:paraId="110A1764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B30063C" w14:textId="77777777" w:rsidR="002B22BD" w:rsidRDefault="002B22BD" w:rsidP="00096385">
            <w:r>
              <w:rPr>
                <w:sz w:val="16"/>
                <w:szCs w:val="16"/>
              </w:rPr>
              <w:t>3898</w:t>
            </w:r>
          </w:p>
        </w:tc>
        <w:tc>
          <w:tcPr>
            <w:tcW w:w="517" w:type="dxa"/>
          </w:tcPr>
          <w:p w14:paraId="0C6BFA66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71E34A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D294542" w14:textId="77777777" w:rsidR="002B22BD" w:rsidRDefault="002B22BD" w:rsidP="00096385">
            <w:r>
              <w:rPr>
                <w:sz w:val="16"/>
                <w:szCs w:val="16"/>
              </w:rPr>
              <w:t>Correction of test case 11.3.2</w:t>
            </w:r>
          </w:p>
        </w:tc>
        <w:tc>
          <w:tcPr>
            <w:tcW w:w="517" w:type="dxa"/>
          </w:tcPr>
          <w:p w14:paraId="5352B15E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6B4C6D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7D5FACF0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A7A6DFE" w14:textId="77777777" w:rsidR="002B22BD" w:rsidRDefault="002B22BD" w:rsidP="00096385">
            <w:r>
              <w:rPr>
                <w:sz w:val="16"/>
                <w:szCs w:val="16"/>
              </w:rPr>
              <w:t>R5-234153</w:t>
            </w:r>
          </w:p>
        </w:tc>
        <w:tc>
          <w:tcPr>
            <w:tcW w:w="1597" w:type="dxa"/>
          </w:tcPr>
          <w:p w14:paraId="25DA9E63" w14:textId="77777777" w:rsidR="002B22BD" w:rsidRDefault="002B22BD" w:rsidP="00096385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14:paraId="4EFB1222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0F377D9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7497CF9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7105B176" w14:textId="77777777" w:rsidTr="00096385">
        <w:tc>
          <w:tcPr>
            <w:tcW w:w="879" w:type="dxa"/>
          </w:tcPr>
          <w:p w14:paraId="4D0DC4CC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4439E4D" w14:textId="77777777" w:rsidR="002B22BD" w:rsidRDefault="002B22BD" w:rsidP="00096385">
            <w:r>
              <w:rPr>
                <w:sz w:val="16"/>
                <w:szCs w:val="16"/>
              </w:rPr>
              <w:t>3899</w:t>
            </w:r>
          </w:p>
        </w:tc>
        <w:tc>
          <w:tcPr>
            <w:tcW w:w="517" w:type="dxa"/>
          </w:tcPr>
          <w:p w14:paraId="511CC1CB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437012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12F4EE2" w14:textId="77777777" w:rsidR="002B22BD" w:rsidRDefault="002B22BD" w:rsidP="00096385">
            <w:r>
              <w:rPr>
                <w:sz w:val="16"/>
                <w:szCs w:val="16"/>
              </w:rPr>
              <w:t>Correction of test case 11.3.7</w:t>
            </w:r>
          </w:p>
        </w:tc>
        <w:tc>
          <w:tcPr>
            <w:tcW w:w="517" w:type="dxa"/>
          </w:tcPr>
          <w:p w14:paraId="1EF226F8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CDBD07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1D99394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2FF6D09" w14:textId="77777777" w:rsidR="002B22BD" w:rsidRDefault="002B22BD" w:rsidP="00096385">
            <w:r>
              <w:rPr>
                <w:sz w:val="16"/>
                <w:szCs w:val="16"/>
              </w:rPr>
              <w:t>R5-234154</w:t>
            </w:r>
          </w:p>
        </w:tc>
        <w:tc>
          <w:tcPr>
            <w:tcW w:w="1597" w:type="dxa"/>
          </w:tcPr>
          <w:p w14:paraId="3C06A4B2" w14:textId="77777777" w:rsidR="002B22BD" w:rsidRDefault="002B22BD" w:rsidP="00096385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14:paraId="65E923DE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C11E85F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0C4D7F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08D1157A" w14:textId="77777777" w:rsidTr="00096385">
        <w:tc>
          <w:tcPr>
            <w:tcW w:w="879" w:type="dxa"/>
          </w:tcPr>
          <w:p w14:paraId="02760225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43CE5BD" w14:textId="77777777" w:rsidR="002B22BD" w:rsidRDefault="002B22BD" w:rsidP="00096385">
            <w:r>
              <w:rPr>
                <w:sz w:val="16"/>
                <w:szCs w:val="16"/>
              </w:rPr>
              <w:t>3900</w:t>
            </w:r>
          </w:p>
        </w:tc>
        <w:tc>
          <w:tcPr>
            <w:tcW w:w="517" w:type="dxa"/>
          </w:tcPr>
          <w:p w14:paraId="2F464227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564AF5F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2A8989A" w14:textId="77777777" w:rsidR="002B22BD" w:rsidRDefault="002B22BD" w:rsidP="00096385">
            <w:r>
              <w:rPr>
                <w:sz w:val="16"/>
                <w:szCs w:val="16"/>
              </w:rPr>
              <w:t>Correction of test case 11.3.8</w:t>
            </w:r>
          </w:p>
        </w:tc>
        <w:tc>
          <w:tcPr>
            <w:tcW w:w="517" w:type="dxa"/>
          </w:tcPr>
          <w:p w14:paraId="48F3403C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F4140A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4CB1A018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557981A" w14:textId="77777777" w:rsidR="002B22BD" w:rsidRDefault="002B22BD" w:rsidP="00096385">
            <w:r>
              <w:rPr>
                <w:sz w:val="16"/>
                <w:szCs w:val="16"/>
              </w:rPr>
              <w:t>R5-235299</w:t>
            </w:r>
          </w:p>
        </w:tc>
        <w:tc>
          <w:tcPr>
            <w:tcW w:w="1597" w:type="dxa"/>
          </w:tcPr>
          <w:p w14:paraId="1C73000E" w14:textId="77777777" w:rsidR="002B22BD" w:rsidRDefault="002B22BD" w:rsidP="00096385">
            <w:r>
              <w:rPr>
                <w:sz w:val="16"/>
                <w:szCs w:val="16"/>
              </w:rPr>
              <w:t>NTT DOCOMO, INC.,</w:t>
            </w:r>
          </w:p>
        </w:tc>
        <w:tc>
          <w:tcPr>
            <w:tcW w:w="1122" w:type="dxa"/>
          </w:tcPr>
          <w:p w14:paraId="02D5CE10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F4EFF65" w14:textId="77777777" w:rsidR="002B22BD" w:rsidRDefault="002B22BD" w:rsidP="00096385">
            <w:r>
              <w:rPr>
                <w:sz w:val="16"/>
                <w:szCs w:val="16"/>
              </w:rPr>
              <w:t>11.3.8</w:t>
            </w:r>
          </w:p>
        </w:tc>
        <w:tc>
          <w:tcPr>
            <w:tcW w:w="998" w:type="dxa"/>
          </w:tcPr>
          <w:p w14:paraId="74A8BFC0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B22BD" w14:paraId="136C3328" w14:textId="77777777" w:rsidTr="00096385">
        <w:tc>
          <w:tcPr>
            <w:tcW w:w="879" w:type="dxa"/>
          </w:tcPr>
          <w:p w14:paraId="58318C03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FD52CBF" w14:textId="77777777" w:rsidR="002B22BD" w:rsidRDefault="002B22BD" w:rsidP="00096385">
            <w:r>
              <w:rPr>
                <w:sz w:val="16"/>
                <w:szCs w:val="16"/>
              </w:rPr>
              <w:t>3901</w:t>
            </w:r>
          </w:p>
        </w:tc>
        <w:tc>
          <w:tcPr>
            <w:tcW w:w="517" w:type="dxa"/>
          </w:tcPr>
          <w:p w14:paraId="30229D8A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027E3E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9B1D275" w14:textId="77777777" w:rsidR="002B22BD" w:rsidRDefault="002B22BD" w:rsidP="00096385">
            <w:r>
              <w:rPr>
                <w:sz w:val="16"/>
                <w:szCs w:val="16"/>
              </w:rPr>
              <w:t>Correction of test case 11.3.9</w:t>
            </w:r>
          </w:p>
        </w:tc>
        <w:tc>
          <w:tcPr>
            <w:tcW w:w="517" w:type="dxa"/>
          </w:tcPr>
          <w:p w14:paraId="65E3CCB6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3145C5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04E86BC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F93B0FD" w14:textId="77777777" w:rsidR="002B22BD" w:rsidRDefault="002B22BD" w:rsidP="00096385">
            <w:r>
              <w:rPr>
                <w:sz w:val="16"/>
                <w:szCs w:val="16"/>
              </w:rPr>
              <w:t>R5-234156</w:t>
            </w:r>
          </w:p>
        </w:tc>
        <w:tc>
          <w:tcPr>
            <w:tcW w:w="1597" w:type="dxa"/>
          </w:tcPr>
          <w:p w14:paraId="0FF9B9D2" w14:textId="77777777" w:rsidR="002B22BD" w:rsidRDefault="002B22BD" w:rsidP="00096385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14:paraId="7A5A73F1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B1EEFC4" w14:textId="77777777" w:rsidR="002B22BD" w:rsidRDefault="002B22BD" w:rsidP="00096385">
            <w:r>
              <w:rPr>
                <w:sz w:val="16"/>
                <w:szCs w:val="16"/>
              </w:rPr>
              <w:t>11.3.9</w:t>
            </w:r>
          </w:p>
        </w:tc>
        <w:tc>
          <w:tcPr>
            <w:tcW w:w="998" w:type="dxa"/>
          </w:tcPr>
          <w:p w14:paraId="6CE11EEC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B22BD" w14:paraId="15F8141D" w14:textId="77777777" w:rsidTr="00096385">
        <w:tc>
          <w:tcPr>
            <w:tcW w:w="879" w:type="dxa"/>
          </w:tcPr>
          <w:p w14:paraId="38F33CE7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6744CAC" w14:textId="77777777" w:rsidR="002B22BD" w:rsidRDefault="002B22BD" w:rsidP="00096385">
            <w:r>
              <w:rPr>
                <w:sz w:val="16"/>
                <w:szCs w:val="16"/>
              </w:rPr>
              <w:t>3902</w:t>
            </w:r>
          </w:p>
        </w:tc>
        <w:tc>
          <w:tcPr>
            <w:tcW w:w="517" w:type="dxa"/>
          </w:tcPr>
          <w:p w14:paraId="16AE4BC3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9D332F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C16685" w14:textId="77777777" w:rsidR="002B22BD" w:rsidRDefault="002B22BD" w:rsidP="00096385">
            <w:r>
              <w:rPr>
                <w:sz w:val="16"/>
                <w:szCs w:val="16"/>
              </w:rPr>
              <w:t>Correction of test case 11.3.9a</w:t>
            </w:r>
          </w:p>
        </w:tc>
        <w:tc>
          <w:tcPr>
            <w:tcW w:w="517" w:type="dxa"/>
          </w:tcPr>
          <w:p w14:paraId="2A86CAFE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26417A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26AA9893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9ABFC2A" w14:textId="77777777" w:rsidR="002B22BD" w:rsidRDefault="002B22BD" w:rsidP="00096385">
            <w:r>
              <w:rPr>
                <w:sz w:val="16"/>
                <w:szCs w:val="16"/>
              </w:rPr>
              <w:t>R5-234157</w:t>
            </w:r>
          </w:p>
        </w:tc>
        <w:tc>
          <w:tcPr>
            <w:tcW w:w="1597" w:type="dxa"/>
          </w:tcPr>
          <w:p w14:paraId="55F5E35F" w14:textId="77777777" w:rsidR="002B22BD" w:rsidRDefault="002B22BD" w:rsidP="00096385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14:paraId="5520A720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0B85AE1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B8344EE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2DD84A71" w14:textId="77777777" w:rsidTr="00096385">
        <w:tc>
          <w:tcPr>
            <w:tcW w:w="879" w:type="dxa"/>
          </w:tcPr>
          <w:p w14:paraId="6928521B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AE2D124" w14:textId="77777777" w:rsidR="002B22BD" w:rsidRDefault="002B22BD" w:rsidP="00096385">
            <w:r>
              <w:rPr>
                <w:sz w:val="16"/>
                <w:szCs w:val="16"/>
              </w:rPr>
              <w:t>3907</w:t>
            </w:r>
          </w:p>
        </w:tc>
        <w:tc>
          <w:tcPr>
            <w:tcW w:w="517" w:type="dxa"/>
          </w:tcPr>
          <w:p w14:paraId="7A7E2B2A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54AE956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E6647B" w14:textId="77777777" w:rsidR="002B22BD" w:rsidRDefault="002B22BD" w:rsidP="00096385">
            <w:r>
              <w:rPr>
                <w:sz w:val="16"/>
                <w:szCs w:val="16"/>
              </w:rPr>
              <w:t>Update of NR RRC TC 8.1.5.8.2.x</w:t>
            </w:r>
          </w:p>
        </w:tc>
        <w:tc>
          <w:tcPr>
            <w:tcW w:w="517" w:type="dxa"/>
          </w:tcPr>
          <w:p w14:paraId="62A98D29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994CDE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1D269480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C1BC0A6" w14:textId="77777777" w:rsidR="002B22BD" w:rsidRDefault="002B22BD" w:rsidP="00096385">
            <w:r>
              <w:rPr>
                <w:sz w:val="16"/>
                <w:szCs w:val="16"/>
              </w:rPr>
              <w:t>R5-235291</w:t>
            </w:r>
          </w:p>
        </w:tc>
        <w:tc>
          <w:tcPr>
            <w:tcW w:w="1597" w:type="dxa"/>
          </w:tcPr>
          <w:p w14:paraId="7FBA8B73" w14:textId="77777777" w:rsidR="002B22BD" w:rsidRDefault="002B22BD" w:rsidP="00096385">
            <w:r>
              <w:rPr>
                <w:sz w:val="16"/>
                <w:szCs w:val="16"/>
              </w:rPr>
              <w:t>MediaTek Inc., ROHDE &amp; SCHWARZ</w:t>
            </w:r>
          </w:p>
        </w:tc>
        <w:tc>
          <w:tcPr>
            <w:tcW w:w="1122" w:type="dxa"/>
          </w:tcPr>
          <w:p w14:paraId="3284B164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796117C" w14:textId="77777777" w:rsidR="002B22BD" w:rsidRDefault="002B22BD" w:rsidP="00096385">
            <w:r>
              <w:rPr>
                <w:sz w:val="16"/>
                <w:szCs w:val="16"/>
              </w:rPr>
              <w:t>8.1.5.8.2.1.3.2</w:t>
            </w:r>
          </w:p>
        </w:tc>
        <w:tc>
          <w:tcPr>
            <w:tcW w:w="998" w:type="dxa"/>
          </w:tcPr>
          <w:p w14:paraId="432998D0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2D5807A3" w14:textId="77777777" w:rsidTr="00096385">
        <w:tc>
          <w:tcPr>
            <w:tcW w:w="879" w:type="dxa"/>
          </w:tcPr>
          <w:p w14:paraId="5DAC9396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0A6C6B8" w14:textId="77777777" w:rsidR="002B22BD" w:rsidRDefault="002B22BD" w:rsidP="00096385">
            <w:r>
              <w:rPr>
                <w:sz w:val="16"/>
                <w:szCs w:val="16"/>
              </w:rPr>
              <w:t>3908</w:t>
            </w:r>
          </w:p>
        </w:tc>
        <w:tc>
          <w:tcPr>
            <w:tcW w:w="517" w:type="dxa"/>
          </w:tcPr>
          <w:p w14:paraId="592269E4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84542FF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427EB15" w14:textId="77777777" w:rsidR="002B22BD" w:rsidRDefault="002B22BD" w:rsidP="00096385">
            <w:r>
              <w:rPr>
                <w:sz w:val="16"/>
                <w:szCs w:val="16"/>
              </w:rPr>
              <w:t>Correction to NR testcase 7.1.1.8.1</w:t>
            </w:r>
          </w:p>
        </w:tc>
        <w:tc>
          <w:tcPr>
            <w:tcW w:w="517" w:type="dxa"/>
          </w:tcPr>
          <w:p w14:paraId="7A72522D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C7887A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17CB7B2D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441326E" w14:textId="77777777" w:rsidR="002B22BD" w:rsidRDefault="002B22BD" w:rsidP="00096385">
            <w:r>
              <w:rPr>
                <w:sz w:val="16"/>
                <w:szCs w:val="16"/>
              </w:rPr>
              <w:t>R5-235286</w:t>
            </w:r>
          </w:p>
        </w:tc>
        <w:tc>
          <w:tcPr>
            <w:tcW w:w="1597" w:type="dxa"/>
          </w:tcPr>
          <w:p w14:paraId="043891F0" w14:textId="77777777" w:rsidR="002B22BD" w:rsidRDefault="002B22BD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9434DED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611373D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811D91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3A4B453E" w14:textId="77777777" w:rsidTr="00096385">
        <w:tc>
          <w:tcPr>
            <w:tcW w:w="879" w:type="dxa"/>
          </w:tcPr>
          <w:p w14:paraId="2529C864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EF96571" w14:textId="77777777" w:rsidR="002B22BD" w:rsidRDefault="002B22BD" w:rsidP="00096385">
            <w:r>
              <w:rPr>
                <w:sz w:val="16"/>
                <w:szCs w:val="16"/>
              </w:rPr>
              <w:t>3909</w:t>
            </w:r>
          </w:p>
        </w:tc>
        <w:tc>
          <w:tcPr>
            <w:tcW w:w="517" w:type="dxa"/>
          </w:tcPr>
          <w:p w14:paraId="50B573F8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2EDBB7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CAFE788" w14:textId="77777777" w:rsidR="002B22BD" w:rsidRDefault="002B22BD" w:rsidP="00096385">
            <w:r>
              <w:rPr>
                <w:sz w:val="16"/>
                <w:szCs w:val="16"/>
              </w:rPr>
              <w:t>Update FR2 Power Level for TC 6.1.2.3a</w:t>
            </w:r>
          </w:p>
        </w:tc>
        <w:tc>
          <w:tcPr>
            <w:tcW w:w="517" w:type="dxa"/>
          </w:tcPr>
          <w:p w14:paraId="5351FD09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6517B1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404A9779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8A1E350" w14:textId="77777777" w:rsidR="002B22BD" w:rsidRDefault="002B22BD" w:rsidP="00096385">
            <w:r>
              <w:rPr>
                <w:sz w:val="16"/>
                <w:szCs w:val="16"/>
              </w:rPr>
              <w:t>R5-234314</w:t>
            </w:r>
          </w:p>
        </w:tc>
        <w:tc>
          <w:tcPr>
            <w:tcW w:w="1597" w:type="dxa"/>
          </w:tcPr>
          <w:p w14:paraId="459A2C2F" w14:textId="77777777" w:rsidR="002B22BD" w:rsidRDefault="002B22BD" w:rsidP="00096385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</w:tcPr>
          <w:p w14:paraId="469DE2C9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2121F73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C4D3DDD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6889F3B4" w14:textId="77777777" w:rsidTr="00096385">
        <w:tc>
          <w:tcPr>
            <w:tcW w:w="879" w:type="dxa"/>
          </w:tcPr>
          <w:p w14:paraId="74AC1C09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9BC6E2C" w14:textId="77777777" w:rsidR="002B22BD" w:rsidRDefault="002B22BD" w:rsidP="00096385">
            <w:r>
              <w:rPr>
                <w:sz w:val="16"/>
                <w:szCs w:val="16"/>
              </w:rPr>
              <w:t>3936</w:t>
            </w:r>
          </w:p>
        </w:tc>
        <w:tc>
          <w:tcPr>
            <w:tcW w:w="517" w:type="dxa"/>
          </w:tcPr>
          <w:p w14:paraId="1CDB4CDA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2009E2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C27EFE6" w14:textId="77777777" w:rsidR="002B22BD" w:rsidRDefault="002B22BD" w:rsidP="00096385">
            <w:r>
              <w:rPr>
                <w:sz w:val="16"/>
                <w:szCs w:val="16"/>
              </w:rPr>
              <w:t>Correction to ENDC testcase 8.2.2.2.1</w:t>
            </w:r>
          </w:p>
        </w:tc>
        <w:tc>
          <w:tcPr>
            <w:tcW w:w="517" w:type="dxa"/>
          </w:tcPr>
          <w:p w14:paraId="232B51BA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EB1A1F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0955F108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10C643F" w14:textId="77777777" w:rsidR="002B22BD" w:rsidRDefault="002B22BD" w:rsidP="00096385">
            <w:r>
              <w:rPr>
                <w:sz w:val="16"/>
                <w:szCs w:val="16"/>
              </w:rPr>
              <w:t>R5-235292</w:t>
            </w:r>
          </w:p>
        </w:tc>
        <w:tc>
          <w:tcPr>
            <w:tcW w:w="1597" w:type="dxa"/>
          </w:tcPr>
          <w:p w14:paraId="136EA266" w14:textId="77777777" w:rsidR="002B22BD" w:rsidRDefault="002B22BD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658F0E8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D1EC38E" w14:textId="77777777" w:rsidR="002B22BD" w:rsidRDefault="002B22BD" w:rsidP="00096385">
            <w:r>
              <w:rPr>
                <w:sz w:val="16"/>
                <w:szCs w:val="16"/>
              </w:rPr>
              <w:t>8.2.2.2.1</w:t>
            </w:r>
          </w:p>
        </w:tc>
        <w:tc>
          <w:tcPr>
            <w:tcW w:w="998" w:type="dxa"/>
          </w:tcPr>
          <w:p w14:paraId="5040FF2B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73DD0C27" w14:textId="77777777" w:rsidTr="00096385">
        <w:tc>
          <w:tcPr>
            <w:tcW w:w="879" w:type="dxa"/>
          </w:tcPr>
          <w:p w14:paraId="0F572D7D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E78D9DF" w14:textId="77777777" w:rsidR="002B22BD" w:rsidRDefault="002B22BD" w:rsidP="00096385">
            <w:r>
              <w:rPr>
                <w:sz w:val="16"/>
                <w:szCs w:val="16"/>
              </w:rPr>
              <w:t>3938</w:t>
            </w:r>
          </w:p>
        </w:tc>
        <w:tc>
          <w:tcPr>
            <w:tcW w:w="517" w:type="dxa"/>
          </w:tcPr>
          <w:p w14:paraId="1D4B021A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9C5ADD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656ABB3" w14:textId="77777777" w:rsidR="002B22BD" w:rsidRDefault="002B22BD" w:rsidP="00096385">
            <w:r>
              <w:rPr>
                <w:sz w:val="16"/>
                <w:szCs w:val="16"/>
              </w:rPr>
              <w:t>Correction to FR2 Power level tables for NR Idle mode test cases</w:t>
            </w:r>
          </w:p>
        </w:tc>
        <w:tc>
          <w:tcPr>
            <w:tcW w:w="517" w:type="dxa"/>
          </w:tcPr>
          <w:p w14:paraId="0605BC96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206FB4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686A227B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AB9BD92" w14:textId="77777777" w:rsidR="002B22BD" w:rsidRDefault="002B22BD" w:rsidP="00096385">
            <w:r>
              <w:rPr>
                <w:sz w:val="16"/>
                <w:szCs w:val="16"/>
              </w:rPr>
              <w:t>R5-234549</w:t>
            </w:r>
          </w:p>
        </w:tc>
        <w:tc>
          <w:tcPr>
            <w:tcW w:w="1597" w:type="dxa"/>
          </w:tcPr>
          <w:p w14:paraId="52AA71AA" w14:textId="77777777" w:rsidR="002B22BD" w:rsidRDefault="002B22BD" w:rsidP="00096385"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 w14:paraId="6FD7689D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5D5316B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D59C61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1B270181" w14:textId="77777777" w:rsidTr="00096385">
        <w:tc>
          <w:tcPr>
            <w:tcW w:w="879" w:type="dxa"/>
          </w:tcPr>
          <w:p w14:paraId="022828FC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9B905EA" w14:textId="77777777" w:rsidR="002B22BD" w:rsidRDefault="002B22BD" w:rsidP="00096385">
            <w:r>
              <w:rPr>
                <w:sz w:val="16"/>
                <w:szCs w:val="16"/>
              </w:rPr>
              <w:t>3940</w:t>
            </w:r>
          </w:p>
        </w:tc>
        <w:tc>
          <w:tcPr>
            <w:tcW w:w="517" w:type="dxa"/>
          </w:tcPr>
          <w:p w14:paraId="2A24CEF5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245B87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AD831AB" w14:textId="77777777" w:rsidR="002B22BD" w:rsidRDefault="002B22BD" w:rsidP="00096385">
            <w:r>
              <w:rPr>
                <w:sz w:val="16"/>
                <w:szCs w:val="16"/>
              </w:rPr>
              <w:t>Correction to FR2 Power level tables for NR RRC test cases</w:t>
            </w:r>
          </w:p>
        </w:tc>
        <w:tc>
          <w:tcPr>
            <w:tcW w:w="517" w:type="dxa"/>
          </w:tcPr>
          <w:p w14:paraId="62F64EFA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40AF34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328E2453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214541B" w14:textId="77777777" w:rsidR="002B22BD" w:rsidRDefault="002B22BD" w:rsidP="00096385">
            <w:r>
              <w:rPr>
                <w:sz w:val="16"/>
                <w:szCs w:val="16"/>
              </w:rPr>
              <w:t>R5-234558</w:t>
            </w:r>
          </w:p>
        </w:tc>
        <w:tc>
          <w:tcPr>
            <w:tcW w:w="1597" w:type="dxa"/>
          </w:tcPr>
          <w:p w14:paraId="30EB3C04" w14:textId="77777777" w:rsidR="002B22BD" w:rsidRDefault="002B22BD" w:rsidP="00096385"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 w14:paraId="4B6A45BC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70226CC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97305C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7098D31B" w14:textId="77777777" w:rsidTr="00096385">
        <w:tc>
          <w:tcPr>
            <w:tcW w:w="879" w:type="dxa"/>
          </w:tcPr>
          <w:p w14:paraId="427181A9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7881B65" w14:textId="77777777" w:rsidR="002B22BD" w:rsidRDefault="002B22BD" w:rsidP="00096385">
            <w:r>
              <w:rPr>
                <w:sz w:val="16"/>
                <w:szCs w:val="16"/>
              </w:rPr>
              <w:t>3941</w:t>
            </w:r>
          </w:p>
        </w:tc>
        <w:tc>
          <w:tcPr>
            <w:tcW w:w="517" w:type="dxa"/>
          </w:tcPr>
          <w:p w14:paraId="5B8FB3DA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F39AF2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68C0D35" w14:textId="77777777" w:rsidR="002B22BD" w:rsidRDefault="002B22BD" w:rsidP="00096385">
            <w:r>
              <w:rPr>
                <w:sz w:val="16"/>
                <w:szCs w:val="16"/>
              </w:rPr>
              <w:t>Correction to FR2 Power level tables for NR RRC Measurement test cases</w:t>
            </w:r>
          </w:p>
        </w:tc>
        <w:tc>
          <w:tcPr>
            <w:tcW w:w="517" w:type="dxa"/>
          </w:tcPr>
          <w:p w14:paraId="05E37530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135821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3B28AB7A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24737B9" w14:textId="77777777" w:rsidR="002B22BD" w:rsidRDefault="002B22BD" w:rsidP="00096385">
            <w:r>
              <w:rPr>
                <w:sz w:val="16"/>
                <w:szCs w:val="16"/>
              </w:rPr>
              <w:t>R5-234560</w:t>
            </w:r>
          </w:p>
        </w:tc>
        <w:tc>
          <w:tcPr>
            <w:tcW w:w="1597" w:type="dxa"/>
          </w:tcPr>
          <w:p w14:paraId="21317ADE" w14:textId="77777777" w:rsidR="002B22BD" w:rsidRDefault="002B22BD" w:rsidP="00096385"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 w14:paraId="02435525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C260C49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B22DEF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09E88A6D" w14:textId="77777777" w:rsidTr="00096385">
        <w:tc>
          <w:tcPr>
            <w:tcW w:w="879" w:type="dxa"/>
          </w:tcPr>
          <w:p w14:paraId="31E7B63C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146E65A" w14:textId="77777777" w:rsidR="002B22BD" w:rsidRDefault="002B22BD" w:rsidP="00096385">
            <w:r>
              <w:rPr>
                <w:sz w:val="16"/>
                <w:szCs w:val="16"/>
              </w:rPr>
              <w:t>3943</w:t>
            </w:r>
          </w:p>
        </w:tc>
        <w:tc>
          <w:tcPr>
            <w:tcW w:w="517" w:type="dxa"/>
          </w:tcPr>
          <w:p w14:paraId="37FFDA45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655F28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500766B" w14:textId="77777777" w:rsidR="002B22BD" w:rsidRDefault="002B22BD" w:rsidP="00096385">
            <w:r>
              <w:rPr>
                <w:sz w:val="16"/>
                <w:szCs w:val="16"/>
              </w:rPr>
              <w:t>Correction of NR TC 11.1.1-11.1.1a-EPS Fallback with redirection</w:t>
            </w:r>
          </w:p>
        </w:tc>
        <w:tc>
          <w:tcPr>
            <w:tcW w:w="517" w:type="dxa"/>
          </w:tcPr>
          <w:p w14:paraId="5DCBCE7F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BDBFFE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007B55A9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691D48B" w14:textId="77777777" w:rsidR="002B22BD" w:rsidRDefault="002B22BD" w:rsidP="00096385">
            <w:r>
              <w:rPr>
                <w:sz w:val="16"/>
                <w:szCs w:val="16"/>
              </w:rPr>
              <w:t>R5-234626</w:t>
            </w:r>
          </w:p>
        </w:tc>
        <w:tc>
          <w:tcPr>
            <w:tcW w:w="1597" w:type="dxa"/>
          </w:tcPr>
          <w:p w14:paraId="7393890C" w14:textId="77777777" w:rsidR="002B22BD" w:rsidRDefault="002B22BD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DFD91AC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3CA62E8" w14:textId="77777777" w:rsidR="002B22BD" w:rsidRDefault="002B22BD" w:rsidP="00096385">
            <w:r>
              <w:rPr>
                <w:sz w:val="16"/>
                <w:szCs w:val="16"/>
              </w:rPr>
              <w:t>11.1.1,11.1.1a</w:t>
            </w:r>
          </w:p>
        </w:tc>
        <w:tc>
          <w:tcPr>
            <w:tcW w:w="998" w:type="dxa"/>
          </w:tcPr>
          <w:p w14:paraId="064115A8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 ; TS/TR ... CR ... </w:t>
            </w:r>
          </w:p>
        </w:tc>
      </w:tr>
      <w:tr w:rsidR="002B22BD" w14:paraId="6ED7BDDF" w14:textId="77777777" w:rsidTr="00096385">
        <w:tc>
          <w:tcPr>
            <w:tcW w:w="879" w:type="dxa"/>
          </w:tcPr>
          <w:p w14:paraId="39133A82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1B86EEF" w14:textId="77777777" w:rsidR="002B22BD" w:rsidRDefault="002B22BD" w:rsidP="00096385">
            <w:r>
              <w:rPr>
                <w:sz w:val="16"/>
                <w:szCs w:val="16"/>
              </w:rPr>
              <w:t>3958</w:t>
            </w:r>
          </w:p>
        </w:tc>
        <w:tc>
          <w:tcPr>
            <w:tcW w:w="517" w:type="dxa"/>
          </w:tcPr>
          <w:p w14:paraId="0B849B46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4574BD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89C6C38" w14:textId="77777777" w:rsidR="002B22BD" w:rsidRDefault="002B22BD" w:rsidP="00096385">
            <w:r>
              <w:rPr>
                <w:sz w:val="16"/>
                <w:szCs w:val="16"/>
              </w:rPr>
              <w:t>Correction to NR MAC test cases 7.1.1.7.1.x</w:t>
            </w:r>
          </w:p>
        </w:tc>
        <w:tc>
          <w:tcPr>
            <w:tcW w:w="517" w:type="dxa"/>
          </w:tcPr>
          <w:p w14:paraId="23F0A066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462CDD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C3402E2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25F87D2" w14:textId="77777777" w:rsidR="002B22BD" w:rsidRDefault="002B22BD" w:rsidP="00096385">
            <w:r>
              <w:rPr>
                <w:sz w:val="16"/>
                <w:szCs w:val="16"/>
              </w:rPr>
              <w:t>R5-234796</w:t>
            </w:r>
          </w:p>
        </w:tc>
        <w:tc>
          <w:tcPr>
            <w:tcW w:w="1597" w:type="dxa"/>
          </w:tcPr>
          <w:p w14:paraId="35EA5676" w14:textId="77777777" w:rsidR="002B22BD" w:rsidRDefault="002B22BD" w:rsidP="00096385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 w14:paraId="7A03B82B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BBD3883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2DF333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2810ABD5" w14:textId="77777777" w:rsidTr="00096385">
        <w:tc>
          <w:tcPr>
            <w:tcW w:w="879" w:type="dxa"/>
          </w:tcPr>
          <w:p w14:paraId="659C05C0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D958CC3" w14:textId="77777777" w:rsidR="002B22BD" w:rsidRDefault="002B22BD" w:rsidP="00096385">
            <w:r>
              <w:rPr>
                <w:sz w:val="16"/>
                <w:szCs w:val="16"/>
              </w:rPr>
              <w:t>3961</w:t>
            </w:r>
          </w:p>
        </w:tc>
        <w:tc>
          <w:tcPr>
            <w:tcW w:w="517" w:type="dxa"/>
          </w:tcPr>
          <w:p w14:paraId="5D45F1E6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5DF552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9932CA" w14:textId="77777777" w:rsidR="002B22BD" w:rsidRDefault="002B22BD" w:rsidP="00096385">
            <w:r>
              <w:rPr>
                <w:sz w:val="16"/>
                <w:szCs w:val="16"/>
              </w:rPr>
              <w:t>Addition of FR2 cell power levels for 8.2.3.13.1</w:t>
            </w:r>
          </w:p>
        </w:tc>
        <w:tc>
          <w:tcPr>
            <w:tcW w:w="517" w:type="dxa"/>
          </w:tcPr>
          <w:p w14:paraId="3A3E4DB8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3859A0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23D2F112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E76FDE1" w14:textId="77777777" w:rsidR="002B22BD" w:rsidRDefault="002B22BD" w:rsidP="00096385">
            <w:r>
              <w:rPr>
                <w:sz w:val="16"/>
                <w:szCs w:val="16"/>
              </w:rPr>
              <w:t>R5-234799</w:t>
            </w:r>
          </w:p>
        </w:tc>
        <w:tc>
          <w:tcPr>
            <w:tcW w:w="1597" w:type="dxa"/>
          </w:tcPr>
          <w:p w14:paraId="65F69660" w14:textId="77777777" w:rsidR="002B22BD" w:rsidRDefault="002B22BD" w:rsidP="00096385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 w14:paraId="3FF3C19C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5574442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E24F7F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1C2DD9C1" w14:textId="77777777" w:rsidTr="00096385">
        <w:tc>
          <w:tcPr>
            <w:tcW w:w="879" w:type="dxa"/>
          </w:tcPr>
          <w:p w14:paraId="229CC50D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3403FD0" w14:textId="77777777" w:rsidR="002B22BD" w:rsidRDefault="002B22BD" w:rsidP="00096385">
            <w:r>
              <w:rPr>
                <w:sz w:val="16"/>
                <w:szCs w:val="16"/>
              </w:rPr>
              <w:t>3983</w:t>
            </w:r>
          </w:p>
        </w:tc>
        <w:tc>
          <w:tcPr>
            <w:tcW w:w="517" w:type="dxa"/>
          </w:tcPr>
          <w:p w14:paraId="02DD0255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AF1C6A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FE20ECA" w14:textId="77777777" w:rsidR="002B22BD" w:rsidRDefault="002B22BD" w:rsidP="00096385">
            <w:r>
              <w:rPr>
                <w:sz w:val="16"/>
                <w:szCs w:val="16"/>
              </w:rPr>
              <w:t>Editorial update to UAC test case 11.3.9</w:t>
            </w:r>
          </w:p>
        </w:tc>
        <w:tc>
          <w:tcPr>
            <w:tcW w:w="517" w:type="dxa"/>
          </w:tcPr>
          <w:p w14:paraId="3E5E24BD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B439D5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691B6BAE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BFEE11A" w14:textId="77777777" w:rsidR="002B22BD" w:rsidRDefault="002B22BD" w:rsidP="00096385">
            <w:r>
              <w:rPr>
                <w:sz w:val="16"/>
                <w:szCs w:val="16"/>
              </w:rPr>
              <w:t>R5-235086</w:t>
            </w:r>
          </w:p>
        </w:tc>
        <w:tc>
          <w:tcPr>
            <w:tcW w:w="1597" w:type="dxa"/>
          </w:tcPr>
          <w:p w14:paraId="5C0E9C0D" w14:textId="77777777" w:rsidR="002B22BD" w:rsidRDefault="002B22BD" w:rsidP="00096385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3785975C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B0C68D6" w14:textId="77777777" w:rsidR="002B22BD" w:rsidRDefault="002B22BD" w:rsidP="00096385">
            <w:r>
              <w:rPr>
                <w:sz w:val="16"/>
                <w:szCs w:val="16"/>
              </w:rPr>
              <w:t>11.3.9</w:t>
            </w:r>
          </w:p>
        </w:tc>
        <w:tc>
          <w:tcPr>
            <w:tcW w:w="998" w:type="dxa"/>
          </w:tcPr>
          <w:p w14:paraId="461E8700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B22BD" w14:paraId="281C2851" w14:textId="77777777" w:rsidTr="00096385">
        <w:tc>
          <w:tcPr>
            <w:tcW w:w="879" w:type="dxa"/>
          </w:tcPr>
          <w:p w14:paraId="260770EB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683BCDE" w14:textId="77777777" w:rsidR="002B22BD" w:rsidRDefault="002B22BD" w:rsidP="00096385">
            <w:r>
              <w:rPr>
                <w:sz w:val="16"/>
                <w:szCs w:val="16"/>
              </w:rPr>
              <w:t>3989</w:t>
            </w:r>
          </w:p>
        </w:tc>
        <w:tc>
          <w:tcPr>
            <w:tcW w:w="517" w:type="dxa"/>
          </w:tcPr>
          <w:p w14:paraId="06F14DCB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42209C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DEA05E4" w14:textId="77777777" w:rsidR="002B22BD" w:rsidRDefault="002B22BD" w:rsidP="00096385">
            <w:r>
              <w:rPr>
                <w:sz w:val="16"/>
                <w:szCs w:val="16"/>
              </w:rPr>
              <w:t>Update BWP TC 7.1.1.8.1</w:t>
            </w:r>
          </w:p>
        </w:tc>
        <w:tc>
          <w:tcPr>
            <w:tcW w:w="517" w:type="dxa"/>
          </w:tcPr>
          <w:p w14:paraId="45F0FA88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C8133D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3E96F137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FB08D98" w14:textId="77777777" w:rsidR="002B22BD" w:rsidRDefault="002B22BD" w:rsidP="00096385">
            <w:r>
              <w:rPr>
                <w:sz w:val="16"/>
                <w:szCs w:val="16"/>
              </w:rPr>
              <w:t>R5-235393</w:t>
            </w:r>
          </w:p>
        </w:tc>
        <w:tc>
          <w:tcPr>
            <w:tcW w:w="1597" w:type="dxa"/>
          </w:tcPr>
          <w:p w14:paraId="7334C60D" w14:textId="77777777" w:rsidR="002B22BD" w:rsidRDefault="002B22BD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A9EC5A7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81164EB" w14:textId="77777777" w:rsidR="002B22BD" w:rsidRDefault="002B22BD" w:rsidP="00096385">
            <w:r>
              <w:rPr>
                <w:sz w:val="16"/>
                <w:szCs w:val="16"/>
              </w:rPr>
              <w:t>7.1.1.8.1</w:t>
            </w:r>
          </w:p>
        </w:tc>
        <w:tc>
          <w:tcPr>
            <w:tcW w:w="998" w:type="dxa"/>
          </w:tcPr>
          <w:p w14:paraId="5E596FA0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14:paraId="5B436113" w14:textId="77777777" w:rsidR="002B22BD" w:rsidRDefault="002B22BD" w:rsidP="002B22BD"/>
    <w:p w14:paraId="42EFF1D7" w14:textId="77777777" w:rsidR="002B22BD" w:rsidRDefault="002B22BD" w:rsidP="002B22BD"/>
    <w:p w14:paraId="730F8068" w14:textId="77777777" w:rsidR="002B22BD" w:rsidRPr="00917427" w:rsidRDefault="002B22BD" w:rsidP="002B22BD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RP-231697</w:t>
      </w:r>
      <w:r>
        <w:rPr>
          <w:b/>
          <w:i/>
          <w:noProof/>
          <w:sz w:val="28"/>
        </w:rPr>
        <w:fldChar w:fldCharType="end"/>
      </w:r>
    </w:p>
    <w:p w14:paraId="34BE0D11" w14:textId="77777777" w:rsidR="002B22BD" w:rsidRPr="00784730" w:rsidRDefault="002B22BD" w:rsidP="002B22BD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7A08259B" w14:textId="77777777" w:rsidR="002B22BD" w:rsidRPr="00050554" w:rsidRDefault="002B22BD" w:rsidP="002B22BD">
      <w:pPr>
        <w:rPr>
          <w:rFonts w:ascii="Arial" w:hAnsi="Arial" w:cs="Arial"/>
          <w:b/>
          <w:bCs/>
          <w:lang w:val="en-US"/>
        </w:rPr>
      </w:pPr>
    </w:p>
    <w:p w14:paraId="2597A2BF" w14:textId="77777777" w:rsidR="002B22BD" w:rsidRDefault="002B22BD" w:rsidP="002B22B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454B418B" w14:textId="77777777" w:rsidR="002B22BD" w:rsidRPr="00E145B1" w:rsidRDefault="002B22BD" w:rsidP="002B22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REL-15 (batch 8)</w:t>
      </w:r>
      <w:r>
        <w:rPr>
          <w:rFonts w:ascii="Arial" w:hAnsi="Arial" w:cs="Arial"/>
          <w:b/>
          <w:bCs/>
        </w:rPr>
        <w:fldChar w:fldCharType="end"/>
      </w:r>
    </w:p>
    <w:p w14:paraId="731E4843" w14:textId="77777777" w:rsidR="002B22BD" w:rsidRDefault="002B22BD" w:rsidP="002B22B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6BC71937" w14:textId="77777777" w:rsidR="002B22BD" w:rsidRDefault="002B22BD" w:rsidP="002B22B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01F3BF4" w14:textId="77777777" w:rsidR="002B22BD" w:rsidRDefault="002B22BD" w:rsidP="002B22BD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94BEBE9" w14:textId="77777777" w:rsidR="002B22BD" w:rsidRPr="004E535C" w:rsidRDefault="002B22BD" w:rsidP="002B22B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B22BD" w:rsidRPr="004E535C" w14:paraId="121364C7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0A6358A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360DE8E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646A4E3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F304DE3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B28EADC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BC6DB41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6D62495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046250D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E080AB0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58EC6CD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16D6590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CDE1CE8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007B0B9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B22BD" w14:paraId="79558319" w14:textId="77777777" w:rsidTr="00096385">
        <w:tc>
          <w:tcPr>
            <w:tcW w:w="879" w:type="dxa"/>
          </w:tcPr>
          <w:p w14:paraId="0D0DE948" w14:textId="77777777" w:rsidR="002B22BD" w:rsidRDefault="002B22BD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9BB3177" w14:textId="77777777" w:rsidR="002B22BD" w:rsidRDefault="002B22BD" w:rsidP="00096385">
            <w:r>
              <w:rPr>
                <w:sz w:val="16"/>
                <w:szCs w:val="16"/>
              </w:rPr>
              <w:t>2481</w:t>
            </w:r>
          </w:p>
        </w:tc>
        <w:tc>
          <w:tcPr>
            <w:tcW w:w="517" w:type="dxa"/>
          </w:tcPr>
          <w:p w14:paraId="4D6598EB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A83E6C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A6F80E9" w14:textId="77777777" w:rsidR="002B22BD" w:rsidRDefault="002B22BD" w:rsidP="00096385">
            <w:r>
              <w:rPr>
                <w:sz w:val="16"/>
                <w:szCs w:val="16"/>
              </w:rPr>
              <w:t>Correction of test step number and reference for RRM Test Case</w:t>
            </w:r>
          </w:p>
        </w:tc>
        <w:tc>
          <w:tcPr>
            <w:tcW w:w="517" w:type="dxa"/>
          </w:tcPr>
          <w:p w14:paraId="32B15605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3DBC75" w14:textId="77777777" w:rsidR="002B22BD" w:rsidRDefault="002B22BD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373A8A6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719C179" w14:textId="77777777" w:rsidR="002B22BD" w:rsidRDefault="002B22BD" w:rsidP="00096385">
            <w:r>
              <w:rPr>
                <w:sz w:val="16"/>
                <w:szCs w:val="16"/>
              </w:rPr>
              <w:t>R5-234086</w:t>
            </w:r>
          </w:p>
        </w:tc>
        <w:tc>
          <w:tcPr>
            <w:tcW w:w="1597" w:type="dxa"/>
          </w:tcPr>
          <w:p w14:paraId="521FF847" w14:textId="77777777" w:rsidR="002B22BD" w:rsidRDefault="002B22BD" w:rsidP="00096385">
            <w:r>
              <w:rPr>
                <w:sz w:val="16"/>
                <w:szCs w:val="16"/>
              </w:rPr>
              <w:t>Sporton</w:t>
            </w:r>
          </w:p>
        </w:tc>
        <w:tc>
          <w:tcPr>
            <w:tcW w:w="1122" w:type="dxa"/>
          </w:tcPr>
          <w:p w14:paraId="2F8493E9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C2B1C80" w14:textId="77777777" w:rsidR="002B22BD" w:rsidRDefault="002B22BD" w:rsidP="00096385">
            <w:r>
              <w:rPr>
                <w:sz w:val="16"/>
                <w:szCs w:val="16"/>
              </w:rPr>
              <w:t>4.5.2.0.4, 4.5.2.0.5, 4.5.2.1, 4.5.2.2</w:t>
            </w:r>
          </w:p>
        </w:tc>
        <w:tc>
          <w:tcPr>
            <w:tcW w:w="998" w:type="dxa"/>
          </w:tcPr>
          <w:p w14:paraId="6CF11F95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B22BD" w14:paraId="56A4FFC1" w14:textId="77777777" w:rsidTr="00096385">
        <w:tc>
          <w:tcPr>
            <w:tcW w:w="879" w:type="dxa"/>
          </w:tcPr>
          <w:p w14:paraId="60934C8B" w14:textId="77777777" w:rsidR="002B22BD" w:rsidRDefault="002B22BD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DEC5115" w14:textId="77777777" w:rsidR="002B22BD" w:rsidRDefault="002B22BD" w:rsidP="00096385">
            <w:r>
              <w:rPr>
                <w:sz w:val="16"/>
                <w:szCs w:val="16"/>
              </w:rPr>
              <w:t>2508</w:t>
            </w:r>
          </w:p>
        </w:tc>
        <w:tc>
          <w:tcPr>
            <w:tcW w:w="517" w:type="dxa"/>
          </w:tcPr>
          <w:p w14:paraId="3DEF4B46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27A28F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B941188" w14:textId="77777777" w:rsidR="002B22BD" w:rsidRDefault="002B22BD" w:rsidP="00096385">
            <w:r>
              <w:rPr>
                <w:sz w:val="16"/>
                <w:szCs w:val="16"/>
              </w:rPr>
              <w:t>Correction to FR2 RLM tests for PSCell configured with SSB-based RLM RS including TT</w:t>
            </w:r>
          </w:p>
        </w:tc>
        <w:tc>
          <w:tcPr>
            <w:tcW w:w="517" w:type="dxa"/>
          </w:tcPr>
          <w:p w14:paraId="6A71501E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1B7434" w14:textId="77777777" w:rsidR="002B22BD" w:rsidRDefault="002B22BD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045B88B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DC59B8A" w14:textId="77777777" w:rsidR="002B22BD" w:rsidRDefault="002B22BD" w:rsidP="00096385">
            <w:r>
              <w:rPr>
                <w:sz w:val="16"/>
                <w:szCs w:val="16"/>
              </w:rPr>
              <w:t>R5-234385</w:t>
            </w:r>
          </w:p>
        </w:tc>
        <w:tc>
          <w:tcPr>
            <w:tcW w:w="1597" w:type="dxa"/>
          </w:tcPr>
          <w:p w14:paraId="60ECDE77" w14:textId="77777777" w:rsidR="002B22BD" w:rsidRDefault="002B22BD" w:rsidP="00096385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7A1F5331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EC78872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7CA4AD0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0B4EF766" w14:textId="77777777" w:rsidTr="00096385">
        <w:tc>
          <w:tcPr>
            <w:tcW w:w="879" w:type="dxa"/>
          </w:tcPr>
          <w:p w14:paraId="12F46210" w14:textId="77777777" w:rsidR="002B22BD" w:rsidRDefault="002B22BD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462B636" w14:textId="77777777" w:rsidR="002B22BD" w:rsidRDefault="002B22BD" w:rsidP="00096385">
            <w:r>
              <w:rPr>
                <w:sz w:val="16"/>
                <w:szCs w:val="16"/>
              </w:rPr>
              <w:t>2510</w:t>
            </w:r>
          </w:p>
        </w:tc>
        <w:tc>
          <w:tcPr>
            <w:tcW w:w="517" w:type="dxa"/>
          </w:tcPr>
          <w:p w14:paraId="19F50A83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A115B6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6CAC3F5" w14:textId="77777777" w:rsidR="002B22BD" w:rsidRDefault="002B22BD" w:rsidP="00096385">
            <w:r>
              <w:rPr>
                <w:sz w:val="16"/>
                <w:szCs w:val="16"/>
              </w:rPr>
              <w:t>Correction to 5.5.1.6 EN-DC FR2 RLM test for PSCell configured with CSI-RS-based RLM RS including TT</w:t>
            </w:r>
          </w:p>
        </w:tc>
        <w:tc>
          <w:tcPr>
            <w:tcW w:w="517" w:type="dxa"/>
          </w:tcPr>
          <w:p w14:paraId="2BCC4381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4679DD" w14:textId="77777777" w:rsidR="002B22BD" w:rsidRDefault="002B22BD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8BDF07E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9C0107A" w14:textId="77777777" w:rsidR="002B22BD" w:rsidRDefault="002B22BD" w:rsidP="00096385">
            <w:r>
              <w:rPr>
                <w:sz w:val="16"/>
                <w:szCs w:val="16"/>
              </w:rPr>
              <w:t>R5-234388</w:t>
            </w:r>
          </w:p>
        </w:tc>
        <w:tc>
          <w:tcPr>
            <w:tcW w:w="1597" w:type="dxa"/>
          </w:tcPr>
          <w:p w14:paraId="3844F814" w14:textId="77777777" w:rsidR="002B22BD" w:rsidRDefault="002B22BD" w:rsidP="00096385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48EDF659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C10A16D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0DBE6B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36FA659A" w14:textId="77777777" w:rsidTr="00096385">
        <w:tc>
          <w:tcPr>
            <w:tcW w:w="879" w:type="dxa"/>
          </w:tcPr>
          <w:p w14:paraId="6F75C670" w14:textId="77777777" w:rsidR="002B22BD" w:rsidRDefault="002B22BD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44AB458" w14:textId="77777777" w:rsidR="002B22BD" w:rsidRDefault="002B22BD" w:rsidP="00096385">
            <w:r>
              <w:rPr>
                <w:sz w:val="16"/>
                <w:szCs w:val="16"/>
              </w:rPr>
              <w:t>2542</w:t>
            </w:r>
          </w:p>
        </w:tc>
        <w:tc>
          <w:tcPr>
            <w:tcW w:w="517" w:type="dxa"/>
          </w:tcPr>
          <w:p w14:paraId="10F55EFA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049497B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694B10E" w14:textId="77777777" w:rsidR="002B22BD" w:rsidRDefault="002B22BD" w:rsidP="00096385">
            <w:r>
              <w:rPr>
                <w:sz w:val="16"/>
                <w:szCs w:val="16"/>
              </w:rPr>
              <w:t>Editorial correction to NR RRM TCs</w:t>
            </w:r>
          </w:p>
        </w:tc>
        <w:tc>
          <w:tcPr>
            <w:tcW w:w="517" w:type="dxa"/>
          </w:tcPr>
          <w:p w14:paraId="11591080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DAAAA3" w14:textId="77777777" w:rsidR="002B22BD" w:rsidRDefault="002B22BD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FD0E22A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B8152E2" w14:textId="77777777" w:rsidR="002B22BD" w:rsidRDefault="002B22BD" w:rsidP="00096385">
            <w:r>
              <w:rPr>
                <w:sz w:val="16"/>
                <w:szCs w:val="16"/>
              </w:rPr>
              <w:t>R5-235713</w:t>
            </w:r>
          </w:p>
        </w:tc>
        <w:tc>
          <w:tcPr>
            <w:tcW w:w="1597" w:type="dxa"/>
          </w:tcPr>
          <w:p w14:paraId="7B5551AF" w14:textId="77777777" w:rsidR="002B22BD" w:rsidRDefault="002B22BD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32B9F83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B931EAA" w14:textId="77777777" w:rsidR="002B22BD" w:rsidRDefault="002B22BD" w:rsidP="00096385">
            <w:r>
              <w:rPr>
                <w:sz w:val="16"/>
                <w:szCs w:val="16"/>
              </w:rPr>
              <w:t>4.7.1.2.2, 4.7.3.2.2, 6.1.1.0.2, 6.3.1.2, 6.3.3.0.1, 6.3.3.0.2, 6.7.3.2.2, 6.7.3.2.2</w:t>
            </w:r>
          </w:p>
        </w:tc>
        <w:tc>
          <w:tcPr>
            <w:tcW w:w="998" w:type="dxa"/>
          </w:tcPr>
          <w:p w14:paraId="260C0A78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B22BD" w14:paraId="1DB6451B" w14:textId="77777777" w:rsidTr="00096385">
        <w:tc>
          <w:tcPr>
            <w:tcW w:w="879" w:type="dxa"/>
          </w:tcPr>
          <w:p w14:paraId="3F188DC7" w14:textId="77777777" w:rsidR="002B22BD" w:rsidRDefault="002B22BD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C03D40D" w14:textId="77777777" w:rsidR="002B22BD" w:rsidRDefault="002B22BD" w:rsidP="00096385">
            <w:r>
              <w:rPr>
                <w:sz w:val="16"/>
                <w:szCs w:val="16"/>
              </w:rPr>
              <w:t>2543</w:t>
            </w:r>
          </w:p>
        </w:tc>
        <w:tc>
          <w:tcPr>
            <w:tcW w:w="517" w:type="dxa"/>
          </w:tcPr>
          <w:p w14:paraId="29EAB883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CB53F80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51D709" w14:textId="77777777" w:rsidR="002B22BD" w:rsidRDefault="002B22BD" w:rsidP="00096385">
            <w:r>
              <w:rPr>
                <w:sz w:val="16"/>
                <w:szCs w:val="16"/>
              </w:rPr>
              <w:t>Correction to FR1 L1 RSRP relative accuracy TCs with TT</w:t>
            </w:r>
          </w:p>
        </w:tc>
        <w:tc>
          <w:tcPr>
            <w:tcW w:w="517" w:type="dxa"/>
          </w:tcPr>
          <w:p w14:paraId="1EB33D54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4476D0" w14:textId="77777777" w:rsidR="002B22BD" w:rsidRDefault="002B22BD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68EE55A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30174BA" w14:textId="77777777" w:rsidR="002B22BD" w:rsidRDefault="002B22BD" w:rsidP="00096385">
            <w:r>
              <w:rPr>
                <w:sz w:val="16"/>
                <w:szCs w:val="16"/>
              </w:rPr>
              <w:t>R5-235741</w:t>
            </w:r>
          </w:p>
        </w:tc>
        <w:tc>
          <w:tcPr>
            <w:tcW w:w="1597" w:type="dxa"/>
          </w:tcPr>
          <w:p w14:paraId="79E7E4E6" w14:textId="77777777" w:rsidR="002B22BD" w:rsidRDefault="002B22BD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04549E2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D304689" w14:textId="77777777" w:rsidR="002B22BD" w:rsidRDefault="002B22BD" w:rsidP="00096385">
            <w:r>
              <w:rPr>
                <w:sz w:val="16"/>
                <w:szCs w:val="16"/>
              </w:rPr>
              <w:t>4.7.4.1.2, 6.7.4.1.2</w:t>
            </w:r>
          </w:p>
        </w:tc>
        <w:tc>
          <w:tcPr>
            <w:tcW w:w="998" w:type="dxa"/>
          </w:tcPr>
          <w:p w14:paraId="100EAAAC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B22BD" w14:paraId="3B6E9AEE" w14:textId="77777777" w:rsidTr="00096385">
        <w:tc>
          <w:tcPr>
            <w:tcW w:w="879" w:type="dxa"/>
          </w:tcPr>
          <w:p w14:paraId="7485CE42" w14:textId="77777777" w:rsidR="002B22BD" w:rsidRDefault="002B22BD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C46B5AF" w14:textId="77777777" w:rsidR="002B22BD" w:rsidRDefault="002B22BD" w:rsidP="00096385">
            <w:r>
              <w:rPr>
                <w:sz w:val="16"/>
                <w:szCs w:val="16"/>
              </w:rPr>
              <w:t>2544</w:t>
            </w:r>
          </w:p>
        </w:tc>
        <w:tc>
          <w:tcPr>
            <w:tcW w:w="517" w:type="dxa"/>
          </w:tcPr>
          <w:p w14:paraId="4FB4D037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A4BF6B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9506C39" w14:textId="77777777" w:rsidR="002B22BD" w:rsidRDefault="002B22BD" w:rsidP="00096385">
            <w:r>
              <w:rPr>
                <w:sz w:val="16"/>
                <w:szCs w:val="16"/>
              </w:rPr>
              <w:t>Correction to NR SA RRM TC 6.7.1.2.1_RSRP absolute accuracy</w:t>
            </w:r>
          </w:p>
        </w:tc>
        <w:tc>
          <w:tcPr>
            <w:tcW w:w="517" w:type="dxa"/>
          </w:tcPr>
          <w:p w14:paraId="7D54A650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7D4293" w14:textId="77777777" w:rsidR="002B22BD" w:rsidRDefault="002B22BD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76FD073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79CBDD1" w14:textId="77777777" w:rsidR="002B22BD" w:rsidRDefault="002B22BD" w:rsidP="00096385">
            <w:r>
              <w:rPr>
                <w:sz w:val="16"/>
                <w:szCs w:val="16"/>
              </w:rPr>
              <w:t>R5-234436</w:t>
            </w:r>
          </w:p>
        </w:tc>
        <w:tc>
          <w:tcPr>
            <w:tcW w:w="1597" w:type="dxa"/>
          </w:tcPr>
          <w:p w14:paraId="632AE64C" w14:textId="77777777" w:rsidR="002B22BD" w:rsidRDefault="002B22BD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FD1D69C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023192E" w14:textId="77777777" w:rsidR="002B22BD" w:rsidRDefault="002B22BD" w:rsidP="00096385">
            <w:r>
              <w:rPr>
                <w:sz w:val="16"/>
                <w:szCs w:val="16"/>
              </w:rPr>
              <w:t>6.7.1.2.1</w:t>
            </w:r>
          </w:p>
        </w:tc>
        <w:tc>
          <w:tcPr>
            <w:tcW w:w="998" w:type="dxa"/>
          </w:tcPr>
          <w:p w14:paraId="4D89D2F3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1235879E" w14:textId="77777777" w:rsidTr="00096385">
        <w:tc>
          <w:tcPr>
            <w:tcW w:w="879" w:type="dxa"/>
          </w:tcPr>
          <w:p w14:paraId="1D3A7075" w14:textId="77777777" w:rsidR="002B22BD" w:rsidRDefault="002B22BD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5F903BB" w14:textId="77777777" w:rsidR="002B22BD" w:rsidRDefault="002B22BD" w:rsidP="00096385">
            <w:r>
              <w:rPr>
                <w:sz w:val="16"/>
                <w:szCs w:val="16"/>
              </w:rPr>
              <w:t>2545</w:t>
            </w:r>
          </w:p>
        </w:tc>
        <w:tc>
          <w:tcPr>
            <w:tcW w:w="517" w:type="dxa"/>
          </w:tcPr>
          <w:p w14:paraId="1D1104DD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F4434A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5C63FC8" w14:textId="77777777" w:rsidR="002B22BD" w:rsidRDefault="002B22BD" w:rsidP="00096385">
            <w:r>
              <w:rPr>
                <w:sz w:val="16"/>
                <w:szCs w:val="16"/>
              </w:rPr>
              <w:t>Correction to FR2 NR inter-RAT measurement TCs 8.4.2.X</w:t>
            </w:r>
          </w:p>
        </w:tc>
        <w:tc>
          <w:tcPr>
            <w:tcW w:w="517" w:type="dxa"/>
          </w:tcPr>
          <w:p w14:paraId="4189A396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5599B7" w14:textId="77777777" w:rsidR="002B22BD" w:rsidRDefault="002B22BD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6F6F4B8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B171E9F" w14:textId="77777777" w:rsidR="002B22BD" w:rsidRDefault="002B22BD" w:rsidP="00096385">
            <w:r>
              <w:rPr>
                <w:sz w:val="16"/>
                <w:szCs w:val="16"/>
              </w:rPr>
              <w:t>R5-234437</w:t>
            </w:r>
          </w:p>
        </w:tc>
        <w:tc>
          <w:tcPr>
            <w:tcW w:w="1597" w:type="dxa"/>
          </w:tcPr>
          <w:p w14:paraId="30FE8331" w14:textId="77777777" w:rsidR="002B22BD" w:rsidRDefault="002B22BD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EFBC8F1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C588CBC" w14:textId="77777777" w:rsidR="002B22BD" w:rsidRDefault="002B22BD" w:rsidP="00096385">
            <w:r>
              <w:rPr>
                <w:sz w:val="16"/>
                <w:szCs w:val="16"/>
              </w:rPr>
              <w:t>8.4.2.5, 8.4.2.6, 8.4.2.7, 8.4.2.8</w:t>
            </w:r>
          </w:p>
        </w:tc>
        <w:tc>
          <w:tcPr>
            <w:tcW w:w="998" w:type="dxa"/>
          </w:tcPr>
          <w:p w14:paraId="3C1BD134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B22BD" w14:paraId="5B91619E" w14:textId="77777777" w:rsidTr="00096385">
        <w:tc>
          <w:tcPr>
            <w:tcW w:w="879" w:type="dxa"/>
          </w:tcPr>
          <w:p w14:paraId="2AA07611" w14:textId="77777777" w:rsidR="002B22BD" w:rsidRDefault="002B22BD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8DE3075" w14:textId="77777777" w:rsidR="002B22BD" w:rsidRDefault="002B22BD" w:rsidP="00096385">
            <w:r>
              <w:rPr>
                <w:sz w:val="16"/>
                <w:szCs w:val="16"/>
              </w:rPr>
              <w:t>2546</w:t>
            </w:r>
          </w:p>
        </w:tc>
        <w:tc>
          <w:tcPr>
            <w:tcW w:w="517" w:type="dxa"/>
          </w:tcPr>
          <w:p w14:paraId="2EF5E0E1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9C0F28E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A25EAC1" w14:textId="77777777" w:rsidR="002B22BD" w:rsidRDefault="002B22BD" w:rsidP="00096385">
            <w:r>
              <w:rPr>
                <w:sz w:val="16"/>
                <w:szCs w:val="16"/>
              </w:rPr>
              <w:t>Correction to Annex F for FR1 L1 RSRP relative accuracy TCs</w:t>
            </w:r>
          </w:p>
        </w:tc>
        <w:tc>
          <w:tcPr>
            <w:tcW w:w="517" w:type="dxa"/>
          </w:tcPr>
          <w:p w14:paraId="4BABDEA8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89A621" w14:textId="77777777" w:rsidR="002B22BD" w:rsidRDefault="002B22BD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AB70454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A2DB0CE" w14:textId="77777777" w:rsidR="002B22BD" w:rsidRDefault="002B22BD" w:rsidP="00096385">
            <w:r>
              <w:rPr>
                <w:sz w:val="16"/>
                <w:szCs w:val="16"/>
              </w:rPr>
              <w:t>R5-235742</w:t>
            </w:r>
          </w:p>
        </w:tc>
        <w:tc>
          <w:tcPr>
            <w:tcW w:w="1597" w:type="dxa"/>
          </w:tcPr>
          <w:p w14:paraId="35E4A1B5" w14:textId="77777777" w:rsidR="002B22BD" w:rsidRDefault="002B22BD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F1C728D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1633DE0" w14:textId="77777777" w:rsidR="002B22BD" w:rsidRDefault="002B22BD" w:rsidP="00096385">
            <w:r>
              <w:rPr>
                <w:sz w:val="16"/>
                <w:szCs w:val="16"/>
              </w:rPr>
              <w:t>Annex F.1.3.2</w:t>
            </w:r>
          </w:p>
        </w:tc>
        <w:tc>
          <w:tcPr>
            <w:tcW w:w="998" w:type="dxa"/>
          </w:tcPr>
          <w:p w14:paraId="77498C1E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B22BD" w14:paraId="5130721B" w14:textId="77777777" w:rsidTr="00096385">
        <w:tc>
          <w:tcPr>
            <w:tcW w:w="879" w:type="dxa"/>
          </w:tcPr>
          <w:p w14:paraId="735ADB03" w14:textId="77777777" w:rsidR="002B22BD" w:rsidRDefault="002B22BD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F910283" w14:textId="77777777" w:rsidR="002B22BD" w:rsidRDefault="002B22BD" w:rsidP="00096385">
            <w:r>
              <w:rPr>
                <w:sz w:val="16"/>
                <w:szCs w:val="16"/>
              </w:rPr>
              <w:t>2563</w:t>
            </w:r>
          </w:p>
        </w:tc>
        <w:tc>
          <w:tcPr>
            <w:tcW w:w="517" w:type="dxa"/>
          </w:tcPr>
          <w:p w14:paraId="791A68AD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2EB641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C128366" w14:textId="77777777" w:rsidR="002B22BD" w:rsidRDefault="002B22BD" w:rsidP="00096385">
            <w:r>
              <w:rPr>
                <w:sz w:val="16"/>
                <w:szCs w:val="16"/>
              </w:rPr>
              <w:t>Update to RRM tests with testability issues</w:t>
            </w:r>
          </w:p>
        </w:tc>
        <w:tc>
          <w:tcPr>
            <w:tcW w:w="517" w:type="dxa"/>
          </w:tcPr>
          <w:p w14:paraId="1D47CB34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4B5A23" w14:textId="77777777" w:rsidR="002B22BD" w:rsidRDefault="002B22BD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3CDDF28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BF6F7B2" w14:textId="77777777" w:rsidR="002B22BD" w:rsidRDefault="002B22BD" w:rsidP="00096385">
            <w:r>
              <w:rPr>
                <w:sz w:val="16"/>
                <w:szCs w:val="16"/>
              </w:rPr>
              <w:t>R5-235722</w:t>
            </w:r>
          </w:p>
        </w:tc>
        <w:tc>
          <w:tcPr>
            <w:tcW w:w="1597" w:type="dxa"/>
          </w:tcPr>
          <w:p w14:paraId="0C892C60" w14:textId="77777777" w:rsidR="002B22BD" w:rsidRDefault="002B22BD" w:rsidP="00096385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05782802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DA392FD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4AF1F1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1FB4D47D" w14:textId="77777777" w:rsidTr="00096385">
        <w:tc>
          <w:tcPr>
            <w:tcW w:w="879" w:type="dxa"/>
          </w:tcPr>
          <w:p w14:paraId="4A96618E" w14:textId="77777777" w:rsidR="002B22BD" w:rsidRDefault="002B22BD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6296612" w14:textId="77777777" w:rsidR="002B22BD" w:rsidRDefault="002B22BD" w:rsidP="00096385">
            <w:r>
              <w:rPr>
                <w:sz w:val="16"/>
                <w:szCs w:val="16"/>
              </w:rPr>
              <w:t>2564</w:t>
            </w:r>
          </w:p>
        </w:tc>
        <w:tc>
          <w:tcPr>
            <w:tcW w:w="517" w:type="dxa"/>
          </w:tcPr>
          <w:p w14:paraId="7D3D8013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675A4E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00307D" w14:textId="77777777" w:rsidR="002B22BD" w:rsidRDefault="002B22BD" w:rsidP="00096385">
            <w:r>
              <w:rPr>
                <w:sz w:val="16"/>
                <w:szCs w:val="16"/>
              </w:rPr>
              <w:t>Addition of TT analysis for TCI state switch test cases 7.5.8.1.1 and 7.5.8.2.1</w:t>
            </w:r>
          </w:p>
        </w:tc>
        <w:tc>
          <w:tcPr>
            <w:tcW w:w="517" w:type="dxa"/>
          </w:tcPr>
          <w:p w14:paraId="2D50F032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1B7E44" w14:textId="77777777" w:rsidR="002B22BD" w:rsidRDefault="002B22BD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AC7B0D9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9D84CE0" w14:textId="77777777" w:rsidR="002B22BD" w:rsidRDefault="002B22BD" w:rsidP="00096385">
            <w:r>
              <w:rPr>
                <w:sz w:val="16"/>
                <w:szCs w:val="16"/>
              </w:rPr>
              <w:t>R5-234677</w:t>
            </w:r>
          </w:p>
        </w:tc>
        <w:tc>
          <w:tcPr>
            <w:tcW w:w="1597" w:type="dxa"/>
          </w:tcPr>
          <w:p w14:paraId="3A09F143" w14:textId="77777777" w:rsidR="002B22BD" w:rsidRDefault="002B22BD" w:rsidP="00096385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2A79608C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D79A019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FF8C44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6502CBE6" w14:textId="77777777" w:rsidTr="00096385">
        <w:tc>
          <w:tcPr>
            <w:tcW w:w="879" w:type="dxa"/>
          </w:tcPr>
          <w:p w14:paraId="77487355" w14:textId="77777777" w:rsidR="002B22BD" w:rsidRDefault="002B22BD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17D7F5D" w14:textId="77777777" w:rsidR="002B22BD" w:rsidRDefault="002B22BD" w:rsidP="00096385">
            <w:r>
              <w:rPr>
                <w:sz w:val="16"/>
                <w:szCs w:val="16"/>
              </w:rPr>
              <w:t>2565</w:t>
            </w:r>
          </w:p>
        </w:tc>
        <w:tc>
          <w:tcPr>
            <w:tcW w:w="517" w:type="dxa"/>
          </w:tcPr>
          <w:p w14:paraId="368BD373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D3BB340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587B3C" w14:textId="77777777" w:rsidR="002B22BD" w:rsidRDefault="002B22BD" w:rsidP="00096385">
            <w:r>
              <w:rPr>
                <w:sz w:val="16"/>
                <w:szCs w:val="16"/>
              </w:rPr>
              <w:t>Update to FR2 RLM test cases</w:t>
            </w:r>
          </w:p>
        </w:tc>
        <w:tc>
          <w:tcPr>
            <w:tcW w:w="517" w:type="dxa"/>
          </w:tcPr>
          <w:p w14:paraId="6B7C9698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AA3158" w14:textId="77777777" w:rsidR="002B22BD" w:rsidRDefault="002B22BD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D33B4A5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3A5CFD9" w14:textId="77777777" w:rsidR="002B22BD" w:rsidRDefault="002B22BD" w:rsidP="00096385">
            <w:r>
              <w:rPr>
                <w:sz w:val="16"/>
                <w:szCs w:val="16"/>
              </w:rPr>
              <w:t>R5-235948</w:t>
            </w:r>
          </w:p>
        </w:tc>
        <w:tc>
          <w:tcPr>
            <w:tcW w:w="1597" w:type="dxa"/>
          </w:tcPr>
          <w:p w14:paraId="5B236A42" w14:textId="77777777" w:rsidR="002B22BD" w:rsidRDefault="002B22BD" w:rsidP="00096385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78B0492E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DF4566F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1A4A961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07D0A1DE" w14:textId="77777777" w:rsidTr="00096385">
        <w:tc>
          <w:tcPr>
            <w:tcW w:w="879" w:type="dxa"/>
          </w:tcPr>
          <w:p w14:paraId="37551258" w14:textId="77777777" w:rsidR="002B22BD" w:rsidRDefault="002B22BD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5AD8100" w14:textId="77777777" w:rsidR="002B22BD" w:rsidRDefault="002B22BD" w:rsidP="00096385">
            <w:r>
              <w:rPr>
                <w:sz w:val="16"/>
                <w:szCs w:val="16"/>
              </w:rPr>
              <w:t>2566</w:t>
            </w:r>
          </w:p>
        </w:tc>
        <w:tc>
          <w:tcPr>
            <w:tcW w:w="517" w:type="dxa"/>
          </w:tcPr>
          <w:p w14:paraId="7C3ABE54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A49AD8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9D533E5" w14:textId="77777777" w:rsidR="002B22BD" w:rsidRDefault="002B22BD" w:rsidP="00096385">
            <w:r>
              <w:rPr>
                <w:sz w:val="16"/>
                <w:szCs w:val="16"/>
              </w:rPr>
              <w:t>Update to TT analysis for L2N latency test cases 8.4.2.x</w:t>
            </w:r>
          </w:p>
        </w:tc>
        <w:tc>
          <w:tcPr>
            <w:tcW w:w="517" w:type="dxa"/>
          </w:tcPr>
          <w:p w14:paraId="3334D9E5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97E9C8" w14:textId="77777777" w:rsidR="002B22BD" w:rsidRDefault="002B22BD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7F04AFE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879A1A0" w14:textId="77777777" w:rsidR="002B22BD" w:rsidRDefault="002B22BD" w:rsidP="00096385">
            <w:r>
              <w:rPr>
                <w:sz w:val="16"/>
                <w:szCs w:val="16"/>
              </w:rPr>
              <w:t>R5-234681</w:t>
            </w:r>
          </w:p>
        </w:tc>
        <w:tc>
          <w:tcPr>
            <w:tcW w:w="1597" w:type="dxa"/>
          </w:tcPr>
          <w:p w14:paraId="6D3A6F88" w14:textId="77777777" w:rsidR="002B22BD" w:rsidRDefault="002B22BD" w:rsidP="00096385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75D5B0B6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1E91D25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70FE4FE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6B2CD383" w14:textId="77777777" w:rsidTr="00096385">
        <w:tc>
          <w:tcPr>
            <w:tcW w:w="879" w:type="dxa"/>
          </w:tcPr>
          <w:p w14:paraId="69DE80F6" w14:textId="77777777" w:rsidR="002B22BD" w:rsidRDefault="002B22BD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80649DE" w14:textId="77777777" w:rsidR="002B22BD" w:rsidRDefault="002B22BD" w:rsidP="00096385">
            <w:r>
              <w:rPr>
                <w:sz w:val="16"/>
                <w:szCs w:val="16"/>
              </w:rPr>
              <w:t>2567</w:t>
            </w:r>
          </w:p>
        </w:tc>
        <w:tc>
          <w:tcPr>
            <w:tcW w:w="517" w:type="dxa"/>
          </w:tcPr>
          <w:p w14:paraId="444C7DB9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800543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B56BA1F" w14:textId="77777777" w:rsidR="002B22BD" w:rsidRDefault="002B22BD" w:rsidP="00096385">
            <w:r>
              <w:rPr>
                <w:sz w:val="16"/>
                <w:szCs w:val="16"/>
              </w:rPr>
              <w:t>Addition of CSI-RS based RLM SA FR2 Test Cases</w:t>
            </w:r>
          </w:p>
        </w:tc>
        <w:tc>
          <w:tcPr>
            <w:tcW w:w="517" w:type="dxa"/>
          </w:tcPr>
          <w:p w14:paraId="292F2ED9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2510C7" w14:textId="77777777" w:rsidR="002B22BD" w:rsidRDefault="002B22BD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30162E2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73B419B" w14:textId="77777777" w:rsidR="002B22BD" w:rsidRDefault="002B22BD" w:rsidP="00096385">
            <w:r>
              <w:rPr>
                <w:sz w:val="16"/>
                <w:szCs w:val="16"/>
              </w:rPr>
              <w:t>R5-234682</w:t>
            </w:r>
          </w:p>
        </w:tc>
        <w:tc>
          <w:tcPr>
            <w:tcW w:w="1597" w:type="dxa"/>
          </w:tcPr>
          <w:p w14:paraId="1750B86B" w14:textId="77777777" w:rsidR="002B22BD" w:rsidRDefault="002B22BD" w:rsidP="00096385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0EBFA3EF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900D11A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62C502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23B20869" w14:textId="77777777" w:rsidTr="00096385">
        <w:tc>
          <w:tcPr>
            <w:tcW w:w="879" w:type="dxa"/>
          </w:tcPr>
          <w:p w14:paraId="31BB371C" w14:textId="77777777" w:rsidR="002B22BD" w:rsidRDefault="002B22BD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63E0403" w14:textId="77777777" w:rsidR="002B22BD" w:rsidRDefault="002B22BD" w:rsidP="00096385">
            <w:r>
              <w:rPr>
                <w:sz w:val="16"/>
                <w:szCs w:val="16"/>
              </w:rPr>
              <w:t>2568</w:t>
            </w:r>
          </w:p>
        </w:tc>
        <w:tc>
          <w:tcPr>
            <w:tcW w:w="517" w:type="dxa"/>
          </w:tcPr>
          <w:p w14:paraId="442CD4EF" w14:textId="77777777" w:rsidR="002B22BD" w:rsidRDefault="002B22BD" w:rsidP="00096385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6F1B9C2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6FEE4B" w14:textId="77777777" w:rsidR="002B22BD" w:rsidRDefault="002B22BD" w:rsidP="00096385">
            <w:r>
              <w:rPr>
                <w:sz w:val="16"/>
                <w:szCs w:val="16"/>
              </w:rPr>
              <w:t>Update to gap-based measurement reporting tests</w:t>
            </w:r>
          </w:p>
        </w:tc>
        <w:tc>
          <w:tcPr>
            <w:tcW w:w="517" w:type="dxa"/>
          </w:tcPr>
          <w:p w14:paraId="1B156A2C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96D2EF" w14:textId="77777777" w:rsidR="002B22BD" w:rsidRDefault="002B22BD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826E719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77CA6D7" w14:textId="77777777" w:rsidR="002B22BD" w:rsidRDefault="002B22BD" w:rsidP="00096385">
            <w:r>
              <w:rPr>
                <w:sz w:val="16"/>
                <w:szCs w:val="16"/>
              </w:rPr>
              <w:t>R5-235465</w:t>
            </w:r>
          </w:p>
        </w:tc>
        <w:tc>
          <w:tcPr>
            <w:tcW w:w="1597" w:type="dxa"/>
          </w:tcPr>
          <w:p w14:paraId="54194A37" w14:textId="77777777" w:rsidR="002B22BD" w:rsidRDefault="002B22BD" w:rsidP="00096385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6940FE17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D609796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A45085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077D4ABA" w14:textId="77777777" w:rsidTr="00096385">
        <w:tc>
          <w:tcPr>
            <w:tcW w:w="879" w:type="dxa"/>
          </w:tcPr>
          <w:p w14:paraId="7FF974FD" w14:textId="77777777" w:rsidR="002B22BD" w:rsidRDefault="002B22BD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00A0DBD" w14:textId="77777777" w:rsidR="002B22BD" w:rsidRDefault="002B22BD" w:rsidP="00096385">
            <w:r>
              <w:rPr>
                <w:sz w:val="16"/>
                <w:szCs w:val="16"/>
              </w:rPr>
              <w:t>2569</w:t>
            </w:r>
          </w:p>
        </w:tc>
        <w:tc>
          <w:tcPr>
            <w:tcW w:w="517" w:type="dxa"/>
          </w:tcPr>
          <w:p w14:paraId="3CBDE101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6DB8EE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B5C6CF0" w14:textId="77777777" w:rsidR="002B22BD" w:rsidRDefault="002B22BD" w:rsidP="00096385">
            <w:r>
              <w:rPr>
                <w:sz w:val="16"/>
                <w:szCs w:val="16"/>
              </w:rPr>
              <w:t>Update to Random Access applicability</w:t>
            </w:r>
          </w:p>
        </w:tc>
        <w:tc>
          <w:tcPr>
            <w:tcW w:w="517" w:type="dxa"/>
          </w:tcPr>
          <w:p w14:paraId="43CBEAEF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00B210" w14:textId="77777777" w:rsidR="002B22BD" w:rsidRDefault="002B22BD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2BBBE1F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779687B" w14:textId="77777777" w:rsidR="002B22BD" w:rsidRDefault="002B22BD" w:rsidP="00096385">
            <w:r>
              <w:rPr>
                <w:sz w:val="16"/>
                <w:szCs w:val="16"/>
              </w:rPr>
              <w:t>R5-235714</w:t>
            </w:r>
          </w:p>
        </w:tc>
        <w:tc>
          <w:tcPr>
            <w:tcW w:w="1597" w:type="dxa"/>
          </w:tcPr>
          <w:p w14:paraId="17AA0506" w14:textId="77777777" w:rsidR="002B22BD" w:rsidRDefault="002B22BD" w:rsidP="00096385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708F7A2A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B4E85EF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74F23A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333F4379" w14:textId="77777777" w:rsidTr="00096385">
        <w:tc>
          <w:tcPr>
            <w:tcW w:w="879" w:type="dxa"/>
          </w:tcPr>
          <w:p w14:paraId="6CA88920" w14:textId="77777777" w:rsidR="002B22BD" w:rsidRDefault="002B22BD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8A17C60" w14:textId="77777777" w:rsidR="002B22BD" w:rsidRDefault="002B22BD" w:rsidP="00096385">
            <w:r>
              <w:rPr>
                <w:sz w:val="16"/>
                <w:szCs w:val="16"/>
              </w:rPr>
              <w:t>2600</w:t>
            </w:r>
          </w:p>
        </w:tc>
        <w:tc>
          <w:tcPr>
            <w:tcW w:w="517" w:type="dxa"/>
          </w:tcPr>
          <w:p w14:paraId="062D2A26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DB69AEC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61FC2B" w14:textId="77777777" w:rsidR="002B22BD" w:rsidRDefault="002B22BD" w:rsidP="00096385">
            <w:r>
              <w:rPr>
                <w:sz w:val="16"/>
                <w:szCs w:val="16"/>
              </w:rPr>
              <w:t>Correction to BWP Switch Delay test cases</w:t>
            </w:r>
          </w:p>
        </w:tc>
        <w:tc>
          <w:tcPr>
            <w:tcW w:w="517" w:type="dxa"/>
          </w:tcPr>
          <w:p w14:paraId="1713CC73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970E8C" w14:textId="77777777" w:rsidR="002B22BD" w:rsidRDefault="002B22BD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7160898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3549341" w14:textId="77777777" w:rsidR="002B22BD" w:rsidRDefault="002B22BD" w:rsidP="00096385">
            <w:r>
              <w:rPr>
                <w:sz w:val="16"/>
                <w:szCs w:val="16"/>
              </w:rPr>
              <w:t>R5-235466</w:t>
            </w:r>
          </w:p>
        </w:tc>
        <w:tc>
          <w:tcPr>
            <w:tcW w:w="1597" w:type="dxa"/>
          </w:tcPr>
          <w:p w14:paraId="5EA1C488" w14:textId="77777777" w:rsidR="002B22BD" w:rsidRDefault="002B22BD" w:rsidP="00096385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7EFD7DC8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DCF5379" w14:textId="77777777" w:rsidR="002B22BD" w:rsidRDefault="002B22BD" w:rsidP="00096385">
            <w:r>
              <w:rPr>
                <w:sz w:val="16"/>
                <w:szCs w:val="16"/>
              </w:rPr>
              <w:t>4.5.6.1.1, 4.5.6.1.2, 4.5.6.2.1, 5.5.6.2.1, 6.5.6.1.1, 6.5.6.1.2, 6.5.6.2.1</w:t>
            </w:r>
          </w:p>
        </w:tc>
        <w:tc>
          <w:tcPr>
            <w:tcW w:w="998" w:type="dxa"/>
          </w:tcPr>
          <w:p w14:paraId="75C21F7F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5C72FC55" w14:textId="77777777" w:rsidTr="00096385">
        <w:tc>
          <w:tcPr>
            <w:tcW w:w="879" w:type="dxa"/>
          </w:tcPr>
          <w:p w14:paraId="1D0C4802" w14:textId="77777777" w:rsidR="002B22BD" w:rsidRDefault="002B22BD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B334067" w14:textId="77777777" w:rsidR="002B22BD" w:rsidRDefault="002B22BD" w:rsidP="00096385">
            <w:r>
              <w:rPr>
                <w:sz w:val="16"/>
                <w:szCs w:val="16"/>
              </w:rPr>
              <w:t>2601</w:t>
            </w:r>
          </w:p>
        </w:tc>
        <w:tc>
          <w:tcPr>
            <w:tcW w:w="517" w:type="dxa"/>
          </w:tcPr>
          <w:p w14:paraId="783A9ACA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B511C75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BDB60D" w14:textId="77777777" w:rsidR="002B22BD" w:rsidRDefault="002B22BD" w:rsidP="00096385">
            <w:r>
              <w:rPr>
                <w:sz w:val="16"/>
                <w:szCs w:val="16"/>
              </w:rPr>
              <w:t>Correction to csi-SSB-ResourceToAddModList for SSB-based CSI-Reporting test cases</w:t>
            </w:r>
          </w:p>
        </w:tc>
        <w:tc>
          <w:tcPr>
            <w:tcW w:w="517" w:type="dxa"/>
          </w:tcPr>
          <w:p w14:paraId="15FE132D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3261F7" w14:textId="77777777" w:rsidR="002B22BD" w:rsidRDefault="002B22BD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AE5188C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1EB8834" w14:textId="77777777" w:rsidR="002B22BD" w:rsidRDefault="002B22BD" w:rsidP="00096385">
            <w:r>
              <w:rPr>
                <w:sz w:val="16"/>
                <w:szCs w:val="16"/>
              </w:rPr>
              <w:t>R5-235946</w:t>
            </w:r>
          </w:p>
        </w:tc>
        <w:tc>
          <w:tcPr>
            <w:tcW w:w="1597" w:type="dxa"/>
          </w:tcPr>
          <w:p w14:paraId="63D50875" w14:textId="77777777" w:rsidR="002B22BD" w:rsidRDefault="002B22BD" w:rsidP="00096385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7EB25AF9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B5906EF" w14:textId="77777777" w:rsidR="002B22BD" w:rsidRDefault="002B22BD" w:rsidP="00096385">
            <w:r>
              <w:rPr>
                <w:sz w:val="16"/>
                <w:szCs w:val="16"/>
              </w:rPr>
              <w:t>4.6.4.1, 4.7.4.1.1, 5.6.3.1, 5.7.4.1, 6.6.4.1, 6.6.4.5, 6.7.4.1.1, H.3.6</w:t>
            </w:r>
          </w:p>
        </w:tc>
        <w:tc>
          <w:tcPr>
            <w:tcW w:w="998" w:type="dxa"/>
          </w:tcPr>
          <w:p w14:paraId="416BB7B2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76806293" w14:textId="77777777" w:rsidTr="00096385">
        <w:tc>
          <w:tcPr>
            <w:tcW w:w="879" w:type="dxa"/>
          </w:tcPr>
          <w:p w14:paraId="42472C75" w14:textId="77777777" w:rsidR="002B22BD" w:rsidRDefault="002B22BD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F816DB4" w14:textId="77777777" w:rsidR="002B22BD" w:rsidRDefault="002B22BD" w:rsidP="00096385">
            <w:r>
              <w:rPr>
                <w:sz w:val="16"/>
                <w:szCs w:val="16"/>
              </w:rPr>
              <w:t>2632</w:t>
            </w:r>
          </w:p>
        </w:tc>
        <w:tc>
          <w:tcPr>
            <w:tcW w:w="517" w:type="dxa"/>
          </w:tcPr>
          <w:p w14:paraId="635A6D21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F19638E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0D0CE3" w14:textId="77777777" w:rsidR="002B22BD" w:rsidRDefault="002B22BD" w:rsidP="00096385">
            <w:r>
              <w:rPr>
                <w:sz w:val="16"/>
                <w:szCs w:val="16"/>
              </w:rPr>
              <w:t>Removal of inexistent Config IDs 6.6.4.x</w:t>
            </w:r>
          </w:p>
        </w:tc>
        <w:tc>
          <w:tcPr>
            <w:tcW w:w="517" w:type="dxa"/>
          </w:tcPr>
          <w:p w14:paraId="0BB43330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1C804C" w14:textId="77777777" w:rsidR="002B22BD" w:rsidRDefault="002B22BD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F729E81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B378BDC" w14:textId="77777777" w:rsidR="002B22BD" w:rsidRDefault="002B22BD" w:rsidP="00096385">
            <w:r>
              <w:rPr>
                <w:sz w:val="16"/>
                <w:szCs w:val="16"/>
              </w:rPr>
              <w:t>R5-235718</w:t>
            </w:r>
          </w:p>
        </w:tc>
        <w:tc>
          <w:tcPr>
            <w:tcW w:w="1597" w:type="dxa"/>
          </w:tcPr>
          <w:p w14:paraId="7CFD5E52" w14:textId="77777777" w:rsidR="002B22BD" w:rsidRDefault="002B22BD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F18631B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59ECB45" w14:textId="77777777" w:rsidR="002B22BD" w:rsidRDefault="002B22BD" w:rsidP="00096385">
            <w:r>
              <w:rPr>
                <w:sz w:val="16"/>
                <w:szCs w:val="16"/>
              </w:rPr>
              <w:t>6.6.4.1, 6.6.4.2, 6.6.4.3, 6.6.4.4</w:t>
            </w:r>
          </w:p>
        </w:tc>
        <w:tc>
          <w:tcPr>
            <w:tcW w:w="998" w:type="dxa"/>
          </w:tcPr>
          <w:p w14:paraId="37E8BBFB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3F96B905" w14:textId="77777777" w:rsidTr="00096385">
        <w:tc>
          <w:tcPr>
            <w:tcW w:w="879" w:type="dxa"/>
          </w:tcPr>
          <w:p w14:paraId="36528BCD" w14:textId="77777777" w:rsidR="002B22BD" w:rsidRDefault="002B22BD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7CA0E9E" w14:textId="77777777" w:rsidR="002B22BD" w:rsidRDefault="002B22BD" w:rsidP="00096385">
            <w:r>
              <w:rPr>
                <w:sz w:val="16"/>
                <w:szCs w:val="16"/>
              </w:rPr>
              <w:t>2634</w:t>
            </w:r>
          </w:p>
        </w:tc>
        <w:tc>
          <w:tcPr>
            <w:tcW w:w="517" w:type="dxa"/>
          </w:tcPr>
          <w:p w14:paraId="3D9F8064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B0D50A0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8DACADD" w14:textId="77777777" w:rsidR="002B22BD" w:rsidRDefault="002B22BD" w:rsidP="00096385">
            <w:r>
              <w:rPr>
                <w:sz w:val="16"/>
                <w:szCs w:val="16"/>
              </w:rPr>
              <w:t>Alignment of Annex E Cell configuration mapping to Test procedure for TC 6.3.2.3.1</w:t>
            </w:r>
          </w:p>
        </w:tc>
        <w:tc>
          <w:tcPr>
            <w:tcW w:w="517" w:type="dxa"/>
          </w:tcPr>
          <w:p w14:paraId="3CA557BA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235370" w14:textId="77777777" w:rsidR="002B22BD" w:rsidRDefault="002B22BD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C44B380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2A6F7BD" w14:textId="77777777" w:rsidR="002B22BD" w:rsidRDefault="002B22BD" w:rsidP="00096385">
            <w:r>
              <w:rPr>
                <w:sz w:val="16"/>
                <w:szCs w:val="16"/>
              </w:rPr>
              <w:t>R5-235721</w:t>
            </w:r>
          </w:p>
        </w:tc>
        <w:tc>
          <w:tcPr>
            <w:tcW w:w="1597" w:type="dxa"/>
          </w:tcPr>
          <w:p w14:paraId="2A7AD704" w14:textId="77777777" w:rsidR="002B22BD" w:rsidRDefault="002B22BD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59787A0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13AD06D" w14:textId="77777777" w:rsidR="002B22BD" w:rsidRDefault="002B22BD" w:rsidP="00096385">
            <w:r>
              <w:rPr>
                <w:sz w:val="16"/>
                <w:szCs w:val="16"/>
              </w:rPr>
              <w:t>Annex E.4</w:t>
            </w:r>
          </w:p>
        </w:tc>
        <w:tc>
          <w:tcPr>
            <w:tcW w:w="998" w:type="dxa"/>
          </w:tcPr>
          <w:p w14:paraId="285AD47E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14FB12D7" w14:textId="77777777" w:rsidTr="00096385">
        <w:tc>
          <w:tcPr>
            <w:tcW w:w="879" w:type="dxa"/>
          </w:tcPr>
          <w:p w14:paraId="1444C717" w14:textId="77777777" w:rsidR="002B22BD" w:rsidRDefault="002B22BD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D9681C4" w14:textId="77777777" w:rsidR="002B22BD" w:rsidRDefault="002B22BD" w:rsidP="00096385">
            <w:r>
              <w:rPr>
                <w:sz w:val="16"/>
                <w:szCs w:val="16"/>
              </w:rPr>
              <w:t>2635</w:t>
            </w:r>
          </w:p>
        </w:tc>
        <w:tc>
          <w:tcPr>
            <w:tcW w:w="517" w:type="dxa"/>
          </w:tcPr>
          <w:p w14:paraId="01FD0FD4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454E066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31A597" w14:textId="77777777" w:rsidR="002B22BD" w:rsidRDefault="002B22BD" w:rsidP="00096385">
            <w:r>
              <w:rPr>
                <w:sz w:val="16"/>
                <w:szCs w:val="16"/>
              </w:rPr>
              <w:t>Typo correction for 4.5.2.6 Test purpose</w:t>
            </w:r>
          </w:p>
        </w:tc>
        <w:tc>
          <w:tcPr>
            <w:tcW w:w="517" w:type="dxa"/>
          </w:tcPr>
          <w:p w14:paraId="36AA57FD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FE5F59" w14:textId="77777777" w:rsidR="002B22BD" w:rsidRDefault="002B22BD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C9CBC64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3F400C0" w14:textId="77777777" w:rsidR="002B22BD" w:rsidRDefault="002B22BD" w:rsidP="00096385">
            <w:r>
              <w:rPr>
                <w:sz w:val="16"/>
                <w:szCs w:val="16"/>
              </w:rPr>
              <w:t>R5-235715</w:t>
            </w:r>
          </w:p>
        </w:tc>
        <w:tc>
          <w:tcPr>
            <w:tcW w:w="1597" w:type="dxa"/>
          </w:tcPr>
          <w:p w14:paraId="02CD96FA" w14:textId="77777777" w:rsidR="002B22BD" w:rsidRDefault="002B22BD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425A467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320C402" w14:textId="77777777" w:rsidR="002B22BD" w:rsidRDefault="002B22BD" w:rsidP="00096385">
            <w:r>
              <w:rPr>
                <w:sz w:val="16"/>
                <w:szCs w:val="16"/>
              </w:rPr>
              <w:t>4.5.2.6</w:t>
            </w:r>
          </w:p>
        </w:tc>
        <w:tc>
          <w:tcPr>
            <w:tcW w:w="998" w:type="dxa"/>
          </w:tcPr>
          <w:p w14:paraId="2B0C613C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74677DB2" w14:textId="77777777" w:rsidTr="00096385">
        <w:tc>
          <w:tcPr>
            <w:tcW w:w="879" w:type="dxa"/>
          </w:tcPr>
          <w:p w14:paraId="7F0E85FD" w14:textId="77777777" w:rsidR="002B22BD" w:rsidRDefault="002B22BD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B372A7A" w14:textId="77777777" w:rsidR="002B22BD" w:rsidRDefault="002B22BD" w:rsidP="00096385">
            <w:r>
              <w:rPr>
                <w:sz w:val="16"/>
                <w:szCs w:val="16"/>
              </w:rPr>
              <w:t>2642</w:t>
            </w:r>
          </w:p>
        </w:tc>
        <w:tc>
          <w:tcPr>
            <w:tcW w:w="517" w:type="dxa"/>
          </w:tcPr>
          <w:p w14:paraId="3E6575FE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56C6BDC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B72C7EA" w14:textId="77777777" w:rsidR="002B22BD" w:rsidRDefault="002B22BD" w:rsidP="00096385">
            <w:r>
              <w:rPr>
                <w:sz w:val="16"/>
                <w:szCs w:val="16"/>
              </w:rPr>
              <w:t>Core Spec alignment for Table 6.6.3.3.5-1</w:t>
            </w:r>
          </w:p>
        </w:tc>
        <w:tc>
          <w:tcPr>
            <w:tcW w:w="517" w:type="dxa"/>
          </w:tcPr>
          <w:p w14:paraId="3D6C328D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DC1D31" w14:textId="77777777" w:rsidR="002B22BD" w:rsidRDefault="002B22BD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958D610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01907FF" w14:textId="77777777" w:rsidR="002B22BD" w:rsidRDefault="002B22BD" w:rsidP="00096385">
            <w:r>
              <w:rPr>
                <w:sz w:val="16"/>
                <w:szCs w:val="16"/>
              </w:rPr>
              <w:t>R5-235719</w:t>
            </w:r>
          </w:p>
        </w:tc>
        <w:tc>
          <w:tcPr>
            <w:tcW w:w="1597" w:type="dxa"/>
          </w:tcPr>
          <w:p w14:paraId="2B546F7F" w14:textId="77777777" w:rsidR="002B22BD" w:rsidRDefault="002B22BD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14614E8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89CE3D8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DDADF6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55D37A1D" w14:textId="77777777" w:rsidTr="00096385">
        <w:tc>
          <w:tcPr>
            <w:tcW w:w="879" w:type="dxa"/>
          </w:tcPr>
          <w:p w14:paraId="414E12DF" w14:textId="77777777" w:rsidR="002B22BD" w:rsidRDefault="002B22BD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B36BC91" w14:textId="77777777" w:rsidR="002B22BD" w:rsidRDefault="002B22BD" w:rsidP="00096385">
            <w:r>
              <w:rPr>
                <w:sz w:val="16"/>
                <w:szCs w:val="16"/>
              </w:rPr>
              <w:t>2643</w:t>
            </w:r>
          </w:p>
        </w:tc>
        <w:tc>
          <w:tcPr>
            <w:tcW w:w="517" w:type="dxa"/>
          </w:tcPr>
          <w:p w14:paraId="2DECF26D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61CFADD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0D0E420" w14:textId="77777777" w:rsidR="002B22BD" w:rsidRDefault="002B22BD" w:rsidP="00096385">
            <w:r>
              <w:rPr>
                <w:sz w:val="16"/>
                <w:szCs w:val="16"/>
              </w:rPr>
              <w:t>Editorial changes to correct formatting</w:t>
            </w:r>
          </w:p>
        </w:tc>
        <w:tc>
          <w:tcPr>
            <w:tcW w:w="517" w:type="dxa"/>
          </w:tcPr>
          <w:p w14:paraId="78CC7291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5427CD" w14:textId="77777777" w:rsidR="002B22BD" w:rsidRDefault="002B22BD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587B883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2BE8002" w14:textId="77777777" w:rsidR="002B22BD" w:rsidRDefault="002B22BD" w:rsidP="00096385">
            <w:r>
              <w:rPr>
                <w:sz w:val="16"/>
                <w:szCs w:val="16"/>
              </w:rPr>
              <w:t>R5-235716</w:t>
            </w:r>
          </w:p>
        </w:tc>
        <w:tc>
          <w:tcPr>
            <w:tcW w:w="1597" w:type="dxa"/>
          </w:tcPr>
          <w:p w14:paraId="1141C7D6" w14:textId="77777777" w:rsidR="002B22BD" w:rsidRDefault="002B22BD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39C2101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7AAE90C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2BB485A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5E1065E4" w14:textId="77777777" w:rsidTr="00096385">
        <w:tc>
          <w:tcPr>
            <w:tcW w:w="879" w:type="dxa"/>
          </w:tcPr>
          <w:p w14:paraId="2D008713" w14:textId="77777777" w:rsidR="002B22BD" w:rsidRDefault="002B22BD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84AA3E5" w14:textId="77777777" w:rsidR="002B22BD" w:rsidRDefault="002B22BD" w:rsidP="00096385">
            <w:r>
              <w:rPr>
                <w:sz w:val="16"/>
                <w:szCs w:val="16"/>
              </w:rPr>
              <w:t>2646</w:t>
            </w:r>
          </w:p>
        </w:tc>
        <w:tc>
          <w:tcPr>
            <w:tcW w:w="517" w:type="dxa"/>
          </w:tcPr>
          <w:p w14:paraId="327E4050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7618C7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DA14A5B" w14:textId="77777777" w:rsidR="002B22BD" w:rsidRDefault="002B22BD" w:rsidP="00096385">
            <w:r>
              <w:rPr>
                <w:sz w:val="16"/>
                <w:szCs w:val="16"/>
              </w:rPr>
              <w:t>TC 4.6.1.2 alignment with SA FR1 test case on DRX configuration</w:t>
            </w:r>
          </w:p>
        </w:tc>
        <w:tc>
          <w:tcPr>
            <w:tcW w:w="517" w:type="dxa"/>
          </w:tcPr>
          <w:p w14:paraId="6FAE6A82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38FB2F" w14:textId="77777777" w:rsidR="002B22BD" w:rsidRDefault="002B22BD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208FA96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D823564" w14:textId="77777777" w:rsidR="002B22BD" w:rsidRDefault="002B22BD" w:rsidP="00096385">
            <w:r>
              <w:rPr>
                <w:sz w:val="16"/>
                <w:szCs w:val="16"/>
              </w:rPr>
              <w:t>R5-235107</w:t>
            </w:r>
          </w:p>
        </w:tc>
        <w:tc>
          <w:tcPr>
            <w:tcW w:w="1597" w:type="dxa"/>
          </w:tcPr>
          <w:p w14:paraId="4747228E" w14:textId="77777777" w:rsidR="002B22BD" w:rsidRDefault="002B22BD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0F058AA4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2A45C04" w14:textId="77777777" w:rsidR="002B22BD" w:rsidRDefault="002B22BD" w:rsidP="00096385">
            <w:r>
              <w:rPr>
                <w:sz w:val="16"/>
                <w:szCs w:val="16"/>
              </w:rPr>
              <w:t>4.6.1.2</w:t>
            </w:r>
          </w:p>
        </w:tc>
        <w:tc>
          <w:tcPr>
            <w:tcW w:w="998" w:type="dxa"/>
          </w:tcPr>
          <w:p w14:paraId="566AE642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176AE72F" w14:textId="77777777" w:rsidTr="00096385">
        <w:tc>
          <w:tcPr>
            <w:tcW w:w="879" w:type="dxa"/>
          </w:tcPr>
          <w:p w14:paraId="3621B598" w14:textId="77777777" w:rsidR="002B22BD" w:rsidRDefault="002B22BD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64052EC" w14:textId="77777777" w:rsidR="002B22BD" w:rsidRDefault="002B22BD" w:rsidP="00096385">
            <w:r>
              <w:rPr>
                <w:sz w:val="16"/>
                <w:szCs w:val="16"/>
              </w:rPr>
              <w:t>2647</w:t>
            </w:r>
          </w:p>
        </w:tc>
        <w:tc>
          <w:tcPr>
            <w:tcW w:w="517" w:type="dxa"/>
          </w:tcPr>
          <w:p w14:paraId="2CBA053F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680FBC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E3094EF" w14:textId="77777777" w:rsidR="002B22BD" w:rsidRDefault="002B22BD" w:rsidP="00096385">
            <w:r>
              <w:rPr>
                <w:sz w:val="16"/>
                <w:szCs w:val="16"/>
              </w:rPr>
              <w:t>Correction in 5.5.1.5 and 5.5.1.6</w:t>
            </w:r>
          </w:p>
        </w:tc>
        <w:tc>
          <w:tcPr>
            <w:tcW w:w="517" w:type="dxa"/>
          </w:tcPr>
          <w:p w14:paraId="58CE758E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80B59C" w14:textId="77777777" w:rsidR="002B22BD" w:rsidRDefault="002B22BD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BC3E029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47B7178" w14:textId="77777777" w:rsidR="002B22BD" w:rsidRDefault="002B22BD" w:rsidP="00096385">
            <w:r>
              <w:rPr>
                <w:sz w:val="16"/>
                <w:szCs w:val="16"/>
              </w:rPr>
              <w:t>R5-235108</w:t>
            </w:r>
          </w:p>
        </w:tc>
        <w:tc>
          <w:tcPr>
            <w:tcW w:w="1597" w:type="dxa"/>
          </w:tcPr>
          <w:p w14:paraId="2EBCC3B7" w14:textId="77777777" w:rsidR="002B22BD" w:rsidRDefault="002B22BD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1AAD0306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A59B1DA" w14:textId="77777777" w:rsidR="002B22BD" w:rsidRDefault="002B22BD" w:rsidP="00096385">
            <w:r>
              <w:rPr>
                <w:sz w:val="16"/>
                <w:szCs w:val="16"/>
              </w:rPr>
              <w:t>5.5.1.5, 5.5.1.6</w:t>
            </w:r>
          </w:p>
        </w:tc>
        <w:tc>
          <w:tcPr>
            <w:tcW w:w="998" w:type="dxa"/>
          </w:tcPr>
          <w:p w14:paraId="5E08ECA2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1A45650D" w14:textId="77777777" w:rsidTr="00096385">
        <w:tc>
          <w:tcPr>
            <w:tcW w:w="879" w:type="dxa"/>
          </w:tcPr>
          <w:p w14:paraId="7B33B1DD" w14:textId="77777777" w:rsidR="002B22BD" w:rsidRDefault="002B22BD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93B698B" w14:textId="77777777" w:rsidR="002B22BD" w:rsidRDefault="002B22BD" w:rsidP="00096385">
            <w:r>
              <w:rPr>
                <w:sz w:val="16"/>
                <w:szCs w:val="16"/>
              </w:rPr>
              <w:t>2648</w:t>
            </w:r>
          </w:p>
        </w:tc>
        <w:tc>
          <w:tcPr>
            <w:tcW w:w="517" w:type="dxa"/>
          </w:tcPr>
          <w:p w14:paraId="474CAF85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F659BB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CDD41A8" w14:textId="77777777" w:rsidR="002B22BD" w:rsidRDefault="002B22BD" w:rsidP="00096385">
            <w:r>
              <w:rPr>
                <w:sz w:val="16"/>
                <w:szCs w:val="16"/>
              </w:rPr>
              <w:t>Correction in 5.5.1.7 and 5.5.1.8</w:t>
            </w:r>
          </w:p>
        </w:tc>
        <w:tc>
          <w:tcPr>
            <w:tcW w:w="517" w:type="dxa"/>
          </w:tcPr>
          <w:p w14:paraId="4F2CCB5B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824FAF" w14:textId="77777777" w:rsidR="002B22BD" w:rsidRDefault="002B22BD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6379616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D859598" w14:textId="77777777" w:rsidR="002B22BD" w:rsidRDefault="002B22BD" w:rsidP="00096385">
            <w:r>
              <w:rPr>
                <w:sz w:val="16"/>
                <w:szCs w:val="16"/>
              </w:rPr>
              <w:t>R5-235110</w:t>
            </w:r>
          </w:p>
        </w:tc>
        <w:tc>
          <w:tcPr>
            <w:tcW w:w="1597" w:type="dxa"/>
          </w:tcPr>
          <w:p w14:paraId="38C8CCA0" w14:textId="77777777" w:rsidR="002B22BD" w:rsidRDefault="002B22BD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0A5ED8E4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3B3503B" w14:textId="77777777" w:rsidR="002B22BD" w:rsidRDefault="002B22BD" w:rsidP="00096385">
            <w:r>
              <w:rPr>
                <w:sz w:val="16"/>
                <w:szCs w:val="16"/>
              </w:rPr>
              <w:t>5.5.1.7, 5.5.1.8</w:t>
            </w:r>
          </w:p>
        </w:tc>
        <w:tc>
          <w:tcPr>
            <w:tcW w:w="998" w:type="dxa"/>
          </w:tcPr>
          <w:p w14:paraId="4119EA7C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4F3FF553" w14:textId="77777777" w:rsidTr="00096385">
        <w:tc>
          <w:tcPr>
            <w:tcW w:w="879" w:type="dxa"/>
          </w:tcPr>
          <w:p w14:paraId="73425A91" w14:textId="77777777" w:rsidR="002B22BD" w:rsidRDefault="002B22BD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3996B61" w14:textId="77777777" w:rsidR="002B22BD" w:rsidRDefault="002B22BD" w:rsidP="00096385">
            <w:r>
              <w:rPr>
                <w:sz w:val="16"/>
                <w:szCs w:val="16"/>
              </w:rPr>
              <w:t>2651</w:t>
            </w:r>
          </w:p>
        </w:tc>
        <w:tc>
          <w:tcPr>
            <w:tcW w:w="517" w:type="dxa"/>
          </w:tcPr>
          <w:p w14:paraId="3FB94812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20EC097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AFF49D4" w14:textId="77777777" w:rsidR="002B22BD" w:rsidRDefault="002B22BD" w:rsidP="00096385">
            <w:r>
              <w:rPr>
                <w:sz w:val="16"/>
                <w:szCs w:val="16"/>
              </w:rPr>
              <w:t>Correction to firstActiveDownlinkBWP-Id for non-contention based RA TCs</w:t>
            </w:r>
          </w:p>
        </w:tc>
        <w:tc>
          <w:tcPr>
            <w:tcW w:w="517" w:type="dxa"/>
          </w:tcPr>
          <w:p w14:paraId="3EC03636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EC9A8B" w14:textId="77777777" w:rsidR="002B22BD" w:rsidRDefault="002B22BD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5F1BA0A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57AC8B5" w14:textId="77777777" w:rsidR="002B22BD" w:rsidRDefault="002B22BD" w:rsidP="00096385">
            <w:r>
              <w:rPr>
                <w:sz w:val="16"/>
                <w:szCs w:val="16"/>
              </w:rPr>
              <w:t>R5-235717</w:t>
            </w:r>
          </w:p>
        </w:tc>
        <w:tc>
          <w:tcPr>
            <w:tcW w:w="1597" w:type="dxa"/>
          </w:tcPr>
          <w:p w14:paraId="72728EA2" w14:textId="77777777" w:rsidR="002B22BD" w:rsidRDefault="002B22BD" w:rsidP="00096385">
            <w:r>
              <w:rPr>
                <w:sz w:val="16"/>
                <w:szCs w:val="16"/>
              </w:rPr>
              <w:t>Keysight Technologies UK Ltd, Anritsu</w:t>
            </w:r>
          </w:p>
        </w:tc>
        <w:tc>
          <w:tcPr>
            <w:tcW w:w="1122" w:type="dxa"/>
          </w:tcPr>
          <w:p w14:paraId="2FD6D69D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FF3FEF4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88C024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3CD74BD2" w14:textId="77777777" w:rsidTr="00096385">
        <w:tc>
          <w:tcPr>
            <w:tcW w:w="879" w:type="dxa"/>
          </w:tcPr>
          <w:p w14:paraId="63B35F98" w14:textId="77777777" w:rsidR="002B22BD" w:rsidRDefault="002B22BD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3674061" w14:textId="77777777" w:rsidR="002B22BD" w:rsidRDefault="002B22BD" w:rsidP="00096385">
            <w:r>
              <w:rPr>
                <w:sz w:val="16"/>
                <w:szCs w:val="16"/>
              </w:rPr>
              <w:t>2652</w:t>
            </w:r>
          </w:p>
        </w:tc>
        <w:tc>
          <w:tcPr>
            <w:tcW w:w="517" w:type="dxa"/>
          </w:tcPr>
          <w:p w14:paraId="5B1DB43C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984A53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681489" w14:textId="77777777" w:rsidR="002B22BD" w:rsidRDefault="002B22BD" w:rsidP="00096385">
            <w:r>
              <w:rPr>
                <w:sz w:val="16"/>
                <w:szCs w:val="16"/>
              </w:rPr>
              <w:t>Correction in 8.4.2.8</w:t>
            </w:r>
          </w:p>
        </w:tc>
        <w:tc>
          <w:tcPr>
            <w:tcW w:w="517" w:type="dxa"/>
          </w:tcPr>
          <w:p w14:paraId="11E8C96D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84259A" w14:textId="77777777" w:rsidR="002B22BD" w:rsidRDefault="002B22BD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AA357F8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7728275" w14:textId="77777777" w:rsidR="002B22BD" w:rsidRDefault="002B22BD" w:rsidP="00096385">
            <w:r>
              <w:rPr>
                <w:sz w:val="16"/>
                <w:szCs w:val="16"/>
              </w:rPr>
              <w:t>R5-235117</w:t>
            </w:r>
          </w:p>
        </w:tc>
        <w:tc>
          <w:tcPr>
            <w:tcW w:w="1597" w:type="dxa"/>
          </w:tcPr>
          <w:p w14:paraId="5F03B9A3" w14:textId="77777777" w:rsidR="002B22BD" w:rsidRDefault="002B22BD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2CF59B13" w14:textId="77777777" w:rsidR="002B22BD" w:rsidRDefault="002B22BD" w:rsidP="00096385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54B0137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7A889B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</w:tbl>
    <w:p w14:paraId="2A8482E5" w14:textId="77777777" w:rsidR="002B22BD" w:rsidRDefault="002B22BD" w:rsidP="002B22BD"/>
    <w:p w14:paraId="389E493C" w14:textId="77777777" w:rsidR="002B22BD" w:rsidRDefault="002B22BD" w:rsidP="002B22BD"/>
    <w:p w14:paraId="5B3E3FB8" w14:textId="77777777" w:rsidR="002B22BD" w:rsidRPr="00917427" w:rsidRDefault="002B22BD" w:rsidP="002B22BD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RP-231698</w:t>
      </w:r>
      <w:r>
        <w:rPr>
          <w:b/>
          <w:i/>
          <w:noProof/>
          <w:sz w:val="28"/>
        </w:rPr>
        <w:fldChar w:fldCharType="end"/>
      </w:r>
    </w:p>
    <w:p w14:paraId="7E1F6974" w14:textId="77777777" w:rsidR="002B22BD" w:rsidRPr="00784730" w:rsidRDefault="002B22BD" w:rsidP="002B22BD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161D91C3" w14:textId="77777777" w:rsidR="002B22BD" w:rsidRPr="00050554" w:rsidRDefault="002B22BD" w:rsidP="002B22BD">
      <w:pPr>
        <w:rPr>
          <w:rFonts w:ascii="Arial" w:hAnsi="Arial" w:cs="Arial"/>
          <w:b/>
          <w:bCs/>
          <w:lang w:val="en-US"/>
        </w:rPr>
      </w:pPr>
    </w:p>
    <w:p w14:paraId="076D9AD1" w14:textId="77777777" w:rsidR="002B22BD" w:rsidRDefault="002B22BD" w:rsidP="002B22B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12D90784" w14:textId="77777777" w:rsidR="002B22BD" w:rsidRPr="00E145B1" w:rsidRDefault="002B22BD" w:rsidP="002B22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REL-16 (batch 1)</w:t>
      </w:r>
      <w:r>
        <w:rPr>
          <w:rFonts w:ascii="Arial" w:hAnsi="Arial" w:cs="Arial"/>
          <w:b/>
          <w:bCs/>
        </w:rPr>
        <w:fldChar w:fldCharType="end"/>
      </w:r>
    </w:p>
    <w:p w14:paraId="2B020049" w14:textId="77777777" w:rsidR="002B22BD" w:rsidRDefault="002B22BD" w:rsidP="002B22B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06D1C63E" w14:textId="77777777" w:rsidR="002B22BD" w:rsidRDefault="002B22BD" w:rsidP="002B22B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8AEE435" w14:textId="77777777" w:rsidR="002B22BD" w:rsidRDefault="002B22BD" w:rsidP="002B22BD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8759B20" w14:textId="77777777" w:rsidR="002B22BD" w:rsidRPr="004E535C" w:rsidRDefault="002B22BD" w:rsidP="002B22B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B22BD" w:rsidRPr="004E535C" w14:paraId="5CB80FBE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2CCD43F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6F74283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6BF7C53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B1142BC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03A042E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CBF4966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16FD573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A5C7F4F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98CCE11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9CA5040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1755435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D2C4E7D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7CC1E6D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B22BD" w14:paraId="693FF3CF" w14:textId="77777777" w:rsidTr="00096385">
        <w:tc>
          <w:tcPr>
            <w:tcW w:w="879" w:type="dxa"/>
          </w:tcPr>
          <w:p w14:paraId="1C40C531" w14:textId="77777777" w:rsidR="002B22BD" w:rsidRDefault="002B22BD" w:rsidP="00096385">
            <w:r>
              <w:rPr>
                <w:sz w:val="16"/>
                <w:szCs w:val="16"/>
              </w:rPr>
              <w:t>37.901-5</w:t>
            </w:r>
          </w:p>
        </w:tc>
        <w:tc>
          <w:tcPr>
            <w:tcW w:w="637" w:type="dxa"/>
          </w:tcPr>
          <w:p w14:paraId="7BD9A21E" w14:textId="77777777" w:rsidR="002B22BD" w:rsidRDefault="002B22BD" w:rsidP="00096385">
            <w:r>
              <w:rPr>
                <w:sz w:val="16"/>
                <w:szCs w:val="16"/>
              </w:rPr>
              <w:t>0037</w:t>
            </w:r>
          </w:p>
        </w:tc>
        <w:tc>
          <w:tcPr>
            <w:tcW w:w="517" w:type="dxa"/>
          </w:tcPr>
          <w:p w14:paraId="672D5760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7DEF17" w14:textId="77777777" w:rsidR="002B22BD" w:rsidRDefault="002B22BD" w:rsidP="0009638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74A30CD" w14:textId="77777777" w:rsidR="002B22BD" w:rsidRDefault="002B22BD" w:rsidP="00096385">
            <w:r>
              <w:rPr>
                <w:sz w:val="16"/>
                <w:szCs w:val="16"/>
              </w:rPr>
              <w:t>Update on FR2 test scenarios</w:t>
            </w:r>
          </w:p>
        </w:tc>
        <w:tc>
          <w:tcPr>
            <w:tcW w:w="517" w:type="dxa"/>
          </w:tcPr>
          <w:p w14:paraId="243F1472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002971" w14:textId="77777777" w:rsidR="002B22BD" w:rsidRDefault="002B22BD" w:rsidP="00096385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</w:tcPr>
          <w:p w14:paraId="5842873A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B4A983C" w14:textId="77777777" w:rsidR="002B22BD" w:rsidRDefault="002B22BD" w:rsidP="00096385">
            <w:r>
              <w:rPr>
                <w:sz w:val="16"/>
                <w:szCs w:val="16"/>
              </w:rPr>
              <w:t>R5-235014</w:t>
            </w:r>
          </w:p>
        </w:tc>
        <w:tc>
          <w:tcPr>
            <w:tcW w:w="1597" w:type="dxa"/>
          </w:tcPr>
          <w:p w14:paraId="47BEF94F" w14:textId="77777777" w:rsidR="002B22BD" w:rsidRDefault="002B22BD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046F186E" w14:textId="77777777" w:rsidR="002B22BD" w:rsidRDefault="002B22BD" w:rsidP="00096385">
            <w:r>
              <w:rPr>
                <w:sz w:val="16"/>
                <w:szCs w:val="16"/>
              </w:rPr>
              <w:t>FS_UE_5GNR_App_Data_Perf, TEI16_Test</w:t>
            </w:r>
          </w:p>
        </w:tc>
        <w:tc>
          <w:tcPr>
            <w:tcW w:w="2323" w:type="dxa"/>
          </w:tcPr>
          <w:p w14:paraId="3508E770" w14:textId="77777777" w:rsidR="002B22BD" w:rsidRDefault="002B22BD" w:rsidP="00096385">
            <w:r>
              <w:rPr>
                <w:sz w:val="16"/>
                <w:szCs w:val="16"/>
              </w:rPr>
              <w:t>A.6.1.1, A.7.1.1, A.8.1.1, A.9.1.1</w:t>
            </w:r>
          </w:p>
        </w:tc>
        <w:tc>
          <w:tcPr>
            <w:tcW w:w="998" w:type="dxa"/>
          </w:tcPr>
          <w:p w14:paraId="31A3855C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752CC72D" w14:textId="77777777" w:rsidTr="00096385">
        <w:tc>
          <w:tcPr>
            <w:tcW w:w="879" w:type="dxa"/>
          </w:tcPr>
          <w:p w14:paraId="557940C9" w14:textId="77777777" w:rsidR="002B22BD" w:rsidRDefault="002B22BD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7B75123" w14:textId="77777777" w:rsidR="002B22BD" w:rsidRDefault="002B22BD" w:rsidP="00096385">
            <w:r>
              <w:rPr>
                <w:sz w:val="16"/>
                <w:szCs w:val="16"/>
              </w:rPr>
              <w:t>2825</w:t>
            </w:r>
          </w:p>
        </w:tc>
        <w:tc>
          <w:tcPr>
            <w:tcW w:w="517" w:type="dxa"/>
          </w:tcPr>
          <w:p w14:paraId="3EB077B1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2ECA230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B16B999" w14:textId="77777777" w:rsidR="002B22BD" w:rsidRDefault="002B22BD" w:rsidP="00096385">
            <w:r>
              <w:rPr>
                <w:sz w:val="16"/>
                <w:szCs w:val="16"/>
              </w:rPr>
              <w:t>Correct Editorial mistake in default message contents of DLInformationTransfer</w:t>
            </w:r>
          </w:p>
        </w:tc>
        <w:tc>
          <w:tcPr>
            <w:tcW w:w="517" w:type="dxa"/>
          </w:tcPr>
          <w:p w14:paraId="51DAD1DC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B1D65D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B7987C7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05A968A" w14:textId="77777777" w:rsidR="002B22BD" w:rsidRDefault="002B22BD" w:rsidP="00096385">
            <w:r>
              <w:rPr>
                <w:sz w:val="16"/>
                <w:szCs w:val="16"/>
              </w:rPr>
              <w:t>R5-235277</w:t>
            </w:r>
          </w:p>
        </w:tc>
        <w:tc>
          <w:tcPr>
            <w:tcW w:w="1597" w:type="dxa"/>
          </w:tcPr>
          <w:p w14:paraId="3E4DFD48" w14:textId="77777777" w:rsidR="002B22BD" w:rsidRDefault="002B22BD" w:rsidP="0009638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0FA8221" w14:textId="77777777" w:rsidR="002B22BD" w:rsidRDefault="002B22BD" w:rsidP="00096385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355F1710" w14:textId="77777777" w:rsidR="002B22BD" w:rsidRDefault="002B22BD" w:rsidP="00096385">
            <w:r>
              <w:rPr>
                <w:sz w:val="16"/>
                <w:szCs w:val="16"/>
              </w:rPr>
              <w:t>4.6.1</w:t>
            </w:r>
          </w:p>
        </w:tc>
        <w:tc>
          <w:tcPr>
            <w:tcW w:w="998" w:type="dxa"/>
          </w:tcPr>
          <w:p w14:paraId="1C0489F2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7AE7CDA3" w14:textId="77777777" w:rsidTr="00096385">
        <w:tc>
          <w:tcPr>
            <w:tcW w:w="879" w:type="dxa"/>
          </w:tcPr>
          <w:p w14:paraId="51E20760" w14:textId="77777777" w:rsidR="002B22BD" w:rsidRDefault="002B22BD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6741DBCB" w14:textId="77777777" w:rsidR="002B22BD" w:rsidRDefault="002B22BD" w:rsidP="00096385">
            <w:r>
              <w:rPr>
                <w:sz w:val="16"/>
                <w:szCs w:val="16"/>
              </w:rPr>
              <w:t>2895</w:t>
            </w:r>
          </w:p>
        </w:tc>
        <w:tc>
          <w:tcPr>
            <w:tcW w:w="517" w:type="dxa"/>
          </w:tcPr>
          <w:p w14:paraId="6499E67E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2C5140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2361084" w14:textId="77777777" w:rsidR="002B22BD" w:rsidRDefault="002B22BD" w:rsidP="00096385">
            <w:r>
              <w:rPr>
                <w:sz w:val="16"/>
                <w:szCs w:val="16"/>
              </w:rPr>
              <w:t>Annex C Test frequencies calculations corrections</w:t>
            </w:r>
          </w:p>
        </w:tc>
        <w:tc>
          <w:tcPr>
            <w:tcW w:w="517" w:type="dxa"/>
          </w:tcPr>
          <w:p w14:paraId="4F2472FE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5C4859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3506283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DE00FCF" w14:textId="77777777" w:rsidR="002B22BD" w:rsidRDefault="002B22BD" w:rsidP="00096385">
            <w:r>
              <w:rPr>
                <w:sz w:val="16"/>
                <w:szCs w:val="16"/>
              </w:rPr>
              <w:t>R5-234935</w:t>
            </w:r>
          </w:p>
        </w:tc>
        <w:tc>
          <w:tcPr>
            <w:tcW w:w="1597" w:type="dxa"/>
          </w:tcPr>
          <w:p w14:paraId="77CB5854" w14:textId="77777777" w:rsidR="002B22BD" w:rsidRDefault="002B22BD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4F089071" w14:textId="77777777" w:rsidR="002B22BD" w:rsidRDefault="002B22BD" w:rsidP="00096385">
            <w:r>
              <w:rPr>
                <w:sz w:val="16"/>
                <w:szCs w:val="16"/>
              </w:rPr>
              <w:t>NR_bands_BW_R16-UEConTest, TEI16_Test</w:t>
            </w:r>
          </w:p>
        </w:tc>
        <w:tc>
          <w:tcPr>
            <w:tcW w:w="2323" w:type="dxa"/>
          </w:tcPr>
          <w:p w14:paraId="169A17B2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8BB692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44489A49" w14:textId="77777777" w:rsidTr="00096385">
        <w:tc>
          <w:tcPr>
            <w:tcW w:w="879" w:type="dxa"/>
          </w:tcPr>
          <w:p w14:paraId="29C8D4D0" w14:textId="77777777" w:rsidR="002B22BD" w:rsidRDefault="002B22BD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1898E6F0" w14:textId="77777777" w:rsidR="002B22BD" w:rsidRDefault="002B22BD" w:rsidP="00096385">
            <w:r>
              <w:rPr>
                <w:sz w:val="16"/>
                <w:szCs w:val="16"/>
              </w:rPr>
              <w:t>2897</w:t>
            </w:r>
          </w:p>
        </w:tc>
        <w:tc>
          <w:tcPr>
            <w:tcW w:w="517" w:type="dxa"/>
          </w:tcPr>
          <w:p w14:paraId="3CE04195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240B40B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47C558" w14:textId="77777777" w:rsidR="002B22BD" w:rsidRDefault="002B22BD" w:rsidP="00096385">
            <w:r>
              <w:rPr>
                <w:sz w:val="16"/>
                <w:szCs w:val="16"/>
              </w:rPr>
              <w:t>Test frequencies for band n18</w:t>
            </w:r>
          </w:p>
        </w:tc>
        <w:tc>
          <w:tcPr>
            <w:tcW w:w="517" w:type="dxa"/>
          </w:tcPr>
          <w:p w14:paraId="676A6F0D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332B63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B14788A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B611E7A" w14:textId="77777777" w:rsidR="002B22BD" w:rsidRDefault="002B22BD" w:rsidP="00096385">
            <w:r>
              <w:rPr>
                <w:sz w:val="16"/>
                <w:szCs w:val="16"/>
              </w:rPr>
              <w:t>R5-235601</w:t>
            </w:r>
          </w:p>
        </w:tc>
        <w:tc>
          <w:tcPr>
            <w:tcW w:w="1597" w:type="dxa"/>
          </w:tcPr>
          <w:p w14:paraId="77DAE7B6" w14:textId="77777777" w:rsidR="002B22BD" w:rsidRDefault="002B22BD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23F83691" w14:textId="77777777" w:rsidR="002B22BD" w:rsidRDefault="002B22BD" w:rsidP="00096385">
            <w:r>
              <w:rPr>
                <w:sz w:val="16"/>
                <w:szCs w:val="16"/>
              </w:rPr>
              <w:t>NR_bands_BW_R16-UEConTest, TEI16_Test</w:t>
            </w:r>
          </w:p>
        </w:tc>
        <w:tc>
          <w:tcPr>
            <w:tcW w:w="2323" w:type="dxa"/>
          </w:tcPr>
          <w:p w14:paraId="04521F7D" w14:textId="77777777" w:rsidR="002B22BD" w:rsidRDefault="002B22BD" w:rsidP="00096385">
            <w:r>
              <w:rPr>
                <w:sz w:val="16"/>
                <w:szCs w:val="16"/>
              </w:rPr>
              <w:t>4.3.1.1.18 (New), 4.3.1.1.19 (New)</w:t>
            </w:r>
          </w:p>
        </w:tc>
        <w:tc>
          <w:tcPr>
            <w:tcW w:w="998" w:type="dxa"/>
          </w:tcPr>
          <w:p w14:paraId="5D8EA479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65DCA23E" w14:textId="77777777" w:rsidTr="00096385">
        <w:tc>
          <w:tcPr>
            <w:tcW w:w="879" w:type="dxa"/>
          </w:tcPr>
          <w:p w14:paraId="3053C4AD" w14:textId="77777777" w:rsidR="002B22BD" w:rsidRDefault="002B22BD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18ACF8BE" w14:textId="77777777" w:rsidR="002B22BD" w:rsidRDefault="002B22BD" w:rsidP="00096385">
            <w:r>
              <w:rPr>
                <w:sz w:val="16"/>
                <w:szCs w:val="16"/>
              </w:rPr>
              <w:t>2907</w:t>
            </w:r>
          </w:p>
        </w:tc>
        <w:tc>
          <w:tcPr>
            <w:tcW w:w="517" w:type="dxa"/>
          </w:tcPr>
          <w:p w14:paraId="3ECF46F9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E28FE8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EB77BC3" w14:textId="77777777" w:rsidR="002B22BD" w:rsidRDefault="002B22BD" w:rsidP="00096385">
            <w:r>
              <w:rPr>
                <w:sz w:val="16"/>
                <w:szCs w:val="16"/>
              </w:rPr>
              <w:t>Test frequencies for band n91 and asymmetric channel bandwidths</w:t>
            </w:r>
          </w:p>
        </w:tc>
        <w:tc>
          <w:tcPr>
            <w:tcW w:w="517" w:type="dxa"/>
          </w:tcPr>
          <w:p w14:paraId="6013E8CA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D67E72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DBDDF4A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82BE7BC" w14:textId="77777777" w:rsidR="002B22BD" w:rsidRDefault="002B22BD" w:rsidP="00096385">
            <w:r>
              <w:rPr>
                <w:sz w:val="16"/>
                <w:szCs w:val="16"/>
              </w:rPr>
              <w:t>R5-234949</w:t>
            </w:r>
          </w:p>
        </w:tc>
        <w:tc>
          <w:tcPr>
            <w:tcW w:w="1597" w:type="dxa"/>
          </w:tcPr>
          <w:p w14:paraId="6765E692" w14:textId="77777777" w:rsidR="002B22BD" w:rsidRDefault="002B22BD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4B4B4F9F" w14:textId="77777777" w:rsidR="002B22BD" w:rsidRDefault="002B22BD" w:rsidP="00096385">
            <w:r>
              <w:rPr>
                <w:sz w:val="16"/>
                <w:szCs w:val="16"/>
              </w:rPr>
              <w:t>NR_bands_BW_R16-UEConTest, TEI16_Test</w:t>
            </w:r>
          </w:p>
        </w:tc>
        <w:tc>
          <w:tcPr>
            <w:tcW w:w="2323" w:type="dxa"/>
          </w:tcPr>
          <w:p w14:paraId="233A65C6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5F1CB2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173D9607" w14:textId="77777777" w:rsidTr="00096385">
        <w:tc>
          <w:tcPr>
            <w:tcW w:w="879" w:type="dxa"/>
          </w:tcPr>
          <w:p w14:paraId="5C490C99" w14:textId="77777777" w:rsidR="002B22BD" w:rsidRDefault="002B22BD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9752EE2" w14:textId="77777777" w:rsidR="002B22BD" w:rsidRDefault="002B22BD" w:rsidP="00096385">
            <w:r>
              <w:rPr>
                <w:sz w:val="16"/>
                <w:szCs w:val="16"/>
              </w:rPr>
              <w:t>2908</w:t>
            </w:r>
          </w:p>
        </w:tc>
        <w:tc>
          <w:tcPr>
            <w:tcW w:w="517" w:type="dxa"/>
          </w:tcPr>
          <w:p w14:paraId="1F94841F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9D6205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3C61B9A" w14:textId="77777777" w:rsidR="002B22BD" w:rsidRDefault="002B22BD" w:rsidP="00096385">
            <w:r>
              <w:rPr>
                <w:sz w:val="16"/>
                <w:szCs w:val="16"/>
              </w:rPr>
              <w:t>Test frequencies for band n92 and asymmetric channel bandwidths</w:t>
            </w:r>
          </w:p>
        </w:tc>
        <w:tc>
          <w:tcPr>
            <w:tcW w:w="517" w:type="dxa"/>
          </w:tcPr>
          <w:p w14:paraId="121DCF38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A35CF4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231CCAA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B856F4D" w14:textId="77777777" w:rsidR="002B22BD" w:rsidRDefault="002B22BD" w:rsidP="00096385">
            <w:r>
              <w:rPr>
                <w:sz w:val="16"/>
                <w:szCs w:val="16"/>
              </w:rPr>
              <w:t>R5-234950</w:t>
            </w:r>
          </w:p>
        </w:tc>
        <w:tc>
          <w:tcPr>
            <w:tcW w:w="1597" w:type="dxa"/>
          </w:tcPr>
          <w:p w14:paraId="190B92C6" w14:textId="77777777" w:rsidR="002B22BD" w:rsidRDefault="002B22BD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6C0A7970" w14:textId="77777777" w:rsidR="002B22BD" w:rsidRDefault="002B22BD" w:rsidP="00096385">
            <w:r>
              <w:rPr>
                <w:sz w:val="16"/>
                <w:szCs w:val="16"/>
              </w:rPr>
              <w:t>NR_bands_BW_R16-UEConTest, TEI16_Test</w:t>
            </w:r>
          </w:p>
        </w:tc>
        <w:tc>
          <w:tcPr>
            <w:tcW w:w="2323" w:type="dxa"/>
          </w:tcPr>
          <w:p w14:paraId="68E1B0C6" w14:textId="77777777" w:rsidR="002B22BD" w:rsidRDefault="002B22BD" w:rsidP="00096385">
            <w:r>
              <w:rPr>
                <w:sz w:val="16"/>
                <w:szCs w:val="16"/>
              </w:rPr>
              <w:t>4.3.1.1.1.92</w:t>
            </w:r>
          </w:p>
        </w:tc>
        <w:tc>
          <w:tcPr>
            <w:tcW w:w="998" w:type="dxa"/>
          </w:tcPr>
          <w:p w14:paraId="35479C22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2CD09ACC" w14:textId="77777777" w:rsidTr="00096385">
        <w:tc>
          <w:tcPr>
            <w:tcW w:w="879" w:type="dxa"/>
          </w:tcPr>
          <w:p w14:paraId="30B13D92" w14:textId="77777777" w:rsidR="002B22BD" w:rsidRDefault="002B22BD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1A93D844" w14:textId="77777777" w:rsidR="002B22BD" w:rsidRDefault="002B22BD" w:rsidP="00096385">
            <w:r>
              <w:rPr>
                <w:sz w:val="16"/>
                <w:szCs w:val="16"/>
              </w:rPr>
              <w:t>2909</w:t>
            </w:r>
          </w:p>
        </w:tc>
        <w:tc>
          <w:tcPr>
            <w:tcW w:w="517" w:type="dxa"/>
          </w:tcPr>
          <w:p w14:paraId="34DC7475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6C787C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456E791" w14:textId="77777777" w:rsidR="002B22BD" w:rsidRDefault="002B22BD" w:rsidP="00096385">
            <w:r>
              <w:rPr>
                <w:sz w:val="16"/>
                <w:szCs w:val="16"/>
              </w:rPr>
              <w:t>Test frequencies for band n93 and asymmetric channel bandwidths</w:t>
            </w:r>
          </w:p>
        </w:tc>
        <w:tc>
          <w:tcPr>
            <w:tcW w:w="517" w:type="dxa"/>
          </w:tcPr>
          <w:p w14:paraId="54FE7A32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A2A5CF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7BFC148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2669AC8" w14:textId="77777777" w:rsidR="002B22BD" w:rsidRDefault="002B22BD" w:rsidP="00096385">
            <w:r>
              <w:rPr>
                <w:sz w:val="16"/>
                <w:szCs w:val="16"/>
              </w:rPr>
              <w:t>R5-234951</w:t>
            </w:r>
          </w:p>
        </w:tc>
        <w:tc>
          <w:tcPr>
            <w:tcW w:w="1597" w:type="dxa"/>
          </w:tcPr>
          <w:p w14:paraId="254CCA44" w14:textId="77777777" w:rsidR="002B22BD" w:rsidRDefault="002B22BD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0DF863DB" w14:textId="77777777" w:rsidR="002B22BD" w:rsidRDefault="002B22BD" w:rsidP="00096385">
            <w:r>
              <w:rPr>
                <w:sz w:val="16"/>
                <w:szCs w:val="16"/>
              </w:rPr>
              <w:t>NR_bands_BW_R16-UEConTest, TEI16_Test</w:t>
            </w:r>
          </w:p>
        </w:tc>
        <w:tc>
          <w:tcPr>
            <w:tcW w:w="2323" w:type="dxa"/>
          </w:tcPr>
          <w:p w14:paraId="0D1B712C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D169B1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50F0F3A5" w14:textId="77777777" w:rsidTr="00096385">
        <w:tc>
          <w:tcPr>
            <w:tcW w:w="879" w:type="dxa"/>
          </w:tcPr>
          <w:p w14:paraId="59CF4260" w14:textId="77777777" w:rsidR="002B22BD" w:rsidRDefault="002B22BD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F32348A" w14:textId="77777777" w:rsidR="002B22BD" w:rsidRDefault="002B22BD" w:rsidP="00096385">
            <w:r>
              <w:rPr>
                <w:sz w:val="16"/>
                <w:szCs w:val="16"/>
              </w:rPr>
              <w:t>2910</w:t>
            </w:r>
          </w:p>
        </w:tc>
        <w:tc>
          <w:tcPr>
            <w:tcW w:w="517" w:type="dxa"/>
          </w:tcPr>
          <w:p w14:paraId="44167FE7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359ECE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1A0F2A" w14:textId="77777777" w:rsidR="002B22BD" w:rsidRDefault="002B22BD" w:rsidP="00096385">
            <w:r>
              <w:rPr>
                <w:sz w:val="16"/>
                <w:szCs w:val="16"/>
              </w:rPr>
              <w:t>Test frequencies for band n94 and asymmetric channel bandwidths</w:t>
            </w:r>
          </w:p>
        </w:tc>
        <w:tc>
          <w:tcPr>
            <w:tcW w:w="517" w:type="dxa"/>
          </w:tcPr>
          <w:p w14:paraId="34C49F4A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1FBC56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A892302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A10CFA1" w14:textId="77777777" w:rsidR="002B22BD" w:rsidRDefault="002B22BD" w:rsidP="00096385">
            <w:r>
              <w:rPr>
                <w:sz w:val="16"/>
                <w:szCs w:val="16"/>
              </w:rPr>
              <w:t>R5-234952</w:t>
            </w:r>
          </w:p>
        </w:tc>
        <w:tc>
          <w:tcPr>
            <w:tcW w:w="1597" w:type="dxa"/>
          </w:tcPr>
          <w:p w14:paraId="31FA2D67" w14:textId="77777777" w:rsidR="002B22BD" w:rsidRDefault="002B22BD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65ACA10E" w14:textId="77777777" w:rsidR="002B22BD" w:rsidRDefault="002B22BD" w:rsidP="00096385">
            <w:r>
              <w:rPr>
                <w:sz w:val="16"/>
                <w:szCs w:val="16"/>
              </w:rPr>
              <w:t>NR_bands_BW_R16-UEConTest, TEI16_Test</w:t>
            </w:r>
          </w:p>
        </w:tc>
        <w:tc>
          <w:tcPr>
            <w:tcW w:w="2323" w:type="dxa"/>
          </w:tcPr>
          <w:p w14:paraId="2AAB91B8" w14:textId="77777777" w:rsidR="002B22BD" w:rsidRDefault="002B22BD" w:rsidP="00096385">
            <w:r>
              <w:rPr>
                <w:sz w:val="16"/>
                <w:szCs w:val="16"/>
              </w:rPr>
              <w:t>4.3.1.1.1.94</w:t>
            </w:r>
          </w:p>
        </w:tc>
        <w:tc>
          <w:tcPr>
            <w:tcW w:w="998" w:type="dxa"/>
          </w:tcPr>
          <w:p w14:paraId="13020E72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4CF615B1" w14:textId="77777777" w:rsidTr="00096385">
        <w:tc>
          <w:tcPr>
            <w:tcW w:w="879" w:type="dxa"/>
          </w:tcPr>
          <w:p w14:paraId="46BFDEAD" w14:textId="77777777" w:rsidR="002B22BD" w:rsidRDefault="002B22BD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49CE759A" w14:textId="77777777" w:rsidR="002B22BD" w:rsidRDefault="002B22BD" w:rsidP="00096385">
            <w:r>
              <w:rPr>
                <w:sz w:val="16"/>
                <w:szCs w:val="16"/>
              </w:rPr>
              <w:t>2915</w:t>
            </w:r>
          </w:p>
        </w:tc>
        <w:tc>
          <w:tcPr>
            <w:tcW w:w="517" w:type="dxa"/>
          </w:tcPr>
          <w:p w14:paraId="10827E39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310C0C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9A8232A" w14:textId="77777777" w:rsidR="002B22BD" w:rsidRDefault="002B22BD" w:rsidP="00096385">
            <w:r>
              <w:rPr>
                <w:sz w:val="16"/>
                <w:szCs w:val="16"/>
              </w:rPr>
              <w:t>Rel-16 Corrections to Table 4.3.1.0A-1 (mid test channel bandwidths)</w:t>
            </w:r>
          </w:p>
        </w:tc>
        <w:tc>
          <w:tcPr>
            <w:tcW w:w="517" w:type="dxa"/>
          </w:tcPr>
          <w:p w14:paraId="7259F75E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73CDAF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5A661DA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B04D9A4" w14:textId="77777777" w:rsidR="002B22BD" w:rsidRDefault="002B22BD" w:rsidP="00096385">
            <w:r>
              <w:rPr>
                <w:sz w:val="16"/>
                <w:szCs w:val="16"/>
              </w:rPr>
              <w:t>R5-235844</w:t>
            </w:r>
          </w:p>
        </w:tc>
        <w:tc>
          <w:tcPr>
            <w:tcW w:w="1597" w:type="dxa"/>
          </w:tcPr>
          <w:p w14:paraId="541E27BE" w14:textId="77777777" w:rsidR="002B22BD" w:rsidRDefault="002B22BD" w:rsidP="00096385">
            <w:r>
              <w:rPr>
                <w:sz w:val="16"/>
                <w:szCs w:val="16"/>
              </w:rPr>
              <w:t>Apple, Keysight Technologies UK Ltd</w:t>
            </w:r>
          </w:p>
        </w:tc>
        <w:tc>
          <w:tcPr>
            <w:tcW w:w="1122" w:type="dxa"/>
          </w:tcPr>
          <w:p w14:paraId="23E78296" w14:textId="77777777" w:rsidR="002B22BD" w:rsidRDefault="002B22BD" w:rsidP="00096385">
            <w:r>
              <w:rPr>
                <w:sz w:val="16"/>
                <w:szCs w:val="16"/>
              </w:rPr>
              <w:t>NR_bands_BW_R16-UEConTest, TEI16_Test</w:t>
            </w:r>
          </w:p>
        </w:tc>
        <w:tc>
          <w:tcPr>
            <w:tcW w:w="2323" w:type="dxa"/>
          </w:tcPr>
          <w:p w14:paraId="038970D0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B99781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2E8A3185" w14:textId="77777777" w:rsidTr="00096385">
        <w:tc>
          <w:tcPr>
            <w:tcW w:w="879" w:type="dxa"/>
          </w:tcPr>
          <w:p w14:paraId="17AAFB60" w14:textId="77777777" w:rsidR="002B22BD" w:rsidRDefault="002B22BD" w:rsidP="00096385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157A3DB6" w14:textId="77777777" w:rsidR="002B22BD" w:rsidRDefault="002B22BD" w:rsidP="00096385">
            <w:r>
              <w:rPr>
                <w:sz w:val="16"/>
                <w:szCs w:val="16"/>
              </w:rPr>
              <w:t>0490</w:t>
            </w:r>
          </w:p>
        </w:tc>
        <w:tc>
          <w:tcPr>
            <w:tcW w:w="517" w:type="dxa"/>
          </w:tcPr>
          <w:p w14:paraId="0D9E2C90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2041B2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884F1AD" w14:textId="77777777" w:rsidR="002B22BD" w:rsidRDefault="002B22BD" w:rsidP="00096385">
            <w:r>
              <w:rPr>
                <w:sz w:val="16"/>
                <w:szCs w:val="16"/>
              </w:rPr>
              <w:t>Addition of PICS for Rel-16 SPS test cases</w:t>
            </w:r>
          </w:p>
        </w:tc>
        <w:tc>
          <w:tcPr>
            <w:tcW w:w="517" w:type="dxa"/>
          </w:tcPr>
          <w:p w14:paraId="7F385389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E998DF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29A5E47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71FBDA3" w14:textId="77777777" w:rsidR="002B22BD" w:rsidRDefault="002B22BD" w:rsidP="00096385">
            <w:r>
              <w:rPr>
                <w:sz w:val="16"/>
                <w:szCs w:val="16"/>
              </w:rPr>
              <w:t>R5-234009</w:t>
            </w:r>
          </w:p>
        </w:tc>
        <w:tc>
          <w:tcPr>
            <w:tcW w:w="1597" w:type="dxa"/>
          </w:tcPr>
          <w:p w14:paraId="67BAC2A5" w14:textId="77777777" w:rsidR="002B22BD" w:rsidRDefault="002B22BD" w:rsidP="0009638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2CA2922" w14:textId="77777777" w:rsidR="002B22BD" w:rsidRDefault="002B22BD" w:rsidP="00096385">
            <w:r>
              <w:rPr>
                <w:sz w:val="16"/>
                <w:szCs w:val="16"/>
              </w:rPr>
              <w:t>TEI16_Test, NR_IioT-UEConTest</w:t>
            </w:r>
          </w:p>
        </w:tc>
        <w:tc>
          <w:tcPr>
            <w:tcW w:w="2323" w:type="dxa"/>
          </w:tcPr>
          <w:p w14:paraId="2098B420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430100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685396AE" w14:textId="77777777" w:rsidTr="00096385">
        <w:tc>
          <w:tcPr>
            <w:tcW w:w="879" w:type="dxa"/>
          </w:tcPr>
          <w:p w14:paraId="069A90F7" w14:textId="77777777" w:rsidR="002B22BD" w:rsidRDefault="002B22BD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2B7F871" w14:textId="77777777" w:rsidR="002B22BD" w:rsidRDefault="002B22BD" w:rsidP="00096385">
            <w:r>
              <w:rPr>
                <w:sz w:val="16"/>
                <w:szCs w:val="16"/>
              </w:rPr>
              <w:t>2350</w:t>
            </w:r>
          </w:p>
        </w:tc>
        <w:tc>
          <w:tcPr>
            <w:tcW w:w="517" w:type="dxa"/>
          </w:tcPr>
          <w:p w14:paraId="16C30768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2FFDA1A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C5EEF90" w14:textId="77777777" w:rsidR="002B22BD" w:rsidRDefault="002B22BD" w:rsidP="00096385">
            <w:r>
              <w:rPr>
                <w:sz w:val="16"/>
                <w:szCs w:val="16"/>
              </w:rPr>
              <w:t>Missing REFSENS requirements for certain n7 BWs</w:t>
            </w:r>
          </w:p>
        </w:tc>
        <w:tc>
          <w:tcPr>
            <w:tcW w:w="517" w:type="dxa"/>
          </w:tcPr>
          <w:p w14:paraId="2119322B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A660B4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FD8C55D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A1850CF" w14:textId="77777777" w:rsidR="002B22BD" w:rsidRDefault="002B22BD" w:rsidP="00096385">
            <w:r>
              <w:rPr>
                <w:sz w:val="16"/>
                <w:szCs w:val="16"/>
              </w:rPr>
              <w:t>R5-234179</w:t>
            </w:r>
          </w:p>
        </w:tc>
        <w:tc>
          <w:tcPr>
            <w:tcW w:w="1597" w:type="dxa"/>
          </w:tcPr>
          <w:p w14:paraId="01E0EEBE" w14:textId="77777777" w:rsidR="002B22BD" w:rsidRDefault="002B22BD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2D33A4D3" w14:textId="77777777" w:rsidR="002B22BD" w:rsidRDefault="002B22BD" w:rsidP="00096385">
            <w:r>
              <w:rPr>
                <w:sz w:val="16"/>
                <w:szCs w:val="16"/>
              </w:rPr>
              <w:t>NR_bands_BW_R16-UEConTest, TEI16_Test</w:t>
            </w:r>
          </w:p>
        </w:tc>
        <w:tc>
          <w:tcPr>
            <w:tcW w:w="2323" w:type="dxa"/>
          </w:tcPr>
          <w:p w14:paraId="3146F62B" w14:textId="77777777" w:rsidR="002B22BD" w:rsidRDefault="002B22BD" w:rsidP="00096385">
            <w:r>
              <w:rPr>
                <w:sz w:val="16"/>
                <w:szCs w:val="16"/>
              </w:rPr>
              <w:t>7.3.2</w:t>
            </w:r>
          </w:p>
        </w:tc>
        <w:tc>
          <w:tcPr>
            <w:tcW w:w="998" w:type="dxa"/>
          </w:tcPr>
          <w:p w14:paraId="0A5E8CFE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4BB9617C" w14:textId="77777777" w:rsidTr="00096385">
        <w:tc>
          <w:tcPr>
            <w:tcW w:w="879" w:type="dxa"/>
          </w:tcPr>
          <w:p w14:paraId="69C88A11" w14:textId="77777777" w:rsidR="002B22BD" w:rsidRDefault="002B22BD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D65ADDA" w14:textId="77777777" w:rsidR="002B22BD" w:rsidRDefault="002B22BD" w:rsidP="00096385">
            <w:r>
              <w:rPr>
                <w:sz w:val="16"/>
                <w:szCs w:val="16"/>
              </w:rPr>
              <w:t>2363</w:t>
            </w:r>
          </w:p>
        </w:tc>
        <w:tc>
          <w:tcPr>
            <w:tcW w:w="517" w:type="dxa"/>
          </w:tcPr>
          <w:p w14:paraId="50CB71D1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7DA2ECD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8423A12" w14:textId="77777777" w:rsidR="002B22BD" w:rsidRDefault="002B22BD" w:rsidP="00096385">
            <w:r>
              <w:rPr>
                <w:sz w:val="16"/>
                <w:szCs w:val="16"/>
              </w:rPr>
              <w:t>Update of UL MIMO Maximum Output Power TC</w:t>
            </w:r>
          </w:p>
        </w:tc>
        <w:tc>
          <w:tcPr>
            <w:tcW w:w="517" w:type="dxa"/>
          </w:tcPr>
          <w:p w14:paraId="1FBACF4F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AFCC75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F439EA3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029AFE7" w14:textId="77777777" w:rsidR="002B22BD" w:rsidRDefault="002B22BD" w:rsidP="00096385">
            <w:r>
              <w:rPr>
                <w:sz w:val="16"/>
                <w:szCs w:val="16"/>
              </w:rPr>
              <w:t>R5-235828</w:t>
            </w:r>
          </w:p>
        </w:tc>
        <w:tc>
          <w:tcPr>
            <w:tcW w:w="1597" w:type="dxa"/>
          </w:tcPr>
          <w:p w14:paraId="1A4DFED9" w14:textId="77777777" w:rsidR="002B22BD" w:rsidRDefault="002B22BD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D367AB6" w14:textId="77777777" w:rsidR="002B22BD" w:rsidRDefault="002B22BD" w:rsidP="00096385">
            <w:r>
              <w:rPr>
                <w:sz w:val="16"/>
                <w:szCs w:val="16"/>
              </w:rPr>
              <w:t>TEI16_Test, NR_eMIMO-UEConTest</w:t>
            </w:r>
          </w:p>
        </w:tc>
        <w:tc>
          <w:tcPr>
            <w:tcW w:w="2323" w:type="dxa"/>
          </w:tcPr>
          <w:p w14:paraId="6E0E7494" w14:textId="77777777" w:rsidR="002B22BD" w:rsidRDefault="002B22BD" w:rsidP="00096385">
            <w:r>
              <w:rPr>
                <w:sz w:val="16"/>
                <w:szCs w:val="16"/>
              </w:rPr>
              <w:t>6.2D.1.4.2</w:t>
            </w:r>
          </w:p>
        </w:tc>
        <w:tc>
          <w:tcPr>
            <w:tcW w:w="998" w:type="dxa"/>
          </w:tcPr>
          <w:p w14:paraId="3B9B3126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 w:rsidR="002B22BD" w14:paraId="5D563E6A" w14:textId="77777777" w:rsidTr="00096385">
        <w:tc>
          <w:tcPr>
            <w:tcW w:w="879" w:type="dxa"/>
          </w:tcPr>
          <w:p w14:paraId="21DDB45B" w14:textId="77777777" w:rsidR="002B22BD" w:rsidRDefault="002B22BD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15CC686" w14:textId="77777777" w:rsidR="002B22BD" w:rsidRDefault="002B22BD" w:rsidP="00096385">
            <w:r>
              <w:rPr>
                <w:sz w:val="16"/>
                <w:szCs w:val="16"/>
              </w:rPr>
              <w:t>2387</w:t>
            </w:r>
          </w:p>
        </w:tc>
        <w:tc>
          <w:tcPr>
            <w:tcW w:w="517" w:type="dxa"/>
          </w:tcPr>
          <w:p w14:paraId="6F38D6BF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9355F2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95508CC" w14:textId="77777777" w:rsidR="002B22BD" w:rsidRDefault="002B22BD" w:rsidP="00096385">
            <w:r>
              <w:rPr>
                <w:sz w:val="16"/>
                <w:szCs w:val="16"/>
              </w:rPr>
              <w:t>Addition of PC2 n40 MOP</w:t>
            </w:r>
          </w:p>
        </w:tc>
        <w:tc>
          <w:tcPr>
            <w:tcW w:w="517" w:type="dxa"/>
          </w:tcPr>
          <w:p w14:paraId="6E3F3287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825CA2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928626E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D54FCE9" w14:textId="77777777" w:rsidR="002B22BD" w:rsidRDefault="002B22BD" w:rsidP="00096385">
            <w:r>
              <w:rPr>
                <w:sz w:val="16"/>
                <w:szCs w:val="16"/>
              </w:rPr>
              <w:t>R5-234746</w:t>
            </w:r>
          </w:p>
        </w:tc>
        <w:tc>
          <w:tcPr>
            <w:tcW w:w="1597" w:type="dxa"/>
          </w:tcPr>
          <w:p w14:paraId="50776683" w14:textId="77777777" w:rsidR="002B22BD" w:rsidRDefault="002B22BD" w:rsidP="00096385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0FA490B3" w14:textId="77777777" w:rsidR="002B22BD" w:rsidRDefault="002B22BD" w:rsidP="00096385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374FE617" w14:textId="77777777" w:rsidR="002B22BD" w:rsidRDefault="002B22BD" w:rsidP="00096385">
            <w:r>
              <w:rPr>
                <w:sz w:val="16"/>
                <w:szCs w:val="16"/>
              </w:rPr>
              <w:t>6.2.1</w:t>
            </w:r>
          </w:p>
        </w:tc>
        <w:tc>
          <w:tcPr>
            <w:tcW w:w="998" w:type="dxa"/>
          </w:tcPr>
          <w:p w14:paraId="0F3AC9A3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13561D4E" w14:textId="77777777" w:rsidTr="00096385">
        <w:tc>
          <w:tcPr>
            <w:tcW w:w="879" w:type="dxa"/>
          </w:tcPr>
          <w:p w14:paraId="50A55E4B" w14:textId="77777777" w:rsidR="002B22BD" w:rsidRDefault="002B22BD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31F51C3" w14:textId="77777777" w:rsidR="002B22BD" w:rsidRDefault="002B22BD" w:rsidP="00096385">
            <w:r>
              <w:rPr>
                <w:sz w:val="16"/>
                <w:szCs w:val="16"/>
              </w:rPr>
              <w:t>2414</w:t>
            </w:r>
          </w:p>
        </w:tc>
        <w:tc>
          <w:tcPr>
            <w:tcW w:w="517" w:type="dxa"/>
          </w:tcPr>
          <w:p w14:paraId="1390A2F9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EC8EB1F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CF0D4BB" w14:textId="77777777" w:rsidR="002B22BD" w:rsidRDefault="002B22BD" w:rsidP="00096385">
            <w:r>
              <w:rPr>
                <w:sz w:val="16"/>
                <w:szCs w:val="16"/>
              </w:rPr>
              <w:t>Update for FR1 EVM including symbols with transient period</w:t>
            </w:r>
          </w:p>
        </w:tc>
        <w:tc>
          <w:tcPr>
            <w:tcW w:w="517" w:type="dxa"/>
          </w:tcPr>
          <w:p w14:paraId="6E1E0D48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F06D08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F9398B5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C56388F" w14:textId="77777777" w:rsidR="002B22BD" w:rsidRDefault="002B22BD" w:rsidP="00096385">
            <w:r>
              <w:rPr>
                <w:sz w:val="16"/>
                <w:szCs w:val="16"/>
              </w:rPr>
              <w:t>R5-235634</w:t>
            </w:r>
          </w:p>
        </w:tc>
        <w:tc>
          <w:tcPr>
            <w:tcW w:w="1597" w:type="dxa"/>
          </w:tcPr>
          <w:p w14:paraId="42C4B9DD" w14:textId="77777777" w:rsidR="002B22BD" w:rsidRDefault="002B22BD" w:rsidP="00096385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101B2D21" w14:textId="77777777" w:rsidR="002B22BD" w:rsidRDefault="002B22BD" w:rsidP="00096385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7D9EF64B" w14:textId="77777777" w:rsidR="002B22BD" w:rsidRDefault="002B22BD" w:rsidP="00096385">
            <w:r>
              <w:rPr>
                <w:sz w:val="16"/>
                <w:szCs w:val="16"/>
              </w:rPr>
              <w:t>F.1.2, F.3.2</w:t>
            </w:r>
          </w:p>
        </w:tc>
        <w:tc>
          <w:tcPr>
            <w:tcW w:w="998" w:type="dxa"/>
          </w:tcPr>
          <w:p w14:paraId="565B9AFF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0F38A14C" w14:textId="77777777" w:rsidTr="00096385">
        <w:tc>
          <w:tcPr>
            <w:tcW w:w="879" w:type="dxa"/>
          </w:tcPr>
          <w:p w14:paraId="69AEE5B1" w14:textId="77777777" w:rsidR="002B22BD" w:rsidRDefault="002B22BD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5AEA584" w14:textId="77777777" w:rsidR="002B22BD" w:rsidRDefault="002B22BD" w:rsidP="00096385">
            <w:r>
              <w:rPr>
                <w:sz w:val="16"/>
                <w:szCs w:val="16"/>
              </w:rPr>
              <w:t>2419</w:t>
            </w:r>
          </w:p>
        </w:tc>
        <w:tc>
          <w:tcPr>
            <w:tcW w:w="517" w:type="dxa"/>
          </w:tcPr>
          <w:p w14:paraId="4810C093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B8988D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5C12832" w14:textId="77777777" w:rsidR="002B22BD" w:rsidRDefault="002B22BD" w:rsidP="00096385">
            <w:r>
              <w:rPr>
                <w:sz w:val="16"/>
                <w:szCs w:val="16"/>
              </w:rPr>
              <w:t>Correction to A-MPR for UL MIMO</w:t>
            </w:r>
          </w:p>
        </w:tc>
        <w:tc>
          <w:tcPr>
            <w:tcW w:w="517" w:type="dxa"/>
          </w:tcPr>
          <w:p w14:paraId="6E2FF13C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467A4A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ACE4D82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7807242" w14:textId="77777777" w:rsidR="002B22BD" w:rsidRDefault="002B22BD" w:rsidP="00096385">
            <w:r>
              <w:rPr>
                <w:sz w:val="16"/>
                <w:szCs w:val="16"/>
              </w:rPr>
              <w:t>R5-234911</w:t>
            </w:r>
          </w:p>
        </w:tc>
        <w:tc>
          <w:tcPr>
            <w:tcW w:w="1597" w:type="dxa"/>
          </w:tcPr>
          <w:p w14:paraId="65AC1588" w14:textId="77777777" w:rsidR="002B22BD" w:rsidRDefault="002B22BD" w:rsidP="00096385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15C2EE28" w14:textId="77777777" w:rsidR="002B22BD" w:rsidRDefault="002B22BD" w:rsidP="00096385">
            <w:r>
              <w:rPr>
                <w:sz w:val="16"/>
                <w:szCs w:val="16"/>
              </w:rPr>
              <w:t>TEI16_Test, NR_eMIMO-UEConTest</w:t>
            </w:r>
          </w:p>
        </w:tc>
        <w:tc>
          <w:tcPr>
            <w:tcW w:w="2323" w:type="dxa"/>
          </w:tcPr>
          <w:p w14:paraId="72372FA6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2BD935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7ACB1105" w14:textId="77777777" w:rsidTr="00096385">
        <w:tc>
          <w:tcPr>
            <w:tcW w:w="879" w:type="dxa"/>
          </w:tcPr>
          <w:p w14:paraId="0A908853" w14:textId="77777777" w:rsidR="002B22BD" w:rsidRDefault="002B22BD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5CA95F7" w14:textId="77777777" w:rsidR="002B22BD" w:rsidRDefault="002B22BD" w:rsidP="00096385">
            <w:r>
              <w:rPr>
                <w:sz w:val="16"/>
                <w:szCs w:val="16"/>
              </w:rPr>
              <w:t>2443</w:t>
            </w:r>
          </w:p>
        </w:tc>
        <w:tc>
          <w:tcPr>
            <w:tcW w:w="517" w:type="dxa"/>
          </w:tcPr>
          <w:p w14:paraId="27E81F51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062033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90DF9B9" w14:textId="77777777" w:rsidR="002B22BD" w:rsidRDefault="002B22BD" w:rsidP="00096385">
            <w:r>
              <w:rPr>
                <w:sz w:val="16"/>
                <w:szCs w:val="16"/>
              </w:rPr>
              <w:t>Correction of A-MPR test case</w:t>
            </w:r>
          </w:p>
        </w:tc>
        <w:tc>
          <w:tcPr>
            <w:tcW w:w="517" w:type="dxa"/>
          </w:tcPr>
          <w:p w14:paraId="28322D10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F78639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DE4F027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2DDF1E5" w14:textId="77777777" w:rsidR="002B22BD" w:rsidRDefault="002B22BD" w:rsidP="00096385">
            <w:r>
              <w:rPr>
                <w:sz w:val="16"/>
                <w:szCs w:val="16"/>
              </w:rPr>
              <w:t>R5-235142</w:t>
            </w:r>
          </w:p>
        </w:tc>
        <w:tc>
          <w:tcPr>
            <w:tcW w:w="1597" w:type="dxa"/>
          </w:tcPr>
          <w:p w14:paraId="07959CFC" w14:textId="77777777" w:rsidR="002B22BD" w:rsidRDefault="002B22BD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1B42B45" w14:textId="77777777" w:rsidR="002B22BD" w:rsidRDefault="002B22BD" w:rsidP="00096385">
            <w:r>
              <w:rPr>
                <w:sz w:val="16"/>
                <w:szCs w:val="16"/>
              </w:rPr>
              <w:t>NR_bands_BW_R16-UEConTest, TEI16_Test</w:t>
            </w:r>
          </w:p>
        </w:tc>
        <w:tc>
          <w:tcPr>
            <w:tcW w:w="2323" w:type="dxa"/>
          </w:tcPr>
          <w:p w14:paraId="47ECA0A0" w14:textId="77777777" w:rsidR="002B22BD" w:rsidRDefault="002B22BD" w:rsidP="00096385">
            <w:r>
              <w:rPr>
                <w:sz w:val="16"/>
                <w:szCs w:val="16"/>
              </w:rPr>
              <w:t>6.2.3.4.1</w:t>
            </w:r>
          </w:p>
        </w:tc>
        <w:tc>
          <w:tcPr>
            <w:tcW w:w="998" w:type="dxa"/>
          </w:tcPr>
          <w:p w14:paraId="5BDAFA8E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7B95CFC3" w14:textId="77777777" w:rsidTr="00096385">
        <w:tc>
          <w:tcPr>
            <w:tcW w:w="879" w:type="dxa"/>
          </w:tcPr>
          <w:p w14:paraId="5B58DB2F" w14:textId="77777777" w:rsidR="002B22BD" w:rsidRDefault="002B22BD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ADD8957" w14:textId="77777777" w:rsidR="002B22BD" w:rsidRDefault="002B22BD" w:rsidP="00096385">
            <w:r>
              <w:rPr>
                <w:sz w:val="16"/>
                <w:szCs w:val="16"/>
              </w:rPr>
              <w:t>2449</w:t>
            </w:r>
          </w:p>
        </w:tc>
        <w:tc>
          <w:tcPr>
            <w:tcW w:w="517" w:type="dxa"/>
          </w:tcPr>
          <w:p w14:paraId="1FEAC4B2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C889E55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2EE929" w14:textId="77777777" w:rsidR="002B22BD" w:rsidRDefault="002B22BD" w:rsidP="00096385">
            <w:r>
              <w:rPr>
                <w:sz w:val="16"/>
                <w:szCs w:val="16"/>
              </w:rPr>
              <w:t>Rel-16 Alignment of channel bandwidth between 38.521-1 and 38.101-1</w:t>
            </w:r>
          </w:p>
        </w:tc>
        <w:tc>
          <w:tcPr>
            <w:tcW w:w="517" w:type="dxa"/>
          </w:tcPr>
          <w:p w14:paraId="52B3B245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CADBF4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B650624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DA97F7F" w14:textId="77777777" w:rsidR="002B22BD" w:rsidRDefault="002B22BD" w:rsidP="00096385">
            <w:r>
              <w:rPr>
                <w:sz w:val="16"/>
                <w:szCs w:val="16"/>
              </w:rPr>
              <w:t>R5-235647</w:t>
            </w:r>
          </w:p>
        </w:tc>
        <w:tc>
          <w:tcPr>
            <w:tcW w:w="1597" w:type="dxa"/>
          </w:tcPr>
          <w:p w14:paraId="6A8D24F8" w14:textId="77777777" w:rsidR="002B22BD" w:rsidRDefault="002B22BD" w:rsidP="00096385">
            <w:r>
              <w:rPr>
                <w:sz w:val="16"/>
                <w:szCs w:val="16"/>
              </w:rPr>
              <w:t>Apple, Keysight Technologies UK Ltd</w:t>
            </w:r>
          </w:p>
        </w:tc>
        <w:tc>
          <w:tcPr>
            <w:tcW w:w="1122" w:type="dxa"/>
          </w:tcPr>
          <w:p w14:paraId="43D0256C" w14:textId="77777777" w:rsidR="002B22BD" w:rsidRDefault="002B22BD" w:rsidP="00096385">
            <w:r>
              <w:rPr>
                <w:sz w:val="16"/>
                <w:szCs w:val="16"/>
              </w:rPr>
              <w:t>5GS_NR_LTE-UEConTest, TEI16_Test</w:t>
            </w:r>
          </w:p>
        </w:tc>
        <w:tc>
          <w:tcPr>
            <w:tcW w:w="2323" w:type="dxa"/>
          </w:tcPr>
          <w:p w14:paraId="23386638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5B63ED8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51D1A4C5" w14:textId="77777777" w:rsidTr="00096385">
        <w:tc>
          <w:tcPr>
            <w:tcW w:w="879" w:type="dxa"/>
          </w:tcPr>
          <w:p w14:paraId="3D50703D" w14:textId="77777777" w:rsidR="002B22BD" w:rsidRDefault="002B22BD" w:rsidP="00096385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51EEAC80" w14:textId="77777777" w:rsidR="002B22BD" w:rsidRDefault="002B22BD" w:rsidP="00096385">
            <w:r>
              <w:rPr>
                <w:sz w:val="16"/>
                <w:szCs w:val="16"/>
              </w:rPr>
              <w:t>0972</w:t>
            </w:r>
          </w:p>
        </w:tc>
        <w:tc>
          <w:tcPr>
            <w:tcW w:w="517" w:type="dxa"/>
          </w:tcPr>
          <w:p w14:paraId="4C5C8A42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530E510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FD05D8C" w14:textId="77777777" w:rsidR="002B22BD" w:rsidRDefault="002B22BD" w:rsidP="00096385">
            <w:r>
              <w:rPr>
                <w:sz w:val="16"/>
                <w:szCs w:val="16"/>
              </w:rPr>
              <w:t>Update for FR2c MU</w:t>
            </w:r>
          </w:p>
        </w:tc>
        <w:tc>
          <w:tcPr>
            <w:tcW w:w="517" w:type="dxa"/>
          </w:tcPr>
          <w:p w14:paraId="47A18951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1DD0E1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61E30328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CFCF0F1" w14:textId="77777777" w:rsidR="002B22BD" w:rsidRDefault="002B22BD" w:rsidP="00096385">
            <w:r>
              <w:rPr>
                <w:sz w:val="16"/>
                <w:szCs w:val="16"/>
              </w:rPr>
              <w:t>R5-235748</w:t>
            </w:r>
          </w:p>
        </w:tc>
        <w:tc>
          <w:tcPr>
            <w:tcW w:w="1597" w:type="dxa"/>
          </w:tcPr>
          <w:p w14:paraId="6EB43E77" w14:textId="77777777" w:rsidR="002B22BD" w:rsidRDefault="002B22BD" w:rsidP="00096385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13CD512C" w14:textId="77777777" w:rsidR="002B22BD" w:rsidRDefault="002B22BD" w:rsidP="00096385">
            <w:r>
              <w:rPr>
                <w:sz w:val="16"/>
                <w:szCs w:val="16"/>
              </w:rPr>
              <w:t>NR_bands_BW_R16-UEConTest, TEI16_Test</w:t>
            </w:r>
          </w:p>
        </w:tc>
        <w:tc>
          <w:tcPr>
            <w:tcW w:w="2323" w:type="dxa"/>
          </w:tcPr>
          <w:p w14:paraId="46AFB4DD" w14:textId="77777777" w:rsidR="002B22BD" w:rsidRDefault="002B22BD" w:rsidP="00096385">
            <w:r>
              <w:rPr>
                <w:sz w:val="16"/>
                <w:szCs w:val="16"/>
              </w:rPr>
              <w:t>6.2.1.2, 6.2.2_1, 6.5.2.1, 7.5, F.3.2</w:t>
            </w:r>
          </w:p>
        </w:tc>
        <w:tc>
          <w:tcPr>
            <w:tcW w:w="998" w:type="dxa"/>
          </w:tcPr>
          <w:p w14:paraId="5DBA5EBF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25F5446E" w14:textId="77777777" w:rsidTr="00096385">
        <w:tc>
          <w:tcPr>
            <w:tcW w:w="879" w:type="dxa"/>
          </w:tcPr>
          <w:p w14:paraId="72AAFC2B" w14:textId="77777777" w:rsidR="002B22BD" w:rsidRDefault="002B22BD" w:rsidP="00096385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2498FF53" w14:textId="77777777" w:rsidR="002B22BD" w:rsidRDefault="002B22BD" w:rsidP="00096385">
            <w:r>
              <w:rPr>
                <w:sz w:val="16"/>
                <w:szCs w:val="16"/>
              </w:rPr>
              <w:t>0749</w:t>
            </w:r>
          </w:p>
        </w:tc>
        <w:tc>
          <w:tcPr>
            <w:tcW w:w="517" w:type="dxa"/>
          </w:tcPr>
          <w:p w14:paraId="1C87D6D1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48C43A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C9CB6AA" w14:textId="77777777" w:rsidR="002B22BD" w:rsidRDefault="002B22BD" w:rsidP="00096385">
            <w:r>
              <w:rPr>
                <w:sz w:val="16"/>
                <w:szCs w:val="16"/>
              </w:rPr>
              <w:t>Update PDSCH Reference Channel and mTT for CA scenarios</w:t>
            </w:r>
          </w:p>
        </w:tc>
        <w:tc>
          <w:tcPr>
            <w:tcW w:w="517" w:type="dxa"/>
          </w:tcPr>
          <w:p w14:paraId="0318908C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6DF6D7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75A387D9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D9F7656" w14:textId="77777777" w:rsidR="002B22BD" w:rsidRDefault="002B22BD" w:rsidP="00096385">
            <w:r>
              <w:rPr>
                <w:sz w:val="16"/>
                <w:szCs w:val="16"/>
              </w:rPr>
              <w:t>R5-235021</w:t>
            </w:r>
          </w:p>
        </w:tc>
        <w:tc>
          <w:tcPr>
            <w:tcW w:w="1597" w:type="dxa"/>
          </w:tcPr>
          <w:p w14:paraId="098B874E" w14:textId="77777777" w:rsidR="002B22BD" w:rsidRDefault="002B22BD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48D26871" w14:textId="77777777" w:rsidR="002B22BD" w:rsidRDefault="002B22BD" w:rsidP="00096385">
            <w:r>
              <w:rPr>
                <w:sz w:val="16"/>
                <w:szCs w:val="16"/>
              </w:rPr>
              <w:t>TEI16_Test, NR_perf_enh-UEConTest</w:t>
            </w:r>
          </w:p>
        </w:tc>
        <w:tc>
          <w:tcPr>
            <w:tcW w:w="2323" w:type="dxa"/>
          </w:tcPr>
          <w:p w14:paraId="4AFD9E3A" w14:textId="77777777" w:rsidR="002B22BD" w:rsidRDefault="002B22BD" w:rsidP="00096385">
            <w:r>
              <w:rPr>
                <w:sz w:val="16"/>
                <w:szCs w:val="16"/>
              </w:rPr>
              <w:t>Annex A.3, Annex G.1.5</w:t>
            </w:r>
          </w:p>
        </w:tc>
        <w:tc>
          <w:tcPr>
            <w:tcW w:w="998" w:type="dxa"/>
          </w:tcPr>
          <w:p w14:paraId="7EABF57A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4C6F5477" w14:textId="77777777" w:rsidTr="00096385">
        <w:tc>
          <w:tcPr>
            <w:tcW w:w="879" w:type="dxa"/>
          </w:tcPr>
          <w:p w14:paraId="4D4EF438" w14:textId="77777777" w:rsidR="002B22BD" w:rsidRDefault="002B22BD" w:rsidP="00096385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68FBF463" w14:textId="77777777" w:rsidR="002B22BD" w:rsidRDefault="002B22BD" w:rsidP="00096385">
            <w:r>
              <w:rPr>
                <w:sz w:val="16"/>
                <w:szCs w:val="16"/>
              </w:rPr>
              <w:t>0752</w:t>
            </w:r>
          </w:p>
        </w:tc>
        <w:tc>
          <w:tcPr>
            <w:tcW w:w="517" w:type="dxa"/>
          </w:tcPr>
          <w:p w14:paraId="24DB7752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7D5A36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DFA7FCA" w14:textId="77777777" w:rsidR="002B22BD" w:rsidRDefault="002B22BD" w:rsidP="00096385">
            <w:r>
              <w:rPr>
                <w:sz w:val="16"/>
                <w:szCs w:val="16"/>
              </w:rPr>
              <w:t>Correction to title of 5.2.3.2.11_1</w:t>
            </w:r>
          </w:p>
        </w:tc>
        <w:tc>
          <w:tcPr>
            <w:tcW w:w="517" w:type="dxa"/>
          </w:tcPr>
          <w:p w14:paraId="3E054EBC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AA60EE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F55741C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C543481" w14:textId="77777777" w:rsidR="002B22BD" w:rsidRDefault="002B22BD" w:rsidP="00096385">
            <w:r>
              <w:rPr>
                <w:sz w:val="16"/>
                <w:szCs w:val="16"/>
              </w:rPr>
              <w:t>R5-235252</w:t>
            </w:r>
          </w:p>
        </w:tc>
        <w:tc>
          <w:tcPr>
            <w:tcW w:w="1597" w:type="dxa"/>
          </w:tcPr>
          <w:p w14:paraId="756F2D00" w14:textId="77777777" w:rsidR="002B22BD" w:rsidRDefault="002B22BD" w:rsidP="00096385">
            <w:r>
              <w:rPr>
                <w:sz w:val="16"/>
                <w:szCs w:val="16"/>
              </w:rPr>
              <w:t>Bureau Veritas ADT</w:t>
            </w:r>
          </w:p>
        </w:tc>
        <w:tc>
          <w:tcPr>
            <w:tcW w:w="1122" w:type="dxa"/>
          </w:tcPr>
          <w:p w14:paraId="451E47D2" w14:textId="77777777" w:rsidR="002B22BD" w:rsidRDefault="002B22BD" w:rsidP="00096385">
            <w:r>
              <w:rPr>
                <w:sz w:val="16"/>
                <w:szCs w:val="16"/>
              </w:rPr>
              <w:t>TEI16_Test, NR_eMIMO-UEConTest</w:t>
            </w:r>
          </w:p>
        </w:tc>
        <w:tc>
          <w:tcPr>
            <w:tcW w:w="2323" w:type="dxa"/>
          </w:tcPr>
          <w:p w14:paraId="35B60FA4" w14:textId="77777777" w:rsidR="002B22BD" w:rsidRDefault="002B22BD" w:rsidP="00096385">
            <w:r>
              <w:rPr>
                <w:sz w:val="16"/>
                <w:szCs w:val="16"/>
              </w:rPr>
              <w:t>5.2.3.2.11_1</w:t>
            </w:r>
          </w:p>
        </w:tc>
        <w:tc>
          <w:tcPr>
            <w:tcW w:w="998" w:type="dxa"/>
          </w:tcPr>
          <w:p w14:paraId="2482E3F1" w14:textId="77777777" w:rsidR="002B22BD" w:rsidRDefault="002B22BD" w:rsidP="00096385">
            <w:r>
              <w:rPr>
                <w:sz w:val="16"/>
                <w:szCs w:val="16"/>
              </w:rPr>
              <w:t xml:space="preserve">TS 38.522 ... CR 0311 (R5-234563); TS/TR ... CR ... ; TS/TR ... CR ... </w:t>
            </w:r>
          </w:p>
        </w:tc>
      </w:tr>
      <w:tr w:rsidR="002B22BD" w14:paraId="51DACC8C" w14:textId="77777777" w:rsidTr="00096385">
        <w:tc>
          <w:tcPr>
            <w:tcW w:w="879" w:type="dxa"/>
          </w:tcPr>
          <w:p w14:paraId="660830BF" w14:textId="77777777" w:rsidR="002B22BD" w:rsidRDefault="002B22BD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342EF38" w14:textId="77777777" w:rsidR="002B22BD" w:rsidRDefault="002B22BD" w:rsidP="00096385">
            <w:r>
              <w:rPr>
                <w:sz w:val="16"/>
                <w:szCs w:val="16"/>
              </w:rPr>
              <w:t>2488</w:t>
            </w:r>
          </w:p>
        </w:tc>
        <w:tc>
          <w:tcPr>
            <w:tcW w:w="517" w:type="dxa"/>
          </w:tcPr>
          <w:p w14:paraId="19E01D66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D494AA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5829F5" w14:textId="77777777" w:rsidR="002B22BD" w:rsidRDefault="002B22BD" w:rsidP="00096385">
            <w:r>
              <w:rPr>
                <w:sz w:val="16"/>
                <w:szCs w:val="16"/>
              </w:rPr>
              <w:t>TT analysis of NR SA FR1 direct SCell activation at handover test case</w:t>
            </w:r>
          </w:p>
        </w:tc>
        <w:tc>
          <w:tcPr>
            <w:tcW w:w="517" w:type="dxa"/>
          </w:tcPr>
          <w:p w14:paraId="5C4E5A91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F56037" w14:textId="77777777" w:rsidR="002B22BD" w:rsidRDefault="002B22BD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478FB45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04C3F04" w14:textId="77777777" w:rsidR="002B22BD" w:rsidRDefault="002B22BD" w:rsidP="00096385">
            <w:r>
              <w:rPr>
                <w:sz w:val="16"/>
                <w:szCs w:val="16"/>
              </w:rPr>
              <w:t>R5-235916</w:t>
            </w:r>
          </w:p>
        </w:tc>
        <w:tc>
          <w:tcPr>
            <w:tcW w:w="1597" w:type="dxa"/>
          </w:tcPr>
          <w:p w14:paraId="081A31BB" w14:textId="77777777" w:rsidR="002B22BD" w:rsidRDefault="002B22BD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FF28C07" w14:textId="77777777" w:rsidR="002B22BD" w:rsidRDefault="002B22BD" w:rsidP="00096385">
            <w:r>
              <w:rPr>
                <w:sz w:val="16"/>
                <w:szCs w:val="16"/>
              </w:rPr>
              <w:t>TEI16_Test, LTE_NR_DC_CA_enh-UEConTest</w:t>
            </w:r>
          </w:p>
        </w:tc>
        <w:tc>
          <w:tcPr>
            <w:tcW w:w="2323" w:type="dxa"/>
          </w:tcPr>
          <w:p w14:paraId="46F2E07E" w14:textId="77777777" w:rsidR="002B22BD" w:rsidRDefault="002B22BD" w:rsidP="00096385">
            <w:r>
              <w:rPr>
                <w:sz w:val="16"/>
                <w:szCs w:val="16"/>
              </w:rPr>
              <w:t>6.5.3.5</w:t>
            </w:r>
          </w:p>
        </w:tc>
        <w:tc>
          <w:tcPr>
            <w:tcW w:w="998" w:type="dxa"/>
          </w:tcPr>
          <w:p w14:paraId="6E9B2B58" w14:textId="77777777" w:rsidR="002B22BD" w:rsidRDefault="002B22BD" w:rsidP="00096385">
            <w:r>
              <w:rPr>
                <w:sz w:val="16"/>
                <w:szCs w:val="16"/>
              </w:rPr>
              <w:t xml:space="preserve">TS/TR … CR ... ; TR 38.903 CR 0551; TS/TR ... CR ... </w:t>
            </w:r>
          </w:p>
        </w:tc>
      </w:tr>
      <w:tr w:rsidR="002B22BD" w14:paraId="57EBC1F0" w14:textId="77777777" w:rsidTr="00096385">
        <w:tc>
          <w:tcPr>
            <w:tcW w:w="879" w:type="dxa"/>
          </w:tcPr>
          <w:p w14:paraId="51E6012F" w14:textId="77777777" w:rsidR="002B22BD" w:rsidRDefault="002B22BD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FC8383E" w14:textId="77777777" w:rsidR="002B22BD" w:rsidRDefault="002B22BD" w:rsidP="00096385">
            <w:r>
              <w:rPr>
                <w:sz w:val="16"/>
                <w:szCs w:val="16"/>
              </w:rPr>
              <w:t>2489</w:t>
            </w:r>
          </w:p>
        </w:tc>
        <w:tc>
          <w:tcPr>
            <w:tcW w:w="517" w:type="dxa"/>
          </w:tcPr>
          <w:p w14:paraId="3F22B05D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0D4B3C8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B01CAE2" w14:textId="77777777" w:rsidR="002B22BD" w:rsidRDefault="002B22BD" w:rsidP="00096385">
            <w:r>
              <w:rPr>
                <w:sz w:val="16"/>
                <w:szCs w:val="16"/>
              </w:rPr>
              <w:t>TT analysis of NR SA FR2 direct SCell activation test case</w:t>
            </w:r>
          </w:p>
        </w:tc>
        <w:tc>
          <w:tcPr>
            <w:tcW w:w="517" w:type="dxa"/>
          </w:tcPr>
          <w:p w14:paraId="3ED12807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F96BFB" w14:textId="77777777" w:rsidR="002B22BD" w:rsidRDefault="002B22BD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3B07B6A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47B5577" w14:textId="77777777" w:rsidR="002B22BD" w:rsidRDefault="002B22BD" w:rsidP="00096385">
            <w:r>
              <w:rPr>
                <w:sz w:val="16"/>
                <w:szCs w:val="16"/>
              </w:rPr>
              <w:t>R5-235917</w:t>
            </w:r>
          </w:p>
        </w:tc>
        <w:tc>
          <w:tcPr>
            <w:tcW w:w="1597" w:type="dxa"/>
          </w:tcPr>
          <w:p w14:paraId="3A8AACC5" w14:textId="77777777" w:rsidR="002B22BD" w:rsidRDefault="002B22BD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512C2D3" w14:textId="77777777" w:rsidR="002B22BD" w:rsidRDefault="002B22BD" w:rsidP="00096385">
            <w:r>
              <w:rPr>
                <w:sz w:val="16"/>
                <w:szCs w:val="16"/>
              </w:rPr>
              <w:t>TEI16_Test, LTE_NR_DC_CA_enh-UEConTest</w:t>
            </w:r>
          </w:p>
        </w:tc>
        <w:tc>
          <w:tcPr>
            <w:tcW w:w="2323" w:type="dxa"/>
          </w:tcPr>
          <w:p w14:paraId="6BC920DF" w14:textId="77777777" w:rsidR="002B22BD" w:rsidRDefault="002B22BD" w:rsidP="00096385">
            <w:r>
              <w:rPr>
                <w:sz w:val="16"/>
                <w:szCs w:val="16"/>
              </w:rPr>
              <w:t>7.5.3.4</w:t>
            </w:r>
          </w:p>
        </w:tc>
        <w:tc>
          <w:tcPr>
            <w:tcW w:w="998" w:type="dxa"/>
          </w:tcPr>
          <w:p w14:paraId="1DFEED8B" w14:textId="77777777" w:rsidR="002B22BD" w:rsidRDefault="002B22BD" w:rsidP="00096385">
            <w:r>
              <w:rPr>
                <w:sz w:val="16"/>
                <w:szCs w:val="16"/>
              </w:rPr>
              <w:t xml:space="preserve">TS/TR … CR ... ; TR 38.903 CR 0552; TS/TR ... CR ... </w:t>
            </w:r>
          </w:p>
        </w:tc>
      </w:tr>
      <w:tr w:rsidR="002B22BD" w14:paraId="3DF9DE15" w14:textId="77777777" w:rsidTr="00096385">
        <w:tc>
          <w:tcPr>
            <w:tcW w:w="879" w:type="dxa"/>
          </w:tcPr>
          <w:p w14:paraId="0A7C093B" w14:textId="77777777" w:rsidR="002B22BD" w:rsidRDefault="002B22BD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37AC545" w14:textId="77777777" w:rsidR="002B22BD" w:rsidRDefault="002B22BD" w:rsidP="00096385">
            <w:r>
              <w:rPr>
                <w:sz w:val="16"/>
                <w:szCs w:val="16"/>
              </w:rPr>
              <w:t>2490</w:t>
            </w:r>
          </w:p>
        </w:tc>
        <w:tc>
          <w:tcPr>
            <w:tcW w:w="517" w:type="dxa"/>
          </w:tcPr>
          <w:p w14:paraId="27EEC1AF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D891358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B7D65B" w14:textId="77777777" w:rsidR="002B22BD" w:rsidRDefault="002B22BD" w:rsidP="00096385">
            <w:r>
              <w:rPr>
                <w:sz w:val="16"/>
                <w:szCs w:val="16"/>
              </w:rPr>
              <w:t>TT analysis of NR SA FR2 direct SCell activation at handover test case</w:t>
            </w:r>
          </w:p>
        </w:tc>
        <w:tc>
          <w:tcPr>
            <w:tcW w:w="517" w:type="dxa"/>
          </w:tcPr>
          <w:p w14:paraId="4DA75486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626F00" w14:textId="77777777" w:rsidR="002B22BD" w:rsidRDefault="002B22BD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6491012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BFA3770" w14:textId="77777777" w:rsidR="002B22BD" w:rsidRDefault="002B22BD" w:rsidP="00096385">
            <w:r>
              <w:rPr>
                <w:sz w:val="16"/>
                <w:szCs w:val="16"/>
              </w:rPr>
              <w:t>R5-235918</w:t>
            </w:r>
          </w:p>
        </w:tc>
        <w:tc>
          <w:tcPr>
            <w:tcW w:w="1597" w:type="dxa"/>
          </w:tcPr>
          <w:p w14:paraId="092DA6AC" w14:textId="77777777" w:rsidR="002B22BD" w:rsidRDefault="002B22BD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75FC5F0" w14:textId="77777777" w:rsidR="002B22BD" w:rsidRDefault="002B22BD" w:rsidP="00096385">
            <w:r>
              <w:rPr>
                <w:sz w:val="16"/>
                <w:szCs w:val="16"/>
              </w:rPr>
              <w:t>TEI16_Test, LTE_NR_DC_CA_enh-UEConTest</w:t>
            </w:r>
          </w:p>
        </w:tc>
        <w:tc>
          <w:tcPr>
            <w:tcW w:w="2323" w:type="dxa"/>
          </w:tcPr>
          <w:p w14:paraId="70395D87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3C5FFF9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25AFC944" w14:textId="77777777" w:rsidTr="00096385">
        <w:tc>
          <w:tcPr>
            <w:tcW w:w="879" w:type="dxa"/>
          </w:tcPr>
          <w:p w14:paraId="35C99150" w14:textId="77777777" w:rsidR="002B22BD" w:rsidRDefault="002B22BD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0D8810F" w14:textId="77777777" w:rsidR="002B22BD" w:rsidRDefault="002B22BD" w:rsidP="00096385">
            <w:r>
              <w:rPr>
                <w:sz w:val="16"/>
                <w:szCs w:val="16"/>
              </w:rPr>
              <w:t>2491</w:t>
            </w:r>
          </w:p>
        </w:tc>
        <w:tc>
          <w:tcPr>
            <w:tcW w:w="517" w:type="dxa"/>
          </w:tcPr>
          <w:p w14:paraId="5CDBCB81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71AF066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855F68" w14:textId="77777777" w:rsidR="002B22BD" w:rsidRDefault="002B22BD" w:rsidP="00096385">
            <w:r>
              <w:rPr>
                <w:sz w:val="16"/>
                <w:szCs w:val="16"/>
              </w:rPr>
              <w:t>Measurement uncertainty and test tolerance updation of direct SCell activation test cases</w:t>
            </w:r>
          </w:p>
        </w:tc>
        <w:tc>
          <w:tcPr>
            <w:tcW w:w="517" w:type="dxa"/>
          </w:tcPr>
          <w:p w14:paraId="1AA9F76B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858729" w14:textId="77777777" w:rsidR="002B22BD" w:rsidRDefault="002B22BD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E9EE7B7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12C3DAE" w14:textId="77777777" w:rsidR="002B22BD" w:rsidRDefault="002B22BD" w:rsidP="00096385">
            <w:r>
              <w:rPr>
                <w:sz w:val="16"/>
                <w:szCs w:val="16"/>
              </w:rPr>
              <w:t>R5-235919</w:t>
            </w:r>
          </w:p>
        </w:tc>
        <w:tc>
          <w:tcPr>
            <w:tcW w:w="1597" w:type="dxa"/>
          </w:tcPr>
          <w:p w14:paraId="7947331E" w14:textId="77777777" w:rsidR="002B22BD" w:rsidRDefault="002B22BD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B811037" w14:textId="77777777" w:rsidR="002B22BD" w:rsidRDefault="002B22BD" w:rsidP="00096385">
            <w:r>
              <w:rPr>
                <w:sz w:val="16"/>
                <w:szCs w:val="16"/>
              </w:rPr>
              <w:t>TEI16_Test, LTE_NR_DC_CA_enh-UEConTest</w:t>
            </w:r>
          </w:p>
        </w:tc>
        <w:tc>
          <w:tcPr>
            <w:tcW w:w="2323" w:type="dxa"/>
          </w:tcPr>
          <w:p w14:paraId="6157F3CE" w14:textId="77777777" w:rsidR="002B22BD" w:rsidRDefault="002B22BD" w:rsidP="00096385">
            <w:r>
              <w:rPr>
                <w:sz w:val="16"/>
                <w:szCs w:val="16"/>
              </w:rPr>
              <w:t>F.1.1.2, F.1.3.2</w:t>
            </w:r>
          </w:p>
        </w:tc>
        <w:tc>
          <w:tcPr>
            <w:tcW w:w="998" w:type="dxa"/>
          </w:tcPr>
          <w:p w14:paraId="06312046" w14:textId="77777777" w:rsidR="002B22BD" w:rsidRDefault="002B22BD" w:rsidP="00096385">
            <w:r>
              <w:rPr>
                <w:sz w:val="16"/>
                <w:szCs w:val="16"/>
              </w:rPr>
              <w:t xml:space="preserve">TS/TR … CR ... ; TR 38.903 CR 0551, 0552, 0553; TS/TR ... CR ... </w:t>
            </w:r>
          </w:p>
        </w:tc>
      </w:tr>
      <w:tr w:rsidR="002B22BD" w14:paraId="65581603" w14:textId="77777777" w:rsidTr="00096385">
        <w:tc>
          <w:tcPr>
            <w:tcW w:w="879" w:type="dxa"/>
          </w:tcPr>
          <w:p w14:paraId="63C8F324" w14:textId="77777777" w:rsidR="002B22BD" w:rsidRDefault="002B22BD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F24AA2F" w14:textId="77777777" w:rsidR="002B22BD" w:rsidRDefault="002B22BD" w:rsidP="00096385">
            <w:r>
              <w:rPr>
                <w:sz w:val="16"/>
                <w:szCs w:val="16"/>
              </w:rPr>
              <w:t>2492</w:t>
            </w:r>
          </w:p>
        </w:tc>
        <w:tc>
          <w:tcPr>
            <w:tcW w:w="517" w:type="dxa"/>
          </w:tcPr>
          <w:p w14:paraId="2CA19B73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ED56477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B7C1354" w14:textId="77777777" w:rsidR="002B22BD" w:rsidRDefault="002B22BD" w:rsidP="00096385">
            <w:r>
              <w:rPr>
                <w:sz w:val="16"/>
                <w:szCs w:val="16"/>
              </w:rPr>
              <w:t>Correction in DCCA test case titles</w:t>
            </w:r>
          </w:p>
        </w:tc>
        <w:tc>
          <w:tcPr>
            <w:tcW w:w="517" w:type="dxa"/>
          </w:tcPr>
          <w:p w14:paraId="11FE5F26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95025A" w14:textId="77777777" w:rsidR="002B22BD" w:rsidRDefault="002B22BD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D8836D2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DAC075A" w14:textId="77777777" w:rsidR="002B22BD" w:rsidRDefault="002B22BD" w:rsidP="00096385">
            <w:r>
              <w:rPr>
                <w:sz w:val="16"/>
                <w:szCs w:val="16"/>
              </w:rPr>
              <w:t>R5-235720</w:t>
            </w:r>
          </w:p>
        </w:tc>
        <w:tc>
          <w:tcPr>
            <w:tcW w:w="1597" w:type="dxa"/>
          </w:tcPr>
          <w:p w14:paraId="7BA30BA4" w14:textId="77777777" w:rsidR="002B22BD" w:rsidRDefault="002B22BD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9028DD6" w14:textId="77777777" w:rsidR="002B22BD" w:rsidRDefault="002B22BD" w:rsidP="00096385">
            <w:r>
              <w:rPr>
                <w:sz w:val="16"/>
                <w:szCs w:val="16"/>
              </w:rPr>
              <w:t>TEI16_Test, LTE_NR_DC_CA_enh-UEConTest</w:t>
            </w:r>
          </w:p>
        </w:tc>
        <w:tc>
          <w:tcPr>
            <w:tcW w:w="2323" w:type="dxa"/>
          </w:tcPr>
          <w:p w14:paraId="32081CF1" w14:textId="77777777" w:rsidR="002B22BD" w:rsidRDefault="002B22BD" w:rsidP="00096385">
            <w:r>
              <w:rPr>
                <w:sz w:val="16"/>
                <w:szCs w:val="16"/>
              </w:rPr>
              <w:t>4.5.3.5, 5.5.3.7, 6.5.3.4, E.2, E.3, E.4, E.5, F.1.1.2, F.1.3.2</w:t>
            </w:r>
          </w:p>
        </w:tc>
        <w:tc>
          <w:tcPr>
            <w:tcW w:w="998" w:type="dxa"/>
          </w:tcPr>
          <w:p w14:paraId="7C4B06FD" w14:textId="77777777" w:rsidR="002B22BD" w:rsidRDefault="002B22BD" w:rsidP="00096385">
            <w:r>
              <w:rPr>
                <w:sz w:val="16"/>
                <w:szCs w:val="16"/>
              </w:rPr>
              <w:t xml:space="preserve">TS/TR … CR ... ; TS/TR … CR ...; TS/TR ... CR ... </w:t>
            </w:r>
          </w:p>
        </w:tc>
      </w:tr>
      <w:tr w:rsidR="002B22BD" w14:paraId="730577F8" w14:textId="77777777" w:rsidTr="00096385">
        <w:tc>
          <w:tcPr>
            <w:tcW w:w="879" w:type="dxa"/>
          </w:tcPr>
          <w:p w14:paraId="7F5165E6" w14:textId="77777777" w:rsidR="002B22BD" w:rsidRDefault="002B22BD" w:rsidP="00096385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0BF2F93" w14:textId="77777777" w:rsidR="002B22BD" w:rsidRDefault="002B22BD" w:rsidP="00096385">
            <w:r>
              <w:rPr>
                <w:sz w:val="16"/>
                <w:szCs w:val="16"/>
              </w:rPr>
              <w:t>2547</w:t>
            </w:r>
          </w:p>
        </w:tc>
        <w:tc>
          <w:tcPr>
            <w:tcW w:w="517" w:type="dxa"/>
          </w:tcPr>
          <w:p w14:paraId="71910087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CE2B0F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A56CD92" w14:textId="77777777" w:rsidR="002B22BD" w:rsidRDefault="002B22BD" w:rsidP="00096385">
            <w:r>
              <w:rPr>
                <w:sz w:val="16"/>
                <w:szCs w:val="16"/>
              </w:rPr>
              <w:t>Correction to power saving RRM TCs 6.1.1.x_relaxed measurements</w:t>
            </w:r>
          </w:p>
        </w:tc>
        <w:tc>
          <w:tcPr>
            <w:tcW w:w="517" w:type="dxa"/>
          </w:tcPr>
          <w:p w14:paraId="0F191BD4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4D59EC" w14:textId="77777777" w:rsidR="002B22BD" w:rsidRDefault="002B22BD" w:rsidP="0009638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F7F9EA2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DF575E7" w14:textId="77777777" w:rsidR="002B22BD" w:rsidRDefault="002B22BD" w:rsidP="00096385">
            <w:r>
              <w:rPr>
                <w:sz w:val="16"/>
                <w:szCs w:val="16"/>
              </w:rPr>
              <w:t>R5-234440</w:t>
            </w:r>
          </w:p>
        </w:tc>
        <w:tc>
          <w:tcPr>
            <w:tcW w:w="1597" w:type="dxa"/>
          </w:tcPr>
          <w:p w14:paraId="4CB922F1" w14:textId="77777777" w:rsidR="002B22BD" w:rsidRDefault="002B22BD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57E537C" w14:textId="77777777" w:rsidR="002B22BD" w:rsidRDefault="002B22BD" w:rsidP="00096385">
            <w:r>
              <w:rPr>
                <w:sz w:val="16"/>
                <w:szCs w:val="16"/>
              </w:rPr>
              <w:t>TEI16_Test, NR_UE_pow_sav-UEConTest</w:t>
            </w:r>
          </w:p>
        </w:tc>
        <w:tc>
          <w:tcPr>
            <w:tcW w:w="2323" w:type="dxa"/>
          </w:tcPr>
          <w:p w14:paraId="0A55B762" w14:textId="77777777" w:rsidR="002B22BD" w:rsidRDefault="002B22BD" w:rsidP="00096385">
            <w:r>
              <w:rPr>
                <w:sz w:val="16"/>
                <w:szCs w:val="16"/>
              </w:rPr>
              <w:t>6.1.1.3, 6.1.1.4, 6.1.1.5, 6.1.1.6, E.4</w:t>
            </w:r>
          </w:p>
        </w:tc>
        <w:tc>
          <w:tcPr>
            <w:tcW w:w="998" w:type="dxa"/>
          </w:tcPr>
          <w:p w14:paraId="1568DD7B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B22BD" w14:paraId="434F6761" w14:textId="77777777" w:rsidTr="00096385">
        <w:tc>
          <w:tcPr>
            <w:tcW w:w="879" w:type="dxa"/>
          </w:tcPr>
          <w:p w14:paraId="33D85F74" w14:textId="77777777" w:rsidR="002B22BD" w:rsidRDefault="002B22BD" w:rsidP="00096385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0ED2B072" w14:textId="77777777" w:rsidR="002B22BD" w:rsidRDefault="002B22BD" w:rsidP="00096385">
            <w:r>
              <w:rPr>
                <w:sz w:val="16"/>
                <w:szCs w:val="16"/>
              </w:rPr>
              <w:t>0551</w:t>
            </w:r>
          </w:p>
        </w:tc>
        <w:tc>
          <w:tcPr>
            <w:tcW w:w="517" w:type="dxa"/>
          </w:tcPr>
          <w:p w14:paraId="43C7CDF2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349028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28B472A" w14:textId="77777777" w:rsidR="002B22BD" w:rsidRDefault="002B22BD" w:rsidP="00096385">
            <w:r>
              <w:rPr>
                <w:sz w:val="16"/>
                <w:szCs w:val="16"/>
              </w:rPr>
              <w:t>Addition of test tolerance analysis for test Case of 6.5.3.5 NR SA FR1 direct SCell activation at handover</w:t>
            </w:r>
          </w:p>
        </w:tc>
        <w:tc>
          <w:tcPr>
            <w:tcW w:w="517" w:type="dxa"/>
          </w:tcPr>
          <w:p w14:paraId="64360107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D2639B" w14:textId="77777777" w:rsidR="002B22BD" w:rsidRDefault="002B22BD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5043E0AA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70EABCE" w14:textId="77777777" w:rsidR="002B22BD" w:rsidRDefault="002B22BD" w:rsidP="00096385">
            <w:r>
              <w:rPr>
                <w:sz w:val="16"/>
                <w:szCs w:val="16"/>
              </w:rPr>
              <w:t>R5-234345</w:t>
            </w:r>
          </w:p>
        </w:tc>
        <w:tc>
          <w:tcPr>
            <w:tcW w:w="1597" w:type="dxa"/>
          </w:tcPr>
          <w:p w14:paraId="68E1D3B4" w14:textId="77777777" w:rsidR="002B22BD" w:rsidRDefault="002B22BD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A838060" w14:textId="77777777" w:rsidR="002B22BD" w:rsidRDefault="002B22BD" w:rsidP="00096385">
            <w:r>
              <w:rPr>
                <w:sz w:val="16"/>
                <w:szCs w:val="16"/>
              </w:rPr>
              <w:t>TEI16_Test, LTE_NR_DC_CA_enh-UEConTest</w:t>
            </w:r>
          </w:p>
        </w:tc>
        <w:tc>
          <w:tcPr>
            <w:tcW w:w="2323" w:type="dxa"/>
          </w:tcPr>
          <w:p w14:paraId="61E0B080" w14:textId="77777777" w:rsidR="002B22BD" w:rsidRDefault="002B22BD" w:rsidP="00096385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03DFFF3D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 38.533 CR 2488; TS/TR ... CR ... </w:t>
            </w:r>
          </w:p>
        </w:tc>
      </w:tr>
      <w:tr w:rsidR="002B22BD" w14:paraId="055A3268" w14:textId="77777777" w:rsidTr="00096385">
        <w:tc>
          <w:tcPr>
            <w:tcW w:w="879" w:type="dxa"/>
          </w:tcPr>
          <w:p w14:paraId="583DD21F" w14:textId="77777777" w:rsidR="002B22BD" w:rsidRDefault="002B22BD" w:rsidP="00096385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56B2DFF4" w14:textId="77777777" w:rsidR="002B22BD" w:rsidRDefault="002B22BD" w:rsidP="00096385">
            <w:r>
              <w:rPr>
                <w:sz w:val="16"/>
                <w:szCs w:val="16"/>
              </w:rPr>
              <w:t>0552</w:t>
            </w:r>
          </w:p>
        </w:tc>
        <w:tc>
          <w:tcPr>
            <w:tcW w:w="517" w:type="dxa"/>
          </w:tcPr>
          <w:p w14:paraId="274674AD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F6CCF0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B2106F4" w14:textId="77777777" w:rsidR="002B22BD" w:rsidRDefault="002B22BD" w:rsidP="00096385">
            <w:r>
              <w:rPr>
                <w:sz w:val="16"/>
                <w:szCs w:val="16"/>
              </w:rPr>
              <w:t>Addition of test tolerance analysis for test Case of 7.5.3.4 NR SA FR2 direct SCell activation</w:t>
            </w:r>
          </w:p>
        </w:tc>
        <w:tc>
          <w:tcPr>
            <w:tcW w:w="517" w:type="dxa"/>
          </w:tcPr>
          <w:p w14:paraId="5D148A77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10F089" w14:textId="77777777" w:rsidR="002B22BD" w:rsidRDefault="002B22BD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3CE8BAE5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756B83C" w14:textId="77777777" w:rsidR="002B22BD" w:rsidRDefault="002B22BD" w:rsidP="00096385">
            <w:r>
              <w:rPr>
                <w:sz w:val="16"/>
                <w:szCs w:val="16"/>
              </w:rPr>
              <w:t>R5-234346</w:t>
            </w:r>
          </w:p>
        </w:tc>
        <w:tc>
          <w:tcPr>
            <w:tcW w:w="1597" w:type="dxa"/>
          </w:tcPr>
          <w:p w14:paraId="64E6B5DA" w14:textId="77777777" w:rsidR="002B22BD" w:rsidRDefault="002B22BD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1DB6728" w14:textId="77777777" w:rsidR="002B22BD" w:rsidRDefault="002B22BD" w:rsidP="00096385">
            <w:r>
              <w:rPr>
                <w:sz w:val="16"/>
                <w:szCs w:val="16"/>
              </w:rPr>
              <w:t>TEI16_Test, LTE_NR_DC_CA_enh-UEConTest</w:t>
            </w:r>
          </w:p>
        </w:tc>
        <w:tc>
          <w:tcPr>
            <w:tcW w:w="2323" w:type="dxa"/>
          </w:tcPr>
          <w:p w14:paraId="59111FC7" w14:textId="77777777" w:rsidR="002B22BD" w:rsidRDefault="002B22BD" w:rsidP="00096385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00FD029F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 38.533 CR 2489; TS/TR ... CR ... </w:t>
            </w:r>
          </w:p>
        </w:tc>
      </w:tr>
      <w:tr w:rsidR="002B22BD" w14:paraId="4422D078" w14:textId="77777777" w:rsidTr="00096385">
        <w:tc>
          <w:tcPr>
            <w:tcW w:w="879" w:type="dxa"/>
          </w:tcPr>
          <w:p w14:paraId="704C6C70" w14:textId="77777777" w:rsidR="002B22BD" w:rsidRDefault="002B22BD" w:rsidP="00096385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3EE8F3EA" w14:textId="77777777" w:rsidR="002B22BD" w:rsidRDefault="002B22BD" w:rsidP="00096385">
            <w:r>
              <w:rPr>
                <w:sz w:val="16"/>
                <w:szCs w:val="16"/>
              </w:rPr>
              <w:t>0553</w:t>
            </w:r>
          </w:p>
        </w:tc>
        <w:tc>
          <w:tcPr>
            <w:tcW w:w="517" w:type="dxa"/>
          </w:tcPr>
          <w:p w14:paraId="09E22FE7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5466DE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1FB2418" w14:textId="77777777" w:rsidR="002B22BD" w:rsidRDefault="002B22BD" w:rsidP="00096385">
            <w:r>
              <w:rPr>
                <w:sz w:val="16"/>
                <w:szCs w:val="16"/>
              </w:rPr>
              <w:t>Addition of test tolerance analysis for test Case of 7.5.3.5 NR SA FR2 direct SCell activation at handover</w:t>
            </w:r>
          </w:p>
        </w:tc>
        <w:tc>
          <w:tcPr>
            <w:tcW w:w="517" w:type="dxa"/>
          </w:tcPr>
          <w:p w14:paraId="2AA49791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577045" w14:textId="77777777" w:rsidR="002B22BD" w:rsidRDefault="002B22BD" w:rsidP="0009638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407AAB55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D0BB26C" w14:textId="77777777" w:rsidR="002B22BD" w:rsidRDefault="002B22BD" w:rsidP="00096385">
            <w:r>
              <w:rPr>
                <w:sz w:val="16"/>
                <w:szCs w:val="16"/>
              </w:rPr>
              <w:t>R5-234347</w:t>
            </w:r>
          </w:p>
        </w:tc>
        <w:tc>
          <w:tcPr>
            <w:tcW w:w="1597" w:type="dxa"/>
          </w:tcPr>
          <w:p w14:paraId="04C8AB36" w14:textId="77777777" w:rsidR="002B22BD" w:rsidRDefault="002B22BD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15CDF28" w14:textId="77777777" w:rsidR="002B22BD" w:rsidRDefault="002B22BD" w:rsidP="00096385">
            <w:r>
              <w:rPr>
                <w:sz w:val="16"/>
                <w:szCs w:val="16"/>
              </w:rPr>
              <w:t>TEI16_Test, LTE_NR_DC_CA_enh-UEConTest</w:t>
            </w:r>
          </w:p>
        </w:tc>
        <w:tc>
          <w:tcPr>
            <w:tcW w:w="2323" w:type="dxa"/>
          </w:tcPr>
          <w:p w14:paraId="02E9BF47" w14:textId="77777777" w:rsidR="002B22BD" w:rsidRDefault="002B22BD" w:rsidP="00096385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5C5BADAE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 38.533 CR 2490; TS/TR ... CR ... </w:t>
            </w:r>
          </w:p>
        </w:tc>
      </w:tr>
    </w:tbl>
    <w:p w14:paraId="06A4576D" w14:textId="77777777" w:rsidR="002B22BD" w:rsidRDefault="002B22BD" w:rsidP="002B22BD"/>
    <w:p w14:paraId="69BA9D2E" w14:textId="77777777" w:rsidR="002B22BD" w:rsidRDefault="002B22BD" w:rsidP="002B22BD"/>
    <w:p w14:paraId="56A857FB" w14:textId="77777777" w:rsidR="002B22BD" w:rsidRPr="00917427" w:rsidRDefault="002B22BD" w:rsidP="002B22BD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RP-231699</w:t>
      </w:r>
      <w:r>
        <w:rPr>
          <w:b/>
          <w:i/>
          <w:noProof/>
          <w:sz w:val="28"/>
        </w:rPr>
        <w:fldChar w:fldCharType="end"/>
      </w:r>
    </w:p>
    <w:p w14:paraId="1344261B" w14:textId="77777777" w:rsidR="002B22BD" w:rsidRPr="00784730" w:rsidRDefault="002B22BD" w:rsidP="002B22BD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38769F31" w14:textId="77777777" w:rsidR="002B22BD" w:rsidRPr="00050554" w:rsidRDefault="002B22BD" w:rsidP="002B22BD">
      <w:pPr>
        <w:rPr>
          <w:rFonts w:ascii="Arial" w:hAnsi="Arial" w:cs="Arial"/>
          <w:b/>
          <w:bCs/>
          <w:lang w:val="en-US"/>
        </w:rPr>
      </w:pPr>
    </w:p>
    <w:p w14:paraId="39C5FC48" w14:textId="77777777" w:rsidR="002B22BD" w:rsidRDefault="002B22BD" w:rsidP="002B22B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7B6C3C0E" w14:textId="77777777" w:rsidR="002B22BD" w:rsidRPr="00E145B1" w:rsidRDefault="002B22BD" w:rsidP="002B22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REL-16 (batch 2)</w:t>
      </w:r>
      <w:r>
        <w:rPr>
          <w:rFonts w:ascii="Arial" w:hAnsi="Arial" w:cs="Arial"/>
          <w:b/>
          <w:bCs/>
        </w:rPr>
        <w:fldChar w:fldCharType="end"/>
      </w:r>
    </w:p>
    <w:p w14:paraId="0248E67E" w14:textId="77777777" w:rsidR="002B22BD" w:rsidRDefault="002B22BD" w:rsidP="002B22B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41BF1790" w14:textId="77777777" w:rsidR="002B22BD" w:rsidRDefault="002B22BD" w:rsidP="002B22B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AF7B419" w14:textId="77777777" w:rsidR="002B22BD" w:rsidRDefault="002B22BD" w:rsidP="002B22BD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BC50A2E" w14:textId="77777777" w:rsidR="002B22BD" w:rsidRPr="004E535C" w:rsidRDefault="002B22BD" w:rsidP="002B22B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B22BD" w:rsidRPr="004E535C" w14:paraId="5CDFE61D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1248485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0FC94E4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4E8DFF9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E51D1D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49AAA37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C80E12A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74AD249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C72260B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22A4094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9FC134E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67D7141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56E93E4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E2C8466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B22BD" w14:paraId="0187C448" w14:textId="77777777" w:rsidTr="00096385">
        <w:tc>
          <w:tcPr>
            <w:tcW w:w="879" w:type="dxa"/>
          </w:tcPr>
          <w:p w14:paraId="148BD50F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37950DA" w14:textId="77777777" w:rsidR="002B22BD" w:rsidRDefault="002B22BD" w:rsidP="00096385">
            <w:r>
              <w:rPr>
                <w:sz w:val="16"/>
                <w:szCs w:val="16"/>
              </w:rPr>
              <w:t>3860</w:t>
            </w:r>
          </w:p>
        </w:tc>
        <w:tc>
          <w:tcPr>
            <w:tcW w:w="517" w:type="dxa"/>
          </w:tcPr>
          <w:p w14:paraId="701FA212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997571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3B2EEB" w14:textId="77777777" w:rsidR="002B22BD" w:rsidRDefault="002B22BD" w:rsidP="00096385">
            <w:r>
              <w:rPr>
                <w:sz w:val="16"/>
                <w:szCs w:val="16"/>
              </w:rPr>
              <w:t>Update test case 8.1.1.4.7</w:t>
            </w:r>
          </w:p>
        </w:tc>
        <w:tc>
          <w:tcPr>
            <w:tcW w:w="517" w:type="dxa"/>
          </w:tcPr>
          <w:p w14:paraId="3383B00F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05FC40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26AB1B10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D39F94D" w14:textId="77777777" w:rsidR="002B22BD" w:rsidRDefault="002B22BD" w:rsidP="00096385">
            <w:r>
              <w:rPr>
                <w:sz w:val="16"/>
                <w:szCs w:val="16"/>
              </w:rPr>
              <w:t>R5-233913</w:t>
            </w:r>
          </w:p>
        </w:tc>
        <w:tc>
          <w:tcPr>
            <w:tcW w:w="1597" w:type="dxa"/>
          </w:tcPr>
          <w:p w14:paraId="041DB334" w14:textId="77777777" w:rsidR="002B22BD" w:rsidRDefault="002B22BD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2707629" w14:textId="77777777" w:rsidR="002B22BD" w:rsidRDefault="002B22BD" w:rsidP="00096385">
            <w:r>
              <w:rPr>
                <w:sz w:val="16"/>
                <w:szCs w:val="16"/>
              </w:rPr>
              <w:t>TEI16_Test, LTE_NR_DC_CA_enh-UEConTest</w:t>
            </w:r>
          </w:p>
        </w:tc>
        <w:tc>
          <w:tcPr>
            <w:tcW w:w="2323" w:type="dxa"/>
          </w:tcPr>
          <w:p w14:paraId="2F71B313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EFB1E1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439A74EF" w14:textId="77777777" w:rsidTr="00096385">
        <w:tc>
          <w:tcPr>
            <w:tcW w:w="879" w:type="dxa"/>
          </w:tcPr>
          <w:p w14:paraId="5081B2D5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AB66375" w14:textId="77777777" w:rsidR="002B22BD" w:rsidRDefault="002B22BD" w:rsidP="00096385">
            <w:r>
              <w:rPr>
                <w:sz w:val="16"/>
                <w:szCs w:val="16"/>
              </w:rPr>
              <w:t>3876</w:t>
            </w:r>
          </w:p>
        </w:tc>
        <w:tc>
          <w:tcPr>
            <w:tcW w:w="517" w:type="dxa"/>
          </w:tcPr>
          <w:p w14:paraId="621248C8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7F1338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0114122" w14:textId="77777777" w:rsidR="002B22BD" w:rsidRDefault="002B22BD" w:rsidP="00096385">
            <w:r>
              <w:rPr>
                <w:sz w:val="16"/>
                <w:szCs w:val="16"/>
              </w:rPr>
              <w:t>Correction to PDCP TC 7.1.3.5.6.1</w:t>
            </w:r>
          </w:p>
        </w:tc>
        <w:tc>
          <w:tcPr>
            <w:tcW w:w="517" w:type="dxa"/>
          </w:tcPr>
          <w:p w14:paraId="00FC7D83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67BAFE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337D8927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2036B51" w14:textId="77777777" w:rsidR="002B22BD" w:rsidRDefault="002B22BD" w:rsidP="00096385">
            <w:r>
              <w:rPr>
                <w:sz w:val="16"/>
                <w:szCs w:val="16"/>
              </w:rPr>
              <w:t>R5-234013</w:t>
            </w:r>
          </w:p>
        </w:tc>
        <w:tc>
          <w:tcPr>
            <w:tcW w:w="1597" w:type="dxa"/>
          </w:tcPr>
          <w:p w14:paraId="0838ED94" w14:textId="77777777" w:rsidR="002B22BD" w:rsidRDefault="002B22BD" w:rsidP="0009638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AFEF0A7" w14:textId="77777777" w:rsidR="002B22BD" w:rsidRDefault="002B22BD" w:rsidP="00096385">
            <w:r>
              <w:rPr>
                <w:sz w:val="16"/>
                <w:szCs w:val="16"/>
              </w:rPr>
              <w:t>TEI16_Test, NR_IioT-UEConTest</w:t>
            </w:r>
          </w:p>
        </w:tc>
        <w:tc>
          <w:tcPr>
            <w:tcW w:w="2323" w:type="dxa"/>
          </w:tcPr>
          <w:p w14:paraId="7162FEBF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D3DB8C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6A56445E" w14:textId="77777777" w:rsidTr="00096385">
        <w:tc>
          <w:tcPr>
            <w:tcW w:w="879" w:type="dxa"/>
          </w:tcPr>
          <w:p w14:paraId="1784BE08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A7AFE24" w14:textId="77777777" w:rsidR="002B22BD" w:rsidRDefault="002B22BD" w:rsidP="00096385">
            <w:r>
              <w:rPr>
                <w:sz w:val="16"/>
                <w:szCs w:val="16"/>
              </w:rPr>
              <w:t>3877</w:t>
            </w:r>
          </w:p>
        </w:tc>
        <w:tc>
          <w:tcPr>
            <w:tcW w:w="517" w:type="dxa"/>
          </w:tcPr>
          <w:p w14:paraId="3B747EA0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2A87E7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DACA993" w14:textId="77777777" w:rsidR="002B22BD" w:rsidRDefault="002B22BD" w:rsidP="00096385">
            <w:r>
              <w:rPr>
                <w:sz w:val="16"/>
                <w:szCs w:val="16"/>
              </w:rPr>
              <w:t>Correction to SRVCC TC 8.1.3.2.8</w:t>
            </w:r>
          </w:p>
        </w:tc>
        <w:tc>
          <w:tcPr>
            <w:tcW w:w="517" w:type="dxa"/>
          </w:tcPr>
          <w:p w14:paraId="03F21B3D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0B946D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294A0C51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8C73680" w14:textId="77777777" w:rsidR="002B22BD" w:rsidRDefault="002B22BD" w:rsidP="00096385">
            <w:r>
              <w:rPr>
                <w:sz w:val="16"/>
                <w:szCs w:val="16"/>
              </w:rPr>
              <w:t>R5-234014</w:t>
            </w:r>
          </w:p>
        </w:tc>
        <w:tc>
          <w:tcPr>
            <w:tcW w:w="1597" w:type="dxa"/>
          </w:tcPr>
          <w:p w14:paraId="2D829362" w14:textId="77777777" w:rsidR="002B22BD" w:rsidRDefault="002B22BD" w:rsidP="0009638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55CEA00" w14:textId="77777777" w:rsidR="002B22BD" w:rsidRDefault="002B22BD" w:rsidP="00096385">
            <w:r>
              <w:rPr>
                <w:sz w:val="16"/>
                <w:szCs w:val="16"/>
              </w:rPr>
              <w:t>TEI16_Test, SRVCC_NR_to_UMTS-UEConTest</w:t>
            </w:r>
          </w:p>
        </w:tc>
        <w:tc>
          <w:tcPr>
            <w:tcW w:w="2323" w:type="dxa"/>
          </w:tcPr>
          <w:p w14:paraId="5889BBD8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F83000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2016C7EE" w14:textId="77777777" w:rsidTr="00096385">
        <w:tc>
          <w:tcPr>
            <w:tcW w:w="879" w:type="dxa"/>
          </w:tcPr>
          <w:p w14:paraId="0A89B839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06D0FAA" w14:textId="77777777" w:rsidR="002B22BD" w:rsidRDefault="002B22BD" w:rsidP="00096385">
            <w:r>
              <w:rPr>
                <w:sz w:val="16"/>
                <w:szCs w:val="16"/>
              </w:rPr>
              <w:t>3878</w:t>
            </w:r>
          </w:p>
        </w:tc>
        <w:tc>
          <w:tcPr>
            <w:tcW w:w="517" w:type="dxa"/>
          </w:tcPr>
          <w:p w14:paraId="52FEC5FF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2FEAE4B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F7120E0" w14:textId="77777777" w:rsidR="002B22BD" w:rsidRDefault="002B22BD" w:rsidP="00096385">
            <w:r>
              <w:rPr>
                <w:sz w:val="16"/>
                <w:szCs w:val="16"/>
              </w:rPr>
              <w:t>Correction to Rel-16 MDT cases</w:t>
            </w:r>
          </w:p>
        </w:tc>
        <w:tc>
          <w:tcPr>
            <w:tcW w:w="517" w:type="dxa"/>
          </w:tcPr>
          <w:p w14:paraId="420722F7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D545A8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EDE1565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8E7BBF4" w14:textId="77777777" w:rsidR="002B22BD" w:rsidRDefault="002B22BD" w:rsidP="00096385">
            <w:r>
              <w:rPr>
                <w:sz w:val="16"/>
                <w:szCs w:val="16"/>
              </w:rPr>
              <w:t>R5-235427</w:t>
            </w:r>
          </w:p>
        </w:tc>
        <w:tc>
          <w:tcPr>
            <w:tcW w:w="1597" w:type="dxa"/>
          </w:tcPr>
          <w:p w14:paraId="3D224793" w14:textId="77777777" w:rsidR="002B22BD" w:rsidRDefault="002B22BD" w:rsidP="00096385">
            <w:r>
              <w:rPr>
                <w:sz w:val="16"/>
                <w:szCs w:val="16"/>
              </w:rPr>
              <w:t>MediaTek Inc., Anritsu</w:t>
            </w:r>
          </w:p>
        </w:tc>
        <w:tc>
          <w:tcPr>
            <w:tcW w:w="1122" w:type="dxa"/>
          </w:tcPr>
          <w:p w14:paraId="67209443" w14:textId="77777777" w:rsidR="002B22BD" w:rsidRDefault="002B22BD" w:rsidP="00096385">
            <w:r>
              <w:rPr>
                <w:sz w:val="16"/>
                <w:szCs w:val="16"/>
              </w:rPr>
              <w:t>TEI16_Test, NR_SON_MDT-UEConTest</w:t>
            </w:r>
          </w:p>
        </w:tc>
        <w:tc>
          <w:tcPr>
            <w:tcW w:w="2323" w:type="dxa"/>
          </w:tcPr>
          <w:p w14:paraId="67E4C194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E3328A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4F2CC1FF" w14:textId="77777777" w:rsidTr="00096385">
        <w:tc>
          <w:tcPr>
            <w:tcW w:w="879" w:type="dxa"/>
          </w:tcPr>
          <w:p w14:paraId="2500A93D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5695058" w14:textId="77777777" w:rsidR="002B22BD" w:rsidRDefault="002B22BD" w:rsidP="00096385">
            <w:r>
              <w:rPr>
                <w:sz w:val="16"/>
                <w:szCs w:val="16"/>
              </w:rPr>
              <w:t>3885</w:t>
            </w:r>
          </w:p>
        </w:tc>
        <w:tc>
          <w:tcPr>
            <w:tcW w:w="517" w:type="dxa"/>
          </w:tcPr>
          <w:p w14:paraId="543C08E0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2D491A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A5A281C" w14:textId="77777777" w:rsidR="002B22BD" w:rsidRDefault="002B22BD" w:rsidP="00096385">
            <w:r>
              <w:rPr>
                <w:sz w:val="16"/>
                <w:szCs w:val="16"/>
              </w:rPr>
              <w:t>Correction to NR5GC testcase 11.3.10</w:t>
            </w:r>
          </w:p>
        </w:tc>
        <w:tc>
          <w:tcPr>
            <w:tcW w:w="517" w:type="dxa"/>
          </w:tcPr>
          <w:p w14:paraId="7FC1A6D0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29884D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2B5ECCDD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EE5FA6C" w14:textId="77777777" w:rsidR="002B22BD" w:rsidRDefault="002B22BD" w:rsidP="00096385">
            <w:r>
              <w:rPr>
                <w:sz w:val="16"/>
                <w:szCs w:val="16"/>
              </w:rPr>
              <w:t>R5-234088</w:t>
            </w:r>
          </w:p>
        </w:tc>
        <w:tc>
          <w:tcPr>
            <w:tcW w:w="1597" w:type="dxa"/>
          </w:tcPr>
          <w:p w14:paraId="07C4EDA9" w14:textId="77777777" w:rsidR="002B22BD" w:rsidRDefault="002B22BD" w:rsidP="00096385">
            <w:r>
              <w:rPr>
                <w:sz w:val="16"/>
                <w:szCs w:val="16"/>
              </w:rPr>
              <w:t>ROHDE &amp; SCHWARZ, MCCTF160</w:t>
            </w:r>
          </w:p>
        </w:tc>
        <w:tc>
          <w:tcPr>
            <w:tcW w:w="1122" w:type="dxa"/>
          </w:tcPr>
          <w:p w14:paraId="28DE1994" w14:textId="77777777" w:rsidR="002B22BD" w:rsidRDefault="002B22BD" w:rsidP="00096385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6B880A8B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097726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4F9A4805" w14:textId="77777777" w:rsidTr="00096385">
        <w:tc>
          <w:tcPr>
            <w:tcW w:w="879" w:type="dxa"/>
          </w:tcPr>
          <w:p w14:paraId="031B41A3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7B1B034" w14:textId="77777777" w:rsidR="002B22BD" w:rsidRDefault="002B22BD" w:rsidP="00096385">
            <w:r>
              <w:rPr>
                <w:sz w:val="16"/>
                <w:szCs w:val="16"/>
              </w:rPr>
              <w:t>3886</w:t>
            </w:r>
          </w:p>
        </w:tc>
        <w:tc>
          <w:tcPr>
            <w:tcW w:w="517" w:type="dxa"/>
          </w:tcPr>
          <w:p w14:paraId="06C19842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BFACC88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854BDB" w14:textId="77777777" w:rsidR="002B22BD" w:rsidRDefault="002B22BD" w:rsidP="00096385">
            <w:r>
              <w:rPr>
                <w:sz w:val="16"/>
                <w:szCs w:val="16"/>
              </w:rPr>
              <w:t>Correction to NR5GC testcase 9.1.10.3</w:t>
            </w:r>
          </w:p>
        </w:tc>
        <w:tc>
          <w:tcPr>
            <w:tcW w:w="517" w:type="dxa"/>
          </w:tcPr>
          <w:p w14:paraId="67BBF137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21B11C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179448C1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EB7D5D4" w14:textId="77777777" w:rsidR="002B22BD" w:rsidRDefault="002B22BD" w:rsidP="00096385">
            <w:r>
              <w:rPr>
                <w:sz w:val="16"/>
                <w:szCs w:val="16"/>
              </w:rPr>
              <w:t>R5-235295</w:t>
            </w:r>
          </w:p>
        </w:tc>
        <w:tc>
          <w:tcPr>
            <w:tcW w:w="1597" w:type="dxa"/>
          </w:tcPr>
          <w:p w14:paraId="5D92E4F4" w14:textId="77777777" w:rsidR="002B22BD" w:rsidRDefault="002B22BD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76654A8" w14:textId="77777777" w:rsidR="002B22BD" w:rsidRDefault="002B22BD" w:rsidP="00096385">
            <w:r>
              <w:rPr>
                <w:sz w:val="16"/>
                <w:szCs w:val="16"/>
              </w:rPr>
              <w:t>TEI16_Test, eNS-UEConTest</w:t>
            </w:r>
          </w:p>
        </w:tc>
        <w:tc>
          <w:tcPr>
            <w:tcW w:w="2323" w:type="dxa"/>
          </w:tcPr>
          <w:p w14:paraId="5BCAA013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76BDA17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683B61CB" w14:textId="77777777" w:rsidTr="00096385">
        <w:tc>
          <w:tcPr>
            <w:tcW w:w="879" w:type="dxa"/>
          </w:tcPr>
          <w:p w14:paraId="6CC9D356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5BD7D2F" w14:textId="77777777" w:rsidR="002B22BD" w:rsidRDefault="002B22BD" w:rsidP="00096385">
            <w:r>
              <w:rPr>
                <w:sz w:val="16"/>
                <w:szCs w:val="16"/>
              </w:rPr>
              <w:t>3887</w:t>
            </w:r>
          </w:p>
        </w:tc>
        <w:tc>
          <w:tcPr>
            <w:tcW w:w="517" w:type="dxa"/>
          </w:tcPr>
          <w:p w14:paraId="21784021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40F37A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C95FB7" w14:textId="77777777" w:rsidR="002B22BD" w:rsidRDefault="002B22BD" w:rsidP="00096385">
            <w:r>
              <w:rPr>
                <w:sz w:val="16"/>
                <w:szCs w:val="16"/>
              </w:rPr>
              <w:t>Correction to DAPS testcases 8.1.4.3.2 and 8.1.4.3.5</w:t>
            </w:r>
          </w:p>
        </w:tc>
        <w:tc>
          <w:tcPr>
            <w:tcW w:w="517" w:type="dxa"/>
          </w:tcPr>
          <w:p w14:paraId="4B69EBDC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8A44D8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087FD7DB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B88A7AE" w14:textId="77777777" w:rsidR="002B22BD" w:rsidRDefault="002B22BD" w:rsidP="00096385">
            <w:r>
              <w:rPr>
                <w:sz w:val="16"/>
                <w:szCs w:val="16"/>
              </w:rPr>
              <w:t>R5-234093</w:t>
            </w:r>
          </w:p>
        </w:tc>
        <w:tc>
          <w:tcPr>
            <w:tcW w:w="1597" w:type="dxa"/>
          </w:tcPr>
          <w:p w14:paraId="34957DC0" w14:textId="77777777" w:rsidR="002B22BD" w:rsidRDefault="002B22BD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60609C9" w14:textId="77777777" w:rsidR="002B22BD" w:rsidRDefault="002B22BD" w:rsidP="00096385">
            <w:r>
              <w:rPr>
                <w:sz w:val="16"/>
                <w:szCs w:val="16"/>
              </w:rPr>
              <w:t>TEI16_Test, NR_Mob_enh-UEConTest</w:t>
            </w:r>
          </w:p>
        </w:tc>
        <w:tc>
          <w:tcPr>
            <w:tcW w:w="2323" w:type="dxa"/>
          </w:tcPr>
          <w:p w14:paraId="10B25876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4F864AF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1872CF86" w14:textId="77777777" w:rsidTr="00096385">
        <w:tc>
          <w:tcPr>
            <w:tcW w:w="879" w:type="dxa"/>
          </w:tcPr>
          <w:p w14:paraId="492388E1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346FB4C" w14:textId="77777777" w:rsidR="002B22BD" w:rsidRDefault="002B22BD" w:rsidP="00096385">
            <w:r>
              <w:rPr>
                <w:sz w:val="16"/>
                <w:szCs w:val="16"/>
              </w:rPr>
              <w:t>3903</w:t>
            </w:r>
          </w:p>
        </w:tc>
        <w:tc>
          <w:tcPr>
            <w:tcW w:w="517" w:type="dxa"/>
          </w:tcPr>
          <w:p w14:paraId="05239178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9049A3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A65D006" w14:textId="77777777" w:rsidR="002B22BD" w:rsidRDefault="002B22BD" w:rsidP="00096385">
            <w:r>
              <w:rPr>
                <w:sz w:val="16"/>
                <w:szCs w:val="16"/>
              </w:rPr>
              <w:t>Correction of SCell dormancy indication CA test cases</w:t>
            </w:r>
          </w:p>
        </w:tc>
        <w:tc>
          <w:tcPr>
            <w:tcW w:w="517" w:type="dxa"/>
          </w:tcPr>
          <w:p w14:paraId="2EEA5FE8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6E0625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47EEA27E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8DC88BA" w14:textId="77777777" w:rsidR="002B22BD" w:rsidRDefault="002B22BD" w:rsidP="00096385">
            <w:r>
              <w:rPr>
                <w:sz w:val="16"/>
                <w:szCs w:val="16"/>
              </w:rPr>
              <w:t>R5-235285</w:t>
            </w:r>
          </w:p>
        </w:tc>
        <w:tc>
          <w:tcPr>
            <w:tcW w:w="1597" w:type="dxa"/>
          </w:tcPr>
          <w:p w14:paraId="2F760FF4" w14:textId="77777777" w:rsidR="002B22BD" w:rsidRDefault="002B22BD" w:rsidP="00096385">
            <w:r>
              <w:rPr>
                <w:sz w:val="16"/>
                <w:szCs w:val="16"/>
              </w:rPr>
              <w:t>CATT, MediaTek Inc.</w:t>
            </w:r>
          </w:p>
        </w:tc>
        <w:tc>
          <w:tcPr>
            <w:tcW w:w="1122" w:type="dxa"/>
          </w:tcPr>
          <w:p w14:paraId="5F4EC8F3" w14:textId="77777777" w:rsidR="002B22BD" w:rsidRDefault="002B22BD" w:rsidP="00096385">
            <w:r>
              <w:rPr>
                <w:sz w:val="16"/>
                <w:szCs w:val="16"/>
              </w:rPr>
              <w:t>TEI16_Test, NR_UE_pow_sav-UEConTest</w:t>
            </w:r>
          </w:p>
        </w:tc>
        <w:tc>
          <w:tcPr>
            <w:tcW w:w="2323" w:type="dxa"/>
          </w:tcPr>
          <w:p w14:paraId="6C7FECCA" w14:textId="77777777" w:rsidR="002B22BD" w:rsidRDefault="002B22BD" w:rsidP="00096385">
            <w:r>
              <w:rPr>
                <w:sz w:val="16"/>
                <w:szCs w:val="16"/>
              </w:rPr>
              <w:t>7.1.1.12.4</w:t>
            </w:r>
          </w:p>
        </w:tc>
        <w:tc>
          <w:tcPr>
            <w:tcW w:w="998" w:type="dxa"/>
          </w:tcPr>
          <w:p w14:paraId="02ABEB69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 38.523-2 CR 0376; TS/TR ... CR ... </w:t>
            </w:r>
          </w:p>
        </w:tc>
      </w:tr>
      <w:tr w:rsidR="002B22BD" w14:paraId="4C32E099" w14:textId="77777777" w:rsidTr="00096385">
        <w:tc>
          <w:tcPr>
            <w:tcW w:w="879" w:type="dxa"/>
          </w:tcPr>
          <w:p w14:paraId="078FF9E3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9723868" w14:textId="77777777" w:rsidR="002B22BD" w:rsidRDefault="002B22BD" w:rsidP="00096385">
            <w:r>
              <w:rPr>
                <w:sz w:val="16"/>
                <w:szCs w:val="16"/>
              </w:rPr>
              <w:t>3918</w:t>
            </w:r>
          </w:p>
        </w:tc>
        <w:tc>
          <w:tcPr>
            <w:tcW w:w="517" w:type="dxa"/>
          </w:tcPr>
          <w:p w14:paraId="6DEAB76F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8C0C5E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C3537A" w14:textId="77777777" w:rsidR="002B22BD" w:rsidRDefault="002B22BD" w:rsidP="00096385">
            <w:r>
              <w:rPr>
                <w:sz w:val="16"/>
                <w:szCs w:val="16"/>
              </w:rPr>
              <w:t>Correction to the NR testcase 7.1.1.12.3</w:t>
            </w:r>
          </w:p>
        </w:tc>
        <w:tc>
          <w:tcPr>
            <w:tcW w:w="517" w:type="dxa"/>
          </w:tcPr>
          <w:p w14:paraId="1B666DA7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895CBC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07B77390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3D917EE" w14:textId="77777777" w:rsidR="002B22BD" w:rsidRDefault="002B22BD" w:rsidP="00096385">
            <w:r>
              <w:rPr>
                <w:sz w:val="16"/>
                <w:szCs w:val="16"/>
              </w:rPr>
              <w:t>R5-234451</w:t>
            </w:r>
          </w:p>
        </w:tc>
        <w:tc>
          <w:tcPr>
            <w:tcW w:w="1597" w:type="dxa"/>
          </w:tcPr>
          <w:p w14:paraId="5A77DD47" w14:textId="77777777" w:rsidR="002B22BD" w:rsidRDefault="002B22BD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370C223" w14:textId="77777777" w:rsidR="002B22BD" w:rsidRDefault="002B22BD" w:rsidP="00096385">
            <w:r>
              <w:rPr>
                <w:sz w:val="16"/>
                <w:szCs w:val="16"/>
              </w:rPr>
              <w:t>TEI16_Test, NR_UE_pow_sav-UEConTest</w:t>
            </w:r>
          </w:p>
        </w:tc>
        <w:tc>
          <w:tcPr>
            <w:tcW w:w="2323" w:type="dxa"/>
          </w:tcPr>
          <w:p w14:paraId="57D48E48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0634AA2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1BA05172" w14:textId="77777777" w:rsidTr="00096385">
        <w:tc>
          <w:tcPr>
            <w:tcW w:w="879" w:type="dxa"/>
          </w:tcPr>
          <w:p w14:paraId="56DF2CD1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AC72298" w14:textId="77777777" w:rsidR="002B22BD" w:rsidRDefault="002B22BD" w:rsidP="00096385">
            <w:r>
              <w:rPr>
                <w:sz w:val="16"/>
                <w:szCs w:val="16"/>
              </w:rPr>
              <w:t>3934</w:t>
            </w:r>
          </w:p>
        </w:tc>
        <w:tc>
          <w:tcPr>
            <w:tcW w:w="517" w:type="dxa"/>
          </w:tcPr>
          <w:p w14:paraId="548704CC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CFEF4F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1C846F" w14:textId="77777777" w:rsidR="002B22BD" w:rsidRDefault="002B22BD" w:rsidP="00096385">
            <w:r>
              <w:rPr>
                <w:sz w:val="16"/>
                <w:szCs w:val="16"/>
              </w:rPr>
              <w:t>Editorial correction to mobility enhancement SIG TC 8.1.4.4.3 - CHO failure</w:t>
            </w:r>
          </w:p>
        </w:tc>
        <w:tc>
          <w:tcPr>
            <w:tcW w:w="517" w:type="dxa"/>
          </w:tcPr>
          <w:p w14:paraId="3F119541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97AD11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75D71F78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8DF2492" w14:textId="77777777" w:rsidR="002B22BD" w:rsidRDefault="002B22BD" w:rsidP="00096385">
            <w:r>
              <w:rPr>
                <w:sz w:val="16"/>
                <w:szCs w:val="16"/>
              </w:rPr>
              <w:t>R5-234487</w:t>
            </w:r>
          </w:p>
        </w:tc>
        <w:tc>
          <w:tcPr>
            <w:tcW w:w="1597" w:type="dxa"/>
          </w:tcPr>
          <w:p w14:paraId="038AD720" w14:textId="77777777" w:rsidR="002B22BD" w:rsidRDefault="002B22BD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06B9130" w14:textId="77777777" w:rsidR="002B22BD" w:rsidRDefault="002B22BD" w:rsidP="00096385">
            <w:r>
              <w:rPr>
                <w:sz w:val="16"/>
                <w:szCs w:val="16"/>
              </w:rPr>
              <w:t>TEI16_Test, NR_Mob_enh-UEConTest</w:t>
            </w:r>
          </w:p>
        </w:tc>
        <w:tc>
          <w:tcPr>
            <w:tcW w:w="2323" w:type="dxa"/>
          </w:tcPr>
          <w:p w14:paraId="39AD9882" w14:textId="77777777" w:rsidR="002B22BD" w:rsidRDefault="002B22BD" w:rsidP="00096385">
            <w:r>
              <w:rPr>
                <w:sz w:val="16"/>
                <w:szCs w:val="16"/>
              </w:rPr>
              <w:t>8.1.4.4.3</w:t>
            </w:r>
          </w:p>
        </w:tc>
        <w:tc>
          <w:tcPr>
            <w:tcW w:w="998" w:type="dxa"/>
          </w:tcPr>
          <w:p w14:paraId="53C0844D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B22BD" w14:paraId="6BBE8CE2" w14:textId="77777777" w:rsidTr="00096385">
        <w:tc>
          <w:tcPr>
            <w:tcW w:w="879" w:type="dxa"/>
          </w:tcPr>
          <w:p w14:paraId="70614339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E5CE67A" w14:textId="77777777" w:rsidR="002B22BD" w:rsidRDefault="002B22BD" w:rsidP="00096385">
            <w:r>
              <w:rPr>
                <w:sz w:val="16"/>
                <w:szCs w:val="16"/>
              </w:rPr>
              <w:t>3935</w:t>
            </w:r>
          </w:p>
        </w:tc>
        <w:tc>
          <w:tcPr>
            <w:tcW w:w="517" w:type="dxa"/>
          </w:tcPr>
          <w:p w14:paraId="2D02D16E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292D25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6B5C986" w14:textId="77777777" w:rsidR="002B22BD" w:rsidRDefault="002B22BD" w:rsidP="00096385">
            <w:r>
              <w:rPr>
                <w:sz w:val="16"/>
                <w:szCs w:val="16"/>
              </w:rPr>
              <w:t>Correction to NR5GC testcase 8.1.6.1.1.2</w:t>
            </w:r>
          </w:p>
        </w:tc>
        <w:tc>
          <w:tcPr>
            <w:tcW w:w="517" w:type="dxa"/>
          </w:tcPr>
          <w:p w14:paraId="2700CE6E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FC2701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3871316C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981D0D4" w14:textId="77777777" w:rsidR="002B22BD" w:rsidRDefault="002B22BD" w:rsidP="00096385">
            <w:r>
              <w:rPr>
                <w:sz w:val="16"/>
                <w:szCs w:val="16"/>
              </w:rPr>
              <w:t>R5-234503</w:t>
            </w:r>
          </w:p>
        </w:tc>
        <w:tc>
          <w:tcPr>
            <w:tcW w:w="1597" w:type="dxa"/>
          </w:tcPr>
          <w:p w14:paraId="343531A1" w14:textId="77777777" w:rsidR="002B22BD" w:rsidRDefault="002B22BD" w:rsidP="0009638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7BDB471" w14:textId="77777777" w:rsidR="002B22BD" w:rsidRDefault="002B22BD" w:rsidP="00096385">
            <w:r>
              <w:rPr>
                <w:sz w:val="16"/>
                <w:szCs w:val="16"/>
              </w:rPr>
              <w:t>TEI16_Test, NR_SON_MDT-UEConTest</w:t>
            </w:r>
          </w:p>
        </w:tc>
        <w:tc>
          <w:tcPr>
            <w:tcW w:w="2323" w:type="dxa"/>
          </w:tcPr>
          <w:p w14:paraId="43C053C7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5AD588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58C4A6B9" w14:textId="77777777" w:rsidTr="00096385">
        <w:tc>
          <w:tcPr>
            <w:tcW w:w="879" w:type="dxa"/>
          </w:tcPr>
          <w:p w14:paraId="082FA913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775F1D4" w14:textId="77777777" w:rsidR="002B22BD" w:rsidRDefault="002B22BD" w:rsidP="00096385">
            <w:r>
              <w:rPr>
                <w:sz w:val="16"/>
                <w:szCs w:val="16"/>
              </w:rPr>
              <w:t>3944</w:t>
            </w:r>
          </w:p>
        </w:tc>
        <w:tc>
          <w:tcPr>
            <w:tcW w:w="517" w:type="dxa"/>
          </w:tcPr>
          <w:p w14:paraId="72CB2722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A92A60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CB9BC9" w14:textId="77777777" w:rsidR="002B22BD" w:rsidRDefault="002B22BD" w:rsidP="00096385">
            <w:r>
              <w:rPr>
                <w:sz w:val="16"/>
                <w:szCs w:val="16"/>
              </w:rPr>
              <w:t>Corrections to NR5GC testcase 8.1.6.1.2.3</w:t>
            </w:r>
          </w:p>
        </w:tc>
        <w:tc>
          <w:tcPr>
            <w:tcW w:w="517" w:type="dxa"/>
          </w:tcPr>
          <w:p w14:paraId="6824520C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6C8301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61EAA5BD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1E51E7A" w14:textId="77777777" w:rsidR="002B22BD" w:rsidRDefault="002B22BD" w:rsidP="00096385">
            <w:r>
              <w:rPr>
                <w:sz w:val="16"/>
                <w:szCs w:val="16"/>
              </w:rPr>
              <w:t>R5-234634</w:t>
            </w:r>
          </w:p>
        </w:tc>
        <w:tc>
          <w:tcPr>
            <w:tcW w:w="1597" w:type="dxa"/>
          </w:tcPr>
          <w:p w14:paraId="4DCEE77D" w14:textId="77777777" w:rsidR="002B22BD" w:rsidRDefault="002B22BD" w:rsidP="00096385">
            <w:r>
              <w:rPr>
                <w:sz w:val="16"/>
                <w:szCs w:val="16"/>
              </w:rPr>
              <w:t>Qualcomm CDMA Technologies, ANRITSU LTD, Keysight Technologies Inc.</w:t>
            </w:r>
          </w:p>
        </w:tc>
        <w:tc>
          <w:tcPr>
            <w:tcW w:w="1122" w:type="dxa"/>
          </w:tcPr>
          <w:p w14:paraId="159396F5" w14:textId="77777777" w:rsidR="002B22BD" w:rsidRDefault="002B22BD" w:rsidP="00096385">
            <w:r>
              <w:rPr>
                <w:sz w:val="16"/>
                <w:szCs w:val="16"/>
              </w:rPr>
              <w:t>TEI16_Test, NR_SON_MDT-UEConTest</w:t>
            </w:r>
          </w:p>
        </w:tc>
        <w:tc>
          <w:tcPr>
            <w:tcW w:w="2323" w:type="dxa"/>
          </w:tcPr>
          <w:p w14:paraId="5A12F8BD" w14:textId="77777777" w:rsidR="002B22BD" w:rsidRDefault="002B22BD" w:rsidP="00096385">
            <w:r>
              <w:rPr>
                <w:sz w:val="16"/>
                <w:szCs w:val="16"/>
              </w:rPr>
              <w:t>8.1.6.1.2.3</w:t>
            </w:r>
          </w:p>
        </w:tc>
        <w:tc>
          <w:tcPr>
            <w:tcW w:w="998" w:type="dxa"/>
          </w:tcPr>
          <w:p w14:paraId="24DD4C4B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B22BD" w14:paraId="16556086" w14:textId="77777777" w:rsidTr="00096385">
        <w:tc>
          <w:tcPr>
            <w:tcW w:w="879" w:type="dxa"/>
          </w:tcPr>
          <w:p w14:paraId="0B3CDA02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8842730" w14:textId="77777777" w:rsidR="002B22BD" w:rsidRDefault="002B22BD" w:rsidP="00096385">
            <w:r>
              <w:rPr>
                <w:sz w:val="16"/>
                <w:szCs w:val="16"/>
              </w:rPr>
              <w:t>3945</w:t>
            </w:r>
          </w:p>
        </w:tc>
        <w:tc>
          <w:tcPr>
            <w:tcW w:w="517" w:type="dxa"/>
          </w:tcPr>
          <w:p w14:paraId="40E03993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0D8DC6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04C8D0" w14:textId="77777777" w:rsidR="002B22BD" w:rsidRDefault="002B22BD" w:rsidP="00096385">
            <w:r>
              <w:rPr>
                <w:sz w:val="16"/>
                <w:szCs w:val="16"/>
              </w:rPr>
              <w:t>Corrections to NR5GC testcase 8.1.6.1.2.6</w:t>
            </w:r>
          </w:p>
        </w:tc>
        <w:tc>
          <w:tcPr>
            <w:tcW w:w="517" w:type="dxa"/>
          </w:tcPr>
          <w:p w14:paraId="66988BFB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3F13C6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FE64282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F925C2E" w14:textId="77777777" w:rsidR="002B22BD" w:rsidRDefault="002B22BD" w:rsidP="00096385">
            <w:r>
              <w:rPr>
                <w:sz w:val="16"/>
                <w:szCs w:val="16"/>
              </w:rPr>
              <w:t>R5-234635</w:t>
            </w:r>
          </w:p>
        </w:tc>
        <w:tc>
          <w:tcPr>
            <w:tcW w:w="1597" w:type="dxa"/>
          </w:tcPr>
          <w:p w14:paraId="4CE71A37" w14:textId="77777777" w:rsidR="002B22BD" w:rsidRDefault="002B22BD" w:rsidP="00096385">
            <w:r>
              <w:rPr>
                <w:sz w:val="16"/>
                <w:szCs w:val="16"/>
              </w:rPr>
              <w:t>Qualcomm CDMA Technologies, ANRITSU LTD, Keysight Technologies Inc.</w:t>
            </w:r>
          </w:p>
        </w:tc>
        <w:tc>
          <w:tcPr>
            <w:tcW w:w="1122" w:type="dxa"/>
          </w:tcPr>
          <w:p w14:paraId="58E59116" w14:textId="77777777" w:rsidR="002B22BD" w:rsidRDefault="002B22BD" w:rsidP="00096385">
            <w:r>
              <w:rPr>
                <w:sz w:val="16"/>
                <w:szCs w:val="16"/>
              </w:rPr>
              <w:t>TEI16_Test, NR_SON_MDT-UEConTest</w:t>
            </w:r>
          </w:p>
        </w:tc>
        <w:tc>
          <w:tcPr>
            <w:tcW w:w="2323" w:type="dxa"/>
          </w:tcPr>
          <w:p w14:paraId="79FBE26A" w14:textId="77777777" w:rsidR="002B22BD" w:rsidRDefault="002B22BD" w:rsidP="00096385">
            <w:r>
              <w:rPr>
                <w:sz w:val="16"/>
                <w:szCs w:val="16"/>
              </w:rPr>
              <w:t>8.1.6.1.2.6</w:t>
            </w:r>
          </w:p>
        </w:tc>
        <w:tc>
          <w:tcPr>
            <w:tcW w:w="998" w:type="dxa"/>
          </w:tcPr>
          <w:p w14:paraId="4F29EC26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6A4D60A4" w14:textId="77777777" w:rsidTr="00096385">
        <w:tc>
          <w:tcPr>
            <w:tcW w:w="879" w:type="dxa"/>
          </w:tcPr>
          <w:p w14:paraId="6464ABAD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51AF221" w14:textId="77777777" w:rsidR="002B22BD" w:rsidRDefault="002B22BD" w:rsidP="00096385">
            <w:r>
              <w:rPr>
                <w:sz w:val="16"/>
                <w:szCs w:val="16"/>
              </w:rPr>
              <w:t>3946</w:t>
            </w:r>
          </w:p>
        </w:tc>
        <w:tc>
          <w:tcPr>
            <w:tcW w:w="517" w:type="dxa"/>
          </w:tcPr>
          <w:p w14:paraId="75C78D23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7E7DEA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6B139C6" w14:textId="77777777" w:rsidR="002B22BD" w:rsidRDefault="002B22BD" w:rsidP="00096385">
            <w:r>
              <w:rPr>
                <w:sz w:val="16"/>
                <w:szCs w:val="16"/>
              </w:rPr>
              <w:t>Corrections to NR5GC testcase 8.1.6.1.2.10</w:t>
            </w:r>
          </w:p>
        </w:tc>
        <w:tc>
          <w:tcPr>
            <w:tcW w:w="517" w:type="dxa"/>
          </w:tcPr>
          <w:p w14:paraId="78022A82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25A54E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6D436059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CD42D51" w14:textId="77777777" w:rsidR="002B22BD" w:rsidRDefault="002B22BD" w:rsidP="00096385">
            <w:r>
              <w:rPr>
                <w:sz w:val="16"/>
                <w:szCs w:val="16"/>
              </w:rPr>
              <w:t>R5-234636</w:t>
            </w:r>
          </w:p>
        </w:tc>
        <w:tc>
          <w:tcPr>
            <w:tcW w:w="1597" w:type="dxa"/>
          </w:tcPr>
          <w:p w14:paraId="02DB675A" w14:textId="77777777" w:rsidR="002B22BD" w:rsidRDefault="002B22BD" w:rsidP="00096385">
            <w:r>
              <w:rPr>
                <w:sz w:val="16"/>
                <w:szCs w:val="16"/>
              </w:rPr>
              <w:t>Qualcomm CDMA Technologies, ANRITSU LTD, Keysight Technologies Inc.</w:t>
            </w:r>
          </w:p>
        </w:tc>
        <w:tc>
          <w:tcPr>
            <w:tcW w:w="1122" w:type="dxa"/>
          </w:tcPr>
          <w:p w14:paraId="3618A2E4" w14:textId="77777777" w:rsidR="002B22BD" w:rsidRDefault="002B22BD" w:rsidP="00096385">
            <w:r>
              <w:rPr>
                <w:sz w:val="16"/>
                <w:szCs w:val="16"/>
              </w:rPr>
              <w:t>TEI16_Test, NR_SON_MDT-UEConTest</w:t>
            </w:r>
          </w:p>
        </w:tc>
        <w:tc>
          <w:tcPr>
            <w:tcW w:w="2323" w:type="dxa"/>
          </w:tcPr>
          <w:p w14:paraId="6A2DCB56" w14:textId="77777777" w:rsidR="002B22BD" w:rsidRDefault="002B22BD" w:rsidP="00096385">
            <w:r>
              <w:rPr>
                <w:sz w:val="16"/>
                <w:szCs w:val="16"/>
              </w:rPr>
              <w:t>8.1.6.1.2.10</w:t>
            </w:r>
          </w:p>
        </w:tc>
        <w:tc>
          <w:tcPr>
            <w:tcW w:w="998" w:type="dxa"/>
          </w:tcPr>
          <w:p w14:paraId="79DE9029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B22BD" w14:paraId="6F43D039" w14:textId="77777777" w:rsidTr="00096385">
        <w:tc>
          <w:tcPr>
            <w:tcW w:w="879" w:type="dxa"/>
          </w:tcPr>
          <w:p w14:paraId="35815536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DAEC618" w14:textId="77777777" w:rsidR="002B22BD" w:rsidRDefault="002B22BD" w:rsidP="00096385">
            <w:r>
              <w:rPr>
                <w:sz w:val="16"/>
                <w:szCs w:val="16"/>
              </w:rPr>
              <w:t>3949</w:t>
            </w:r>
          </w:p>
        </w:tc>
        <w:tc>
          <w:tcPr>
            <w:tcW w:w="517" w:type="dxa"/>
          </w:tcPr>
          <w:p w14:paraId="74F25983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60EBC8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420E6D" w14:textId="77777777" w:rsidR="002B22BD" w:rsidRDefault="002B22BD" w:rsidP="00096385">
            <w:r>
              <w:rPr>
                <w:sz w:val="16"/>
                <w:szCs w:val="16"/>
              </w:rPr>
              <w:t>Update of FR2 cell power levels for SNPN TC 6.5.1.1</w:t>
            </w:r>
          </w:p>
        </w:tc>
        <w:tc>
          <w:tcPr>
            <w:tcW w:w="517" w:type="dxa"/>
          </w:tcPr>
          <w:p w14:paraId="0E306356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5F97E8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7B538BED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F2BEB9F" w14:textId="77777777" w:rsidR="002B22BD" w:rsidRDefault="002B22BD" w:rsidP="00096385">
            <w:r>
              <w:rPr>
                <w:sz w:val="16"/>
                <w:szCs w:val="16"/>
              </w:rPr>
              <w:t>R5-234701</w:t>
            </w:r>
          </w:p>
        </w:tc>
        <w:tc>
          <w:tcPr>
            <w:tcW w:w="1597" w:type="dxa"/>
          </w:tcPr>
          <w:p w14:paraId="62FB1B96" w14:textId="77777777" w:rsidR="002B22BD" w:rsidRDefault="002B22BD" w:rsidP="00096385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 w14:paraId="565E27C0" w14:textId="77777777" w:rsidR="002B22BD" w:rsidRDefault="002B22BD" w:rsidP="00096385">
            <w:r>
              <w:rPr>
                <w:sz w:val="16"/>
                <w:szCs w:val="16"/>
              </w:rPr>
              <w:t>TEI16_Test, NG_RAN_PRN_Vertical_LAN-UEConTest</w:t>
            </w:r>
          </w:p>
        </w:tc>
        <w:tc>
          <w:tcPr>
            <w:tcW w:w="2323" w:type="dxa"/>
          </w:tcPr>
          <w:p w14:paraId="7527DDEB" w14:textId="77777777" w:rsidR="002B22BD" w:rsidRDefault="002B22BD" w:rsidP="00096385">
            <w:r>
              <w:rPr>
                <w:sz w:val="16"/>
                <w:szCs w:val="16"/>
              </w:rPr>
              <w:t>6.5.1.1</w:t>
            </w:r>
          </w:p>
        </w:tc>
        <w:tc>
          <w:tcPr>
            <w:tcW w:w="998" w:type="dxa"/>
          </w:tcPr>
          <w:p w14:paraId="1579732A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289BB40B" w14:textId="77777777" w:rsidTr="00096385">
        <w:tc>
          <w:tcPr>
            <w:tcW w:w="879" w:type="dxa"/>
          </w:tcPr>
          <w:p w14:paraId="1797FCDE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CCC8254" w14:textId="77777777" w:rsidR="002B22BD" w:rsidRDefault="002B22BD" w:rsidP="00096385">
            <w:r>
              <w:rPr>
                <w:sz w:val="16"/>
                <w:szCs w:val="16"/>
              </w:rPr>
              <w:t>3950</w:t>
            </w:r>
          </w:p>
        </w:tc>
        <w:tc>
          <w:tcPr>
            <w:tcW w:w="517" w:type="dxa"/>
          </w:tcPr>
          <w:p w14:paraId="0CB09467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D39FC9F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49D4B5B" w14:textId="77777777" w:rsidR="002B22BD" w:rsidRDefault="002B22BD" w:rsidP="00096385">
            <w:r>
              <w:rPr>
                <w:sz w:val="16"/>
                <w:szCs w:val="16"/>
              </w:rPr>
              <w:t>Update of NEDC TC 8.2.6.3.3</w:t>
            </w:r>
          </w:p>
        </w:tc>
        <w:tc>
          <w:tcPr>
            <w:tcW w:w="517" w:type="dxa"/>
          </w:tcPr>
          <w:p w14:paraId="0160DBF9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E380DF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61D3EBAA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A04B97E" w14:textId="77777777" w:rsidR="002B22BD" w:rsidRDefault="002B22BD" w:rsidP="00096385">
            <w:r>
              <w:rPr>
                <w:sz w:val="16"/>
                <w:szCs w:val="16"/>
              </w:rPr>
              <w:t>R5-235293</w:t>
            </w:r>
          </w:p>
        </w:tc>
        <w:tc>
          <w:tcPr>
            <w:tcW w:w="1597" w:type="dxa"/>
          </w:tcPr>
          <w:p w14:paraId="424CDD5B" w14:textId="77777777" w:rsidR="002B22BD" w:rsidRDefault="002B22BD" w:rsidP="00096385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 w14:paraId="19D4C9F2" w14:textId="77777777" w:rsidR="002B22BD" w:rsidRDefault="002B22BD" w:rsidP="00096385">
            <w:r>
              <w:rPr>
                <w:sz w:val="16"/>
                <w:szCs w:val="16"/>
              </w:rPr>
              <w:t>TEI16_Test, LTE_NR_DC_CA_enh-UEConTest</w:t>
            </w:r>
          </w:p>
        </w:tc>
        <w:tc>
          <w:tcPr>
            <w:tcW w:w="2323" w:type="dxa"/>
          </w:tcPr>
          <w:p w14:paraId="1354133F" w14:textId="77777777" w:rsidR="002B22BD" w:rsidRDefault="002B22BD" w:rsidP="00096385">
            <w:r>
              <w:rPr>
                <w:sz w:val="16"/>
                <w:szCs w:val="16"/>
              </w:rPr>
              <w:t>8.2.6.3.3</w:t>
            </w:r>
          </w:p>
        </w:tc>
        <w:tc>
          <w:tcPr>
            <w:tcW w:w="998" w:type="dxa"/>
          </w:tcPr>
          <w:p w14:paraId="1B73128F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5B99C1FE" w14:textId="77777777" w:rsidTr="00096385">
        <w:tc>
          <w:tcPr>
            <w:tcW w:w="879" w:type="dxa"/>
          </w:tcPr>
          <w:p w14:paraId="7856D765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6922FE2" w14:textId="77777777" w:rsidR="002B22BD" w:rsidRDefault="002B22BD" w:rsidP="00096385">
            <w:r>
              <w:rPr>
                <w:sz w:val="16"/>
                <w:szCs w:val="16"/>
              </w:rPr>
              <w:t>3951</w:t>
            </w:r>
          </w:p>
        </w:tc>
        <w:tc>
          <w:tcPr>
            <w:tcW w:w="517" w:type="dxa"/>
          </w:tcPr>
          <w:p w14:paraId="2143C40D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FC4DD1F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E63C327" w14:textId="77777777" w:rsidR="002B22BD" w:rsidRDefault="002B22BD" w:rsidP="00096385">
            <w:r>
              <w:rPr>
                <w:sz w:val="16"/>
                <w:szCs w:val="16"/>
              </w:rPr>
              <w:t>Update of NEDC TC 8.2.6.3.4</w:t>
            </w:r>
          </w:p>
        </w:tc>
        <w:tc>
          <w:tcPr>
            <w:tcW w:w="517" w:type="dxa"/>
          </w:tcPr>
          <w:p w14:paraId="5442A7A7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268E82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0E35C6BB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0159B92" w14:textId="77777777" w:rsidR="002B22BD" w:rsidRDefault="002B22BD" w:rsidP="00096385">
            <w:r>
              <w:rPr>
                <w:sz w:val="16"/>
                <w:szCs w:val="16"/>
              </w:rPr>
              <w:t>R5-235294</w:t>
            </w:r>
          </w:p>
        </w:tc>
        <w:tc>
          <w:tcPr>
            <w:tcW w:w="1597" w:type="dxa"/>
          </w:tcPr>
          <w:p w14:paraId="17FE0D41" w14:textId="77777777" w:rsidR="002B22BD" w:rsidRDefault="002B22BD" w:rsidP="00096385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 w14:paraId="084F2898" w14:textId="77777777" w:rsidR="002B22BD" w:rsidRDefault="002B22BD" w:rsidP="00096385">
            <w:r>
              <w:rPr>
                <w:sz w:val="16"/>
                <w:szCs w:val="16"/>
              </w:rPr>
              <w:t>TEI16_Test, LTE_NR_DC_CA_enh-UEConTest</w:t>
            </w:r>
          </w:p>
        </w:tc>
        <w:tc>
          <w:tcPr>
            <w:tcW w:w="2323" w:type="dxa"/>
          </w:tcPr>
          <w:p w14:paraId="5FD5089D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B84E1F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198CA037" w14:textId="77777777" w:rsidTr="00096385">
        <w:tc>
          <w:tcPr>
            <w:tcW w:w="879" w:type="dxa"/>
          </w:tcPr>
          <w:p w14:paraId="34B41919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C33962A" w14:textId="77777777" w:rsidR="002B22BD" w:rsidRDefault="002B22BD" w:rsidP="00096385">
            <w:r>
              <w:rPr>
                <w:sz w:val="16"/>
                <w:szCs w:val="16"/>
              </w:rPr>
              <w:t>3959</w:t>
            </w:r>
          </w:p>
        </w:tc>
        <w:tc>
          <w:tcPr>
            <w:tcW w:w="517" w:type="dxa"/>
          </w:tcPr>
          <w:p w14:paraId="6214D167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B237E8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1790CD" w14:textId="77777777" w:rsidR="002B22BD" w:rsidRDefault="002B22BD" w:rsidP="00096385">
            <w:r>
              <w:rPr>
                <w:sz w:val="16"/>
                <w:szCs w:val="16"/>
              </w:rPr>
              <w:t>Addition of FR2 cell power levels for SON-MDT test cases</w:t>
            </w:r>
          </w:p>
        </w:tc>
        <w:tc>
          <w:tcPr>
            <w:tcW w:w="517" w:type="dxa"/>
          </w:tcPr>
          <w:p w14:paraId="5E1AFA4A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00BF6D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3BC8A91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31CD1F1" w14:textId="77777777" w:rsidR="002B22BD" w:rsidRDefault="002B22BD" w:rsidP="00096385">
            <w:r>
              <w:rPr>
                <w:sz w:val="16"/>
                <w:szCs w:val="16"/>
              </w:rPr>
              <w:t>R5-234797</w:t>
            </w:r>
          </w:p>
        </w:tc>
        <w:tc>
          <w:tcPr>
            <w:tcW w:w="1597" w:type="dxa"/>
          </w:tcPr>
          <w:p w14:paraId="03AEC84C" w14:textId="77777777" w:rsidR="002B22BD" w:rsidRDefault="002B22BD" w:rsidP="00096385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 w14:paraId="6346B27F" w14:textId="77777777" w:rsidR="002B22BD" w:rsidRDefault="002B22BD" w:rsidP="00096385">
            <w:r>
              <w:rPr>
                <w:sz w:val="16"/>
                <w:szCs w:val="16"/>
              </w:rPr>
              <w:t>TEI16_Test, NR_SON_MDT-UEConTest</w:t>
            </w:r>
          </w:p>
        </w:tc>
        <w:tc>
          <w:tcPr>
            <w:tcW w:w="2323" w:type="dxa"/>
          </w:tcPr>
          <w:p w14:paraId="2A3AAD63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81A71CD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6406F07F" w14:textId="77777777" w:rsidTr="00096385">
        <w:tc>
          <w:tcPr>
            <w:tcW w:w="879" w:type="dxa"/>
          </w:tcPr>
          <w:p w14:paraId="42EB102F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ED8A960" w14:textId="77777777" w:rsidR="002B22BD" w:rsidRDefault="002B22BD" w:rsidP="00096385">
            <w:r>
              <w:rPr>
                <w:sz w:val="16"/>
                <w:szCs w:val="16"/>
              </w:rPr>
              <w:t>3960</w:t>
            </w:r>
          </w:p>
        </w:tc>
        <w:tc>
          <w:tcPr>
            <w:tcW w:w="517" w:type="dxa"/>
          </w:tcPr>
          <w:p w14:paraId="68E69A98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C5A770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6B554F2" w14:textId="77777777" w:rsidR="002B22BD" w:rsidRDefault="002B22BD" w:rsidP="00096385">
            <w:r>
              <w:rPr>
                <w:sz w:val="16"/>
                <w:szCs w:val="16"/>
              </w:rPr>
              <w:t>Addition of FR2 cell power levels for 8.2.3.18.x</w:t>
            </w:r>
          </w:p>
        </w:tc>
        <w:tc>
          <w:tcPr>
            <w:tcW w:w="517" w:type="dxa"/>
          </w:tcPr>
          <w:p w14:paraId="35889910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64C9C9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399E0F18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FB5D4D8" w14:textId="77777777" w:rsidR="002B22BD" w:rsidRDefault="002B22BD" w:rsidP="00096385">
            <w:r>
              <w:rPr>
                <w:sz w:val="16"/>
                <w:szCs w:val="16"/>
              </w:rPr>
              <w:t>R5-234798</w:t>
            </w:r>
          </w:p>
        </w:tc>
        <w:tc>
          <w:tcPr>
            <w:tcW w:w="1597" w:type="dxa"/>
          </w:tcPr>
          <w:p w14:paraId="7DB36D75" w14:textId="77777777" w:rsidR="002B22BD" w:rsidRDefault="002B22BD" w:rsidP="00096385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 w14:paraId="677B1F9B" w14:textId="77777777" w:rsidR="002B22BD" w:rsidRDefault="002B22BD" w:rsidP="00096385">
            <w:r>
              <w:rPr>
                <w:sz w:val="16"/>
                <w:szCs w:val="16"/>
              </w:rPr>
              <w:t>TEI16_Test, NR_Mob_enh-UEConTest</w:t>
            </w:r>
          </w:p>
        </w:tc>
        <w:tc>
          <w:tcPr>
            <w:tcW w:w="2323" w:type="dxa"/>
          </w:tcPr>
          <w:p w14:paraId="7978721E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BEEFEC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1D7EABAC" w14:textId="77777777" w:rsidTr="00096385">
        <w:tc>
          <w:tcPr>
            <w:tcW w:w="879" w:type="dxa"/>
          </w:tcPr>
          <w:p w14:paraId="79452814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D1F6F57" w14:textId="77777777" w:rsidR="002B22BD" w:rsidRDefault="002B22BD" w:rsidP="00096385">
            <w:r>
              <w:rPr>
                <w:sz w:val="16"/>
                <w:szCs w:val="16"/>
              </w:rPr>
              <w:t>3962</w:t>
            </w:r>
          </w:p>
        </w:tc>
        <w:tc>
          <w:tcPr>
            <w:tcW w:w="517" w:type="dxa"/>
          </w:tcPr>
          <w:p w14:paraId="69FF41FB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0933140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9D5096B" w14:textId="77777777" w:rsidR="002B22BD" w:rsidRDefault="002B22BD" w:rsidP="00096385">
            <w:r>
              <w:rPr>
                <w:sz w:val="16"/>
                <w:szCs w:val="16"/>
              </w:rPr>
              <w:t>Addition of FR2 cell power levels for 11.5.3</w:t>
            </w:r>
          </w:p>
        </w:tc>
        <w:tc>
          <w:tcPr>
            <w:tcW w:w="517" w:type="dxa"/>
          </w:tcPr>
          <w:p w14:paraId="6CD704F1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E58A4D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73F767B0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551C238" w14:textId="77777777" w:rsidR="002B22BD" w:rsidRDefault="002B22BD" w:rsidP="00096385">
            <w:r>
              <w:rPr>
                <w:sz w:val="16"/>
                <w:szCs w:val="16"/>
              </w:rPr>
              <w:t>R5-235303</w:t>
            </w:r>
          </w:p>
        </w:tc>
        <w:tc>
          <w:tcPr>
            <w:tcW w:w="1597" w:type="dxa"/>
          </w:tcPr>
          <w:p w14:paraId="5C94E523" w14:textId="77777777" w:rsidR="002B22BD" w:rsidRDefault="002B22BD" w:rsidP="00096385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 w14:paraId="57276739" w14:textId="77777777" w:rsidR="002B22BD" w:rsidRDefault="002B22BD" w:rsidP="00096385">
            <w:r>
              <w:rPr>
                <w:sz w:val="16"/>
                <w:szCs w:val="16"/>
              </w:rPr>
              <w:t>TEI16_Test, NR_EIEI-UEConTest</w:t>
            </w:r>
          </w:p>
        </w:tc>
        <w:tc>
          <w:tcPr>
            <w:tcW w:w="2323" w:type="dxa"/>
          </w:tcPr>
          <w:p w14:paraId="1DAFEB0C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D8F013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051A1C18" w14:textId="77777777" w:rsidTr="00096385">
        <w:tc>
          <w:tcPr>
            <w:tcW w:w="879" w:type="dxa"/>
          </w:tcPr>
          <w:p w14:paraId="1F8CA3C1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172DFEA" w14:textId="77777777" w:rsidR="002B22BD" w:rsidRDefault="002B22BD" w:rsidP="00096385">
            <w:r>
              <w:rPr>
                <w:sz w:val="16"/>
                <w:szCs w:val="16"/>
              </w:rPr>
              <w:t>3964</w:t>
            </w:r>
          </w:p>
        </w:tc>
        <w:tc>
          <w:tcPr>
            <w:tcW w:w="517" w:type="dxa"/>
          </w:tcPr>
          <w:p w14:paraId="5F05106D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5403EE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227B59A" w14:textId="77777777" w:rsidR="002B22BD" w:rsidRDefault="002B22BD" w:rsidP="00096385">
            <w:r>
              <w:rPr>
                <w:sz w:val="16"/>
                <w:szCs w:val="16"/>
              </w:rPr>
              <w:t>Addition of FR2 cell power levels for 8.1.4.4.1</w:t>
            </w:r>
          </w:p>
        </w:tc>
        <w:tc>
          <w:tcPr>
            <w:tcW w:w="517" w:type="dxa"/>
          </w:tcPr>
          <w:p w14:paraId="186E9D41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9384F4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44606346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0CD5E14" w14:textId="77777777" w:rsidR="002B22BD" w:rsidRDefault="002B22BD" w:rsidP="00096385">
            <w:r>
              <w:rPr>
                <w:sz w:val="16"/>
                <w:szCs w:val="16"/>
              </w:rPr>
              <w:t>R5-234802</w:t>
            </w:r>
          </w:p>
        </w:tc>
        <w:tc>
          <w:tcPr>
            <w:tcW w:w="1597" w:type="dxa"/>
          </w:tcPr>
          <w:p w14:paraId="219F0374" w14:textId="77777777" w:rsidR="002B22BD" w:rsidRDefault="002B22BD" w:rsidP="00096385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 w14:paraId="6C5438FA" w14:textId="77777777" w:rsidR="002B22BD" w:rsidRDefault="002B22BD" w:rsidP="00096385">
            <w:r>
              <w:rPr>
                <w:sz w:val="16"/>
                <w:szCs w:val="16"/>
              </w:rPr>
              <w:t>TEI16_Test, NR_Mob_enh-UEConTest</w:t>
            </w:r>
          </w:p>
        </w:tc>
        <w:tc>
          <w:tcPr>
            <w:tcW w:w="2323" w:type="dxa"/>
          </w:tcPr>
          <w:p w14:paraId="761AC5BB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C207AF6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46773889" w14:textId="77777777" w:rsidTr="00096385">
        <w:tc>
          <w:tcPr>
            <w:tcW w:w="879" w:type="dxa"/>
          </w:tcPr>
          <w:p w14:paraId="55B46769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4F004CF" w14:textId="77777777" w:rsidR="002B22BD" w:rsidRDefault="002B22BD" w:rsidP="00096385">
            <w:r>
              <w:rPr>
                <w:sz w:val="16"/>
                <w:szCs w:val="16"/>
              </w:rPr>
              <w:t>3970</w:t>
            </w:r>
          </w:p>
        </w:tc>
        <w:tc>
          <w:tcPr>
            <w:tcW w:w="517" w:type="dxa"/>
          </w:tcPr>
          <w:p w14:paraId="06F52EA0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70A7729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8A1ADD" w14:textId="77777777" w:rsidR="002B22BD" w:rsidRDefault="002B22BD" w:rsidP="00096385">
            <w:r>
              <w:rPr>
                <w:sz w:val="16"/>
                <w:szCs w:val="16"/>
              </w:rPr>
              <w:t>Update NR 2 step RACH test case 7.1.1.1.7</w:t>
            </w:r>
          </w:p>
        </w:tc>
        <w:tc>
          <w:tcPr>
            <w:tcW w:w="517" w:type="dxa"/>
          </w:tcPr>
          <w:p w14:paraId="48356840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ED4288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001E28BD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00D7929" w14:textId="77777777" w:rsidR="002B22BD" w:rsidRDefault="002B22BD" w:rsidP="00096385">
            <w:r>
              <w:rPr>
                <w:sz w:val="16"/>
                <w:szCs w:val="16"/>
              </w:rPr>
              <w:t>R5-235287</w:t>
            </w:r>
          </w:p>
        </w:tc>
        <w:tc>
          <w:tcPr>
            <w:tcW w:w="1597" w:type="dxa"/>
          </w:tcPr>
          <w:p w14:paraId="3FEDCA9A" w14:textId="77777777" w:rsidR="002B22BD" w:rsidRDefault="002B22BD" w:rsidP="00096385">
            <w:r>
              <w:rPr>
                <w:sz w:val="16"/>
                <w:szCs w:val="16"/>
              </w:rPr>
              <w:t>Lenovo and MCC TF160</w:t>
            </w:r>
          </w:p>
        </w:tc>
        <w:tc>
          <w:tcPr>
            <w:tcW w:w="1122" w:type="dxa"/>
          </w:tcPr>
          <w:p w14:paraId="20823A5B" w14:textId="77777777" w:rsidR="002B22BD" w:rsidRDefault="002B22BD" w:rsidP="00096385">
            <w:r>
              <w:rPr>
                <w:sz w:val="16"/>
                <w:szCs w:val="16"/>
              </w:rPr>
              <w:t>TEI16_Test, NR_2step_RACH-UEConTest</w:t>
            </w:r>
          </w:p>
        </w:tc>
        <w:tc>
          <w:tcPr>
            <w:tcW w:w="2323" w:type="dxa"/>
          </w:tcPr>
          <w:p w14:paraId="3F0588AE" w14:textId="77777777" w:rsidR="002B22BD" w:rsidRDefault="002B22BD" w:rsidP="00096385">
            <w:r>
              <w:rPr>
                <w:sz w:val="16"/>
                <w:szCs w:val="16"/>
              </w:rPr>
              <w:t>7.1.1.1.7</w:t>
            </w:r>
          </w:p>
        </w:tc>
        <w:tc>
          <w:tcPr>
            <w:tcW w:w="998" w:type="dxa"/>
          </w:tcPr>
          <w:p w14:paraId="525949F6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7827D9D6" w14:textId="77777777" w:rsidTr="00096385">
        <w:tc>
          <w:tcPr>
            <w:tcW w:w="879" w:type="dxa"/>
          </w:tcPr>
          <w:p w14:paraId="66C0B543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9F6AED9" w14:textId="77777777" w:rsidR="002B22BD" w:rsidRDefault="002B22BD" w:rsidP="00096385">
            <w:r>
              <w:rPr>
                <w:sz w:val="16"/>
                <w:szCs w:val="16"/>
              </w:rPr>
              <w:t>3981</w:t>
            </w:r>
          </w:p>
        </w:tc>
        <w:tc>
          <w:tcPr>
            <w:tcW w:w="517" w:type="dxa"/>
          </w:tcPr>
          <w:p w14:paraId="579E76B3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3C8FE2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68CFA8" w14:textId="77777777" w:rsidR="002B22BD" w:rsidRDefault="002B22BD" w:rsidP="00096385">
            <w:r>
              <w:rPr>
                <w:sz w:val="16"/>
                <w:szCs w:val="16"/>
              </w:rPr>
              <w:t>Updates to eCall test case 11.5.12</w:t>
            </w:r>
          </w:p>
        </w:tc>
        <w:tc>
          <w:tcPr>
            <w:tcW w:w="517" w:type="dxa"/>
          </w:tcPr>
          <w:p w14:paraId="62F331ED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CF3F65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77BFC78D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3575F77" w14:textId="77777777" w:rsidR="002B22BD" w:rsidRDefault="002B22BD" w:rsidP="00096385">
            <w:r>
              <w:rPr>
                <w:sz w:val="16"/>
                <w:szCs w:val="16"/>
              </w:rPr>
              <w:t>R5-235074</w:t>
            </w:r>
          </w:p>
        </w:tc>
        <w:tc>
          <w:tcPr>
            <w:tcW w:w="1597" w:type="dxa"/>
          </w:tcPr>
          <w:p w14:paraId="19F619CC" w14:textId="77777777" w:rsidR="002B22BD" w:rsidRDefault="002B22BD" w:rsidP="00096385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1148581E" w14:textId="77777777" w:rsidR="002B22BD" w:rsidRDefault="002B22BD" w:rsidP="00096385">
            <w:r>
              <w:rPr>
                <w:sz w:val="16"/>
                <w:szCs w:val="16"/>
              </w:rPr>
              <w:t>TEI16_Test, NR_EIEI-UEConTest</w:t>
            </w:r>
          </w:p>
        </w:tc>
        <w:tc>
          <w:tcPr>
            <w:tcW w:w="2323" w:type="dxa"/>
          </w:tcPr>
          <w:p w14:paraId="1F69226F" w14:textId="77777777" w:rsidR="002B22BD" w:rsidRDefault="002B22BD" w:rsidP="00096385">
            <w:r>
              <w:rPr>
                <w:sz w:val="16"/>
                <w:szCs w:val="16"/>
              </w:rPr>
              <w:t>11.5.12</w:t>
            </w:r>
          </w:p>
        </w:tc>
        <w:tc>
          <w:tcPr>
            <w:tcW w:w="998" w:type="dxa"/>
          </w:tcPr>
          <w:p w14:paraId="1F5AC442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B22BD" w14:paraId="7CAD7742" w14:textId="77777777" w:rsidTr="00096385">
        <w:tc>
          <w:tcPr>
            <w:tcW w:w="879" w:type="dxa"/>
          </w:tcPr>
          <w:p w14:paraId="2BDCD9FC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2A35A1C" w14:textId="77777777" w:rsidR="002B22BD" w:rsidRDefault="002B22BD" w:rsidP="00096385">
            <w:r>
              <w:rPr>
                <w:sz w:val="16"/>
                <w:szCs w:val="16"/>
              </w:rPr>
              <w:t>3982</w:t>
            </w:r>
          </w:p>
        </w:tc>
        <w:tc>
          <w:tcPr>
            <w:tcW w:w="517" w:type="dxa"/>
          </w:tcPr>
          <w:p w14:paraId="5FC4BB89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95B6F08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3BF4DD6" w14:textId="77777777" w:rsidR="002B22BD" w:rsidRDefault="002B22BD" w:rsidP="00096385">
            <w:r>
              <w:rPr>
                <w:sz w:val="16"/>
                <w:szCs w:val="16"/>
              </w:rPr>
              <w:t>Update to eCall test case 8.1.4.1.10</w:t>
            </w:r>
          </w:p>
        </w:tc>
        <w:tc>
          <w:tcPr>
            <w:tcW w:w="517" w:type="dxa"/>
          </w:tcPr>
          <w:p w14:paraId="3D19F2F8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8AE0F9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15E571DF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E4E4172" w14:textId="77777777" w:rsidR="002B22BD" w:rsidRDefault="002B22BD" w:rsidP="00096385">
            <w:r>
              <w:rPr>
                <w:sz w:val="16"/>
                <w:szCs w:val="16"/>
              </w:rPr>
              <w:t>R5-235290</w:t>
            </w:r>
          </w:p>
        </w:tc>
        <w:tc>
          <w:tcPr>
            <w:tcW w:w="1597" w:type="dxa"/>
          </w:tcPr>
          <w:p w14:paraId="3B316631" w14:textId="77777777" w:rsidR="002B22BD" w:rsidRDefault="002B22BD" w:rsidP="00096385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712A2CFB" w14:textId="77777777" w:rsidR="002B22BD" w:rsidRDefault="002B22BD" w:rsidP="00096385">
            <w:r>
              <w:rPr>
                <w:sz w:val="16"/>
                <w:szCs w:val="16"/>
              </w:rPr>
              <w:t>TEI16_Test, NR_EIEI-UEConTest</w:t>
            </w:r>
          </w:p>
        </w:tc>
        <w:tc>
          <w:tcPr>
            <w:tcW w:w="2323" w:type="dxa"/>
          </w:tcPr>
          <w:p w14:paraId="7A0C8873" w14:textId="77777777" w:rsidR="002B22BD" w:rsidRDefault="002B22BD" w:rsidP="00096385">
            <w:r>
              <w:rPr>
                <w:sz w:val="16"/>
                <w:szCs w:val="16"/>
              </w:rPr>
              <w:t>8.1.4.1.10</w:t>
            </w:r>
          </w:p>
        </w:tc>
        <w:tc>
          <w:tcPr>
            <w:tcW w:w="998" w:type="dxa"/>
          </w:tcPr>
          <w:p w14:paraId="4DDB99F0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B22BD" w14:paraId="695F1F62" w14:textId="77777777" w:rsidTr="00096385">
        <w:tc>
          <w:tcPr>
            <w:tcW w:w="879" w:type="dxa"/>
          </w:tcPr>
          <w:p w14:paraId="25C50E79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3C8F63A" w14:textId="77777777" w:rsidR="002B22BD" w:rsidRDefault="002B22BD" w:rsidP="00096385">
            <w:r>
              <w:rPr>
                <w:sz w:val="16"/>
                <w:szCs w:val="16"/>
              </w:rPr>
              <w:t>3985</w:t>
            </w:r>
          </w:p>
        </w:tc>
        <w:tc>
          <w:tcPr>
            <w:tcW w:w="517" w:type="dxa"/>
          </w:tcPr>
          <w:p w14:paraId="1F9AC060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D2EA49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C72A9F7" w14:textId="77777777" w:rsidR="002B22BD" w:rsidRDefault="002B22BD" w:rsidP="00096385">
            <w:r>
              <w:rPr>
                <w:sz w:val="16"/>
                <w:szCs w:val="16"/>
              </w:rPr>
              <w:t>Addition of new MPS priority indication UAC test case 11.3.11</w:t>
            </w:r>
          </w:p>
        </w:tc>
        <w:tc>
          <w:tcPr>
            <w:tcW w:w="517" w:type="dxa"/>
          </w:tcPr>
          <w:p w14:paraId="65EF5274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3B114C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A134C53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1640370" w14:textId="77777777" w:rsidR="002B22BD" w:rsidRDefault="002B22BD" w:rsidP="00096385">
            <w:r>
              <w:rPr>
                <w:sz w:val="16"/>
                <w:szCs w:val="16"/>
              </w:rPr>
              <w:t>R5-235090</w:t>
            </w:r>
          </w:p>
        </w:tc>
        <w:tc>
          <w:tcPr>
            <w:tcW w:w="1597" w:type="dxa"/>
          </w:tcPr>
          <w:p w14:paraId="64E4C01E" w14:textId="77777777" w:rsidR="002B22BD" w:rsidRDefault="002B22BD" w:rsidP="00096385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36AB3656" w14:textId="77777777" w:rsidR="002B22BD" w:rsidRDefault="002B22BD" w:rsidP="00096385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6150493F" w14:textId="77777777" w:rsidR="002B22BD" w:rsidRDefault="002B22BD" w:rsidP="00096385">
            <w:r>
              <w:rPr>
                <w:sz w:val="16"/>
                <w:szCs w:val="16"/>
              </w:rPr>
              <w:t>11.3.11 (New)</w:t>
            </w:r>
          </w:p>
        </w:tc>
        <w:tc>
          <w:tcPr>
            <w:tcW w:w="998" w:type="dxa"/>
          </w:tcPr>
          <w:p w14:paraId="6016E514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38.523-2 CR 0402; TS/TR ... CR ... </w:t>
            </w:r>
          </w:p>
        </w:tc>
      </w:tr>
      <w:tr w:rsidR="002B22BD" w14:paraId="39C5E583" w14:textId="77777777" w:rsidTr="00096385">
        <w:tc>
          <w:tcPr>
            <w:tcW w:w="879" w:type="dxa"/>
          </w:tcPr>
          <w:p w14:paraId="0143DAC2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32BE406" w14:textId="77777777" w:rsidR="002B22BD" w:rsidRDefault="002B22BD" w:rsidP="00096385">
            <w:r>
              <w:rPr>
                <w:sz w:val="16"/>
                <w:szCs w:val="16"/>
              </w:rPr>
              <w:t>3990</w:t>
            </w:r>
          </w:p>
        </w:tc>
        <w:tc>
          <w:tcPr>
            <w:tcW w:w="517" w:type="dxa"/>
          </w:tcPr>
          <w:p w14:paraId="65D77FB6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4B640A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249999E" w14:textId="77777777" w:rsidR="002B22BD" w:rsidRDefault="002B22BD" w:rsidP="00096385">
            <w:r>
              <w:rPr>
                <w:sz w:val="16"/>
                <w:szCs w:val="16"/>
              </w:rPr>
              <w:t>Correction to eNS test case 9.1.10.2</w:t>
            </w:r>
          </w:p>
        </w:tc>
        <w:tc>
          <w:tcPr>
            <w:tcW w:w="517" w:type="dxa"/>
          </w:tcPr>
          <w:p w14:paraId="1C970EE7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2378DA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6DE0213A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A67ACB3" w14:textId="77777777" w:rsidR="002B22BD" w:rsidRDefault="002B22BD" w:rsidP="00096385">
            <w:r>
              <w:rPr>
                <w:sz w:val="16"/>
                <w:szCs w:val="16"/>
              </w:rPr>
              <w:t>R5-235282</w:t>
            </w:r>
          </w:p>
        </w:tc>
        <w:tc>
          <w:tcPr>
            <w:tcW w:w="1597" w:type="dxa"/>
          </w:tcPr>
          <w:p w14:paraId="065927F9" w14:textId="77777777" w:rsidR="002B22BD" w:rsidRDefault="002B22BD" w:rsidP="00096385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 w14:paraId="255F1FE0" w14:textId="77777777" w:rsidR="002B22BD" w:rsidRDefault="002B22BD" w:rsidP="00096385">
            <w:r>
              <w:rPr>
                <w:sz w:val="16"/>
                <w:szCs w:val="16"/>
              </w:rPr>
              <w:t>TEI16_Test, eNS-UEConTest</w:t>
            </w:r>
          </w:p>
        </w:tc>
        <w:tc>
          <w:tcPr>
            <w:tcW w:w="2323" w:type="dxa"/>
          </w:tcPr>
          <w:p w14:paraId="4D56927D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3EB582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4EB0611D" w14:textId="77777777" w:rsidTr="00096385">
        <w:tc>
          <w:tcPr>
            <w:tcW w:w="879" w:type="dxa"/>
          </w:tcPr>
          <w:p w14:paraId="7802AFA6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A196413" w14:textId="77777777" w:rsidR="002B22BD" w:rsidRDefault="002B22BD" w:rsidP="00096385">
            <w:r>
              <w:rPr>
                <w:sz w:val="16"/>
                <w:szCs w:val="16"/>
              </w:rPr>
              <w:t>3992</w:t>
            </w:r>
          </w:p>
        </w:tc>
        <w:tc>
          <w:tcPr>
            <w:tcW w:w="517" w:type="dxa"/>
          </w:tcPr>
          <w:p w14:paraId="5B20EE9D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6EE257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EDED42" w14:textId="77777777" w:rsidR="002B22BD" w:rsidRDefault="002B22BD" w:rsidP="00096385">
            <w:r>
              <w:rPr>
                <w:sz w:val="16"/>
                <w:szCs w:val="16"/>
              </w:rPr>
              <w:t>Update NR 2 step RACH test case 7.1.1.1.8</w:t>
            </w:r>
          </w:p>
        </w:tc>
        <w:tc>
          <w:tcPr>
            <w:tcW w:w="517" w:type="dxa"/>
          </w:tcPr>
          <w:p w14:paraId="3BB3EC05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725D01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3E669308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0235F12" w14:textId="77777777" w:rsidR="002B22BD" w:rsidRDefault="002B22BD" w:rsidP="00096385">
            <w:r>
              <w:rPr>
                <w:sz w:val="16"/>
                <w:szCs w:val="16"/>
              </w:rPr>
              <w:t>R5-235452</w:t>
            </w:r>
          </w:p>
        </w:tc>
        <w:tc>
          <w:tcPr>
            <w:tcW w:w="1597" w:type="dxa"/>
          </w:tcPr>
          <w:p w14:paraId="6802E737" w14:textId="77777777" w:rsidR="002B22BD" w:rsidRDefault="002B22BD" w:rsidP="00096385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 w14:paraId="526D133B" w14:textId="77777777" w:rsidR="002B22BD" w:rsidRDefault="002B22BD" w:rsidP="00096385">
            <w:r>
              <w:rPr>
                <w:sz w:val="16"/>
                <w:szCs w:val="16"/>
              </w:rPr>
              <w:t>TEI16_Test, NR_2step_RACH-UEConTest</w:t>
            </w:r>
          </w:p>
        </w:tc>
        <w:tc>
          <w:tcPr>
            <w:tcW w:w="2323" w:type="dxa"/>
          </w:tcPr>
          <w:p w14:paraId="3D879606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934AFC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304ACEF9" w14:textId="77777777" w:rsidTr="00096385">
        <w:tc>
          <w:tcPr>
            <w:tcW w:w="879" w:type="dxa"/>
          </w:tcPr>
          <w:p w14:paraId="5F8A7EE2" w14:textId="77777777" w:rsidR="002B22BD" w:rsidRDefault="002B22BD" w:rsidP="00096385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5F328CC6" w14:textId="77777777" w:rsidR="002B22BD" w:rsidRDefault="002B22BD" w:rsidP="00096385">
            <w:r>
              <w:rPr>
                <w:sz w:val="16"/>
                <w:szCs w:val="16"/>
              </w:rPr>
              <w:t>0372</w:t>
            </w:r>
          </w:p>
        </w:tc>
        <w:tc>
          <w:tcPr>
            <w:tcW w:w="517" w:type="dxa"/>
          </w:tcPr>
          <w:p w14:paraId="314F7E9E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B94272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B370174" w14:textId="77777777" w:rsidR="002B22BD" w:rsidRDefault="002B22BD" w:rsidP="00096385">
            <w:r>
              <w:rPr>
                <w:sz w:val="16"/>
                <w:szCs w:val="16"/>
              </w:rPr>
              <w:t>Update of applicabitiy for Multi-SPS test cases</w:t>
            </w:r>
          </w:p>
        </w:tc>
        <w:tc>
          <w:tcPr>
            <w:tcW w:w="517" w:type="dxa"/>
          </w:tcPr>
          <w:p w14:paraId="183FAA84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7D4897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2A56C35D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D919FF3" w14:textId="77777777" w:rsidR="002B22BD" w:rsidRDefault="002B22BD" w:rsidP="00096385">
            <w:r>
              <w:rPr>
                <w:sz w:val="16"/>
                <w:szCs w:val="16"/>
              </w:rPr>
              <w:t>R5-234023</w:t>
            </w:r>
          </w:p>
        </w:tc>
        <w:tc>
          <w:tcPr>
            <w:tcW w:w="1597" w:type="dxa"/>
          </w:tcPr>
          <w:p w14:paraId="36B20CF6" w14:textId="77777777" w:rsidR="002B22BD" w:rsidRDefault="002B22BD" w:rsidP="0009638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7A8117B" w14:textId="77777777" w:rsidR="002B22BD" w:rsidRDefault="002B22BD" w:rsidP="00096385">
            <w:r>
              <w:rPr>
                <w:sz w:val="16"/>
                <w:szCs w:val="16"/>
              </w:rPr>
              <w:t>TEI16_Test, NR_IioT-UEConTest</w:t>
            </w:r>
          </w:p>
        </w:tc>
        <w:tc>
          <w:tcPr>
            <w:tcW w:w="2323" w:type="dxa"/>
          </w:tcPr>
          <w:p w14:paraId="35B38CE7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313F00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3978BC1E" w14:textId="77777777" w:rsidTr="00096385">
        <w:tc>
          <w:tcPr>
            <w:tcW w:w="879" w:type="dxa"/>
          </w:tcPr>
          <w:p w14:paraId="40F2F67B" w14:textId="77777777" w:rsidR="002B22BD" w:rsidRDefault="002B22BD" w:rsidP="00096385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43E6A639" w14:textId="77777777" w:rsidR="002B22BD" w:rsidRDefault="002B22BD" w:rsidP="00096385">
            <w:r>
              <w:rPr>
                <w:sz w:val="16"/>
                <w:szCs w:val="16"/>
              </w:rPr>
              <w:t>0373</w:t>
            </w:r>
          </w:p>
        </w:tc>
        <w:tc>
          <w:tcPr>
            <w:tcW w:w="517" w:type="dxa"/>
          </w:tcPr>
          <w:p w14:paraId="0283B4DF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BE9286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707EB68" w14:textId="77777777" w:rsidR="002B22BD" w:rsidRDefault="002B22BD" w:rsidP="00096385">
            <w:r>
              <w:rPr>
                <w:sz w:val="16"/>
                <w:szCs w:val="16"/>
              </w:rPr>
              <w:t>Correction of condition for MDT Test Case</w:t>
            </w:r>
          </w:p>
        </w:tc>
        <w:tc>
          <w:tcPr>
            <w:tcW w:w="517" w:type="dxa"/>
          </w:tcPr>
          <w:p w14:paraId="65DEE59F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1BF3BB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2622725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A84AAF5" w14:textId="77777777" w:rsidR="002B22BD" w:rsidRDefault="002B22BD" w:rsidP="00096385">
            <w:r>
              <w:rPr>
                <w:sz w:val="16"/>
                <w:szCs w:val="16"/>
              </w:rPr>
              <w:t>R5-234082</w:t>
            </w:r>
          </w:p>
        </w:tc>
        <w:tc>
          <w:tcPr>
            <w:tcW w:w="1597" w:type="dxa"/>
          </w:tcPr>
          <w:p w14:paraId="6E9F3DC9" w14:textId="77777777" w:rsidR="002B22BD" w:rsidRDefault="002B22BD" w:rsidP="00096385">
            <w:r>
              <w:rPr>
                <w:sz w:val="16"/>
                <w:szCs w:val="16"/>
              </w:rPr>
              <w:t>Sporton, MediaTek Inc.</w:t>
            </w:r>
          </w:p>
        </w:tc>
        <w:tc>
          <w:tcPr>
            <w:tcW w:w="1122" w:type="dxa"/>
          </w:tcPr>
          <w:p w14:paraId="6E123E7B" w14:textId="77777777" w:rsidR="002B22BD" w:rsidRDefault="002B22BD" w:rsidP="00096385">
            <w:r>
              <w:rPr>
                <w:sz w:val="16"/>
                <w:szCs w:val="16"/>
              </w:rPr>
              <w:t>TEI16_Test, NR_SON_MDT-UEConTest</w:t>
            </w:r>
          </w:p>
        </w:tc>
        <w:tc>
          <w:tcPr>
            <w:tcW w:w="2323" w:type="dxa"/>
          </w:tcPr>
          <w:p w14:paraId="4CF3D544" w14:textId="77777777" w:rsidR="002B22BD" w:rsidRDefault="002B22BD" w:rsidP="00096385">
            <w:r>
              <w:rPr>
                <w:sz w:val="16"/>
                <w:szCs w:val="16"/>
              </w:rPr>
              <w:t>4.1, 4.2</w:t>
            </w:r>
          </w:p>
        </w:tc>
        <w:tc>
          <w:tcPr>
            <w:tcW w:w="998" w:type="dxa"/>
          </w:tcPr>
          <w:p w14:paraId="414970CA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B22BD" w14:paraId="79804270" w14:textId="77777777" w:rsidTr="00096385">
        <w:tc>
          <w:tcPr>
            <w:tcW w:w="879" w:type="dxa"/>
          </w:tcPr>
          <w:p w14:paraId="67D5905B" w14:textId="77777777" w:rsidR="002B22BD" w:rsidRDefault="002B22BD" w:rsidP="00096385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070FDB83" w14:textId="77777777" w:rsidR="002B22BD" w:rsidRDefault="002B22BD" w:rsidP="00096385">
            <w:r>
              <w:rPr>
                <w:sz w:val="16"/>
                <w:szCs w:val="16"/>
              </w:rPr>
              <w:t>0376</w:t>
            </w:r>
          </w:p>
        </w:tc>
        <w:tc>
          <w:tcPr>
            <w:tcW w:w="517" w:type="dxa"/>
          </w:tcPr>
          <w:p w14:paraId="0664EC03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BEE423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E4303A1" w14:textId="77777777" w:rsidR="002B22BD" w:rsidRDefault="002B22BD" w:rsidP="00096385">
            <w:r>
              <w:rPr>
                <w:sz w:val="16"/>
                <w:szCs w:val="16"/>
              </w:rPr>
              <w:t>Correction of SCell dormancy indication test applicabilities</w:t>
            </w:r>
          </w:p>
        </w:tc>
        <w:tc>
          <w:tcPr>
            <w:tcW w:w="517" w:type="dxa"/>
          </w:tcPr>
          <w:p w14:paraId="6BEF2D6C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AE84D7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2F2B08A5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0F761EF" w14:textId="77777777" w:rsidR="002B22BD" w:rsidRDefault="002B22BD" w:rsidP="00096385">
            <w:r>
              <w:rPr>
                <w:sz w:val="16"/>
                <w:szCs w:val="16"/>
              </w:rPr>
              <w:t>R5-234224</w:t>
            </w:r>
          </w:p>
        </w:tc>
        <w:tc>
          <w:tcPr>
            <w:tcW w:w="1597" w:type="dxa"/>
          </w:tcPr>
          <w:p w14:paraId="4D74C5F2" w14:textId="77777777" w:rsidR="002B22BD" w:rsidRDefault="002B22BD" w:rsidP="0009638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3DAB0A1" w14:textId="77777777" w:rsidR="002B22BD" w:rsidRDefault="002B22BD" w:rsidP="00096385">
            <w:r>
              <w:rPr>
                <w:sz w:val="16"/>
                <w:szCs w:val="16"/>
              </w:rPr>
              <w:t>TEI16_Test, NR_UE_pow_sav-UEConTest</w:t>
            </w:r>
          </w:p>
        </w:tc>
        <w:tc>
          <w:tcPr>
            <w:tcW w:w="2323" w:type="dxa"/>
          </w:tcPr>
          <w:p w14:paraId="47B6D08D" w14:textId="77777777" w:rsidR="002B22BD" w:rsidRDefault="002B22BD" w:rsidP="00096385">
            <w:r>
              <w:rPr>
                <w:sz w:val="16"/>
                <w:szCs w:val="16"/>
              </w:rPr>
              <w:t>Table 4.1-2a, Table 4.2-1</w:t>
            </w:r>
          </w:p>
        </w:tc>
        <w:tc>
          <w:tcPr>
            <w:tcW w:w="998" w:type="dxa"/>
          </w:tcPr>
          <w:p w14:paraId="4B6B96AD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 38.523-1 CR 3903; TS/TR ... CR ... </w:t>
            </w:r>
          </w:p>
        </w:tc>
      </w:tr>
      <w:tr w:rsidR="002B22BD" w14:paraId="433A8251" w14:textId="77777777" w:rsidTr="00096385">
        <w:tc>
          <w:tcPr>
            <w:tcW w:w="879" w:type="dxa"/>
          </w:tcPr>
          <w:p w14:paraId="4881A97D" w14:textId="77777777" w:rsidR="002B22BD" w:rsidRDefault="002B22BD" w:rsidP="00096385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31500258" w14:textId="77777777" w:rsidR="002B22BD" w:rsidRDefault="002B22BD" w:rsidP="00096385">
            <w:r>
              <w:rPr>
                <w:sz w:val="16"/>
                <w:szCs w:val="16"/>
              </w:rPr>
              <w:t>0394</w:t>
            </w:r>
          </w:p>
        </w:tc>
        <w:tc>
          <w:tcPr>
            <w:tcW w:w="517" w:type="dxa"/>
          </w:tcPr>
          <w:p w14:paraId="6576ACF4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4D5F552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30F4BF" w14:textId="77777777" w:rsidR="002B22BD" w:rsidRDefault="002B22BD" w:rsidP="00096385">
            <w:r>
              <w:rPr>
                <w:sz w:val="16"/>
                <w:szCs w:val="16"/>
              </w:rPr>
              <w:t>Update of applicability for ENDC TC 8.2.6.3.1</w:t>
            </w:r>
          </w:p>
        </w:tc>
        <w:tc>
          <w:tcPr>
            <w:tcW w:w="517" w:type="dxa"/>
          </w:tcPr>
          <w:p w14:paraId="442A38CD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D1DC3A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67FA690C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C9CD23F" w14:textId="77777777" w:rsidR="002B22BD" w:rsidRDefault="002B22BD" w:rsidP="00096385">
            <w:r>
              <w:rPr>
                <w:sz w:val="16"/>
                <w:szCs w:val="16"/>
              </w:rPr>
              <w:t>R5-235305</w:t>
            </w:r>
          </w:p>
        </w:tc>
        <w:tc>
          <w:tcPr>
            <w:tcW w:w="1597" w:type="dxa"/>
          </w:tcPr>
          <w:p w14:paraId="773A690A" w14:textId="77777777" w:rsidR="002B22BD" w:rsidRDefault="002B22BD" w:rsidP="00096385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 w14:paraId="16DCA0A4" w14:textId="77777777" w:rsidR="002B22BD" w:rsidRDefault="002B22BD" w:rsidP="00096385">
            <w:r>
              <w:rPr>
                <w:sz w:val="16"/>
                <w:szCs w:val="16"/>
              </w:rPr>
              <w:t>TEI16_Test, LTE_NR_DC_CA_enh-UEConTest</w:t>
            </w:r>
          </w:p>
        </w:tc>
        <w:tc>
          <w:tcPr>
            <w:tcW w:w="2323" w:type="dxa"/>
          </w:tcPr>
          <w:p w14:paraId="290B7EBC" w14:textId="77777777" w:rsidR="002B22BD" w:rsidRDefault="002B22BD" w:rsidP="00096385">
            <w:r>
              <w:rPr>
                <w:sz w:val="16"/>
                <w:szCs w:val="16"/>
              </w:rPr>
              <w:t>Tables 4.1-1a</w:t>
            </w:r>
          </w:p>
        </w:tc>
        <w:tc>
          <w:tcPr>
            <w:tcW w:w="998" w:type="dxa"/>
          </w:tcPr>
          <w:p w14:paraId="3909ACE4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460288B4" w14:textId="77777777" w:rsidTr="00096385">
        <w:tc>
          <w:tcPr>
            <w:tcW w:w="879" w:type="dxa"/>
          </w:tcPr>
          <w:p w14:paraId="36A62EF3" w14:textId="77777777" w:rsidR="002B22BD" w:rsidRDefault="002B22BD" w:rsidP="00096385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2063EBBB" w14:textId="77777777" w:rsidR="002B22BD" w:rsidRDefault="002B22BD" w:rsidP="00096385">
            <w:r>
              <w:rPr>
                <w:sz w:val="16"/>
                <w:szCs w:val="16"/>
              </w:rPr>
              <w:t>0402</w:t>
            </w:r>
          </w:p>
        </w:tc>
        <w:tc>
          <w:tcPr>
            <w:tcW w:w="517" w:type="dxa"/>
          </w:tcPr>
          <w:p w14:paraId="34573B67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8EA96D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9066742" w14:textId="77777777" w:rsidR="002B22BD" w:rsidRDefault="002B22BD" w:rsidP="00096385">
            <w:r>
              <w:rPr>
                <w:sz w:val="16"/>
                <w:szCs w:val="16"/>
              </w:rPr>
              <w:t>Addition of applicability for new MPS priority indication UAC test case</w:t>
            </w:r>
          </w:p>
        </w:tc>
        <w:tc>
          <w:tcPr>
            <w:tcW w:w="517" w:type="dxa"/>
          </w:tcPr>
          <w:p w14:paraId="75B40C57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4A5CBF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1AD4B7AC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D97025F" w14:textId="77777777" w:rsidR="002B22BD" w:rsidRDefault="002B22BD" w:rsidP="00096385">
            <w:r>
              <w:rPr>
                <w:sz w:val="16"/>
                <w:szCs w:val="16"/>
              </w:rPr>
              <w:t>R5-235091</w:t>
            </w:r>
          </w:p>
        </w:tc>
        <w:tc>
          <w:tcPr>
            <w:tcW w:w="1597" w:type="dxa"/>
          </w:tcPr>
          <w:p w14:paraId="5542DBE4" w14:textId="77777777" w:rsidR="002B22BD" w:rsidRDefault="002B22BD" w:rsidP="00096385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00FA8A88" w14:textId="77777777" w:rsidR="002B22BD" w:rsidRDefault="002B22BD" w:rsidP="00096385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26A12893" w14:textId="77777777" w:rsidR="002B22BD" w:rsidRDefault="002B22BD" w:rsidP="00096385">
            <w:r>
              <w:rPr>
                <w:sz w:val="16"/>
                <w:szCs w:val="16"/>
              </w:rPr>
              <w:t>4.1, 4.2</w:t>
            </w:r>
          </w:p>
        </w:tc>
        <w:tc>
          <w:tcPr>
            <w:tcW w:w="998" w:type="dxa"/>
          </w:tcPr>
          <w:p w14:paraId="0F9E467B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38.523-1 CR 3985; TS/TR ... CR ... </w:t>
            </w:r>
          </w:p>
        </w:tc>
      </w:tr>
    </w:tbl>
    <w:p w14:paraId="6A43436F" w14:textId="77777777" w:rsidR="002B22BD" w:rsidRDefault="002B22BD" w:rsidP="002B22BD"/>
    <w:p w14:paraId="317ED9FC" w14:textId="77777777" w:rsidR="002B22BD" w:rsidRDefault="002B22BD" w:rsidP="002B22BD"/>
    <w:p w14:paraId="2CF8F0B7" w14:textId="77777777" w:rsidR="002B22BD" w:rsidRPr="00917427" w:rsidRDefault="002B22BD" w:rsidP="002B22BD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RP-231700</w:t>
      </w:r>
      <w:r>
        <w:rPr>
          <w:b/>
          <w:i/>
          <w:noProof/>
          <w:sz w:val="28"/>
        </w:rPr>
        <w:fldChar w:fldCharType="end"/>
      </w:r>
    </w:p>
    <w:p w14:paraId="65375BA5" w14:textId="77777777" w:rsidR="002B22BD" w:rsidRPr="00784730" w:rsidRDefault="002B22BD" w:rsidP="002B22BD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17C3A781" w14:textId="77777777" w:rsidR="002B22BD" w:rsidRPr="00050554" w:rsidRDefault="002B22BD" w:rsidP="002B22BD">
      <w:pPr>
        <w:rPr>
          <w:rFonts w:ascii="Arial" w:hAnsi="Arial" w:cs="Arial"/>
          <w:b/>
          <w:bCs/>
          <w:lang w:val="en-US"/>
        </w:rPr>
      </w:pPr>
    </w:p>
    <w:p w14:paraId="47FDBC2E" w14:textId="77777777" w:rsidR="002B22BD" w:rsidRDefault="002B22BD" w:rsidP="002B22B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6C291304" w14:textId="77777777" w:rsidR="002B22BD" w:rsidRPr="00E145B1" w:rsidRDefault="002B22BD" w:rsidP="002B22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REL-17 (batch 1)</w:t>
      </w:r>
      <w:r>
        <w:rPr>
          <w:rFonts w:ascii="Arial" w:hAnsi="Arial" w:cs="Arial"/>
          <w:b/>
          <w:bCs/>
        </w:rPr>
        <w:fldChar w:fldCharType="end"/>
      </w:r>
    </w:p>
    <w:p w14:paraId="7ECB6647" w14:textId="77777777" w:rsidR="002B22BD" w:rsidRDefault="002B22BD" w:rsidP="002B22B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5C1FAC4D" w14:textId="77777777" w:rsidR="002B22BD" w:rsidRDefault="002B22BD" w:rsidP="002B22B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621DF36" w14:textId="77777777" w:rsidR="002B22BD" w:rsidRDefault="002B22BD" w:rsidP="002B22BD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C7D0145" w14:textId="77777777" w:rsidR="002B22BD" w:rsidRPr="004E535C" w:rsidRDefault="002B22BD" w:rsidP="002B22B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B22BD" w:rsidRPr="004E535C" w14:paraId="34467A93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2A68811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9BE990A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001FC90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742E851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CD75A9F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CBC4E85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F1D061A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77FFFB8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481FB60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995814B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78DF7FB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C6F3AF0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234F277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B22BD" w14:paraId="1F9C065D" w14:textId="77777777" w:rsidTr="00096385">
        <w:tc>
          <w:tcPr>
            <w:tcW w:w="879" w:type="dxa"/>
          </w:tcPr>
          <w:p w14:paraId="0ED92DDA" w14:textId="77777777" w:rsidR="002B22BD" w:rsidRDefault="002B22BD" w:rsidP="00096385">
            <w:r>
              <w:rPr>
                <w:sz w:val="16"/>
                <w:szCs w:val="16"/>
              </w:rPr>
              <w:t>37.571-5</w:t>
            </w:r>
          </w:p>
        </w:tc>
        <w:tc>
          <w:tcPr>
            <w:tcW w:w="637" w:type="dxa"/>
          </w:tcPr>
          <w:p w14:paraId="3CC0AC82" w14:textId="77777777" w:rsidR="002B22BD" w:rsidRDefault="002B22BD" w:rsidP="00096385">
            <w:r>
              <w:rPr>
                <w:sz w:val="16"/>
                <w:szCs w:val="16"/>
              </w:rPr>
              <w:t>0223</w:t>
            </w:r>
          </w:p>
        </w:tc>
        <w:tc>
          <w:tcPr>
            <w:tcW w:w="517" w:type="dxa"/>
          </w:tcPr>
          <w:p w14:paraId="46A6C66D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171D37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CC883C0" w14:textId="77777777" w:rsidR="002B22BD" w:rsidRDefault="002B22BD" w:rsidP="00096385">
            <w:r>
              <w:rPr>
                <w:sz w:val="16"/>
                <w:szCs w:val="16"/>
              </w:rPr>
              <w:t>Missing changes for GNSS Scenario 2 for performance tests</w:t>
            </w:r>
          </w:p>
        </w:tc>
        <w:tc>
          <w:tcPr>
            <w:tcW w:w="517" w:type="dxa"/>
          </w:tcPr>
          <w:p w14:paraId="53731C23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0B5E2F" w14:textId="77777777" w:rsidR="002B22BD" w:rsidRDefault="002B22BD" w:rsidP="0009638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0928E108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04DACFB" w14:textId="77777777" w:rsidR="002B22BD" w:rsidRDefault="002B22BD" w:rsidP="00096385">
            <w:r>
              <w:rPr>
                <w:sz w:val="16"/>
                <w:szCs w:val="16"/>
              </w:rPr>
              <w:t>R5-234190</w:t>
            </w:r>
          </w:p>
        </w:tc>
        <w:tc>
          <w:tcPr>
            <w:tcW w:w="1597" w:type="dxa"/>
          </w:tcPr>
          <w:p w14:paraId="3EF1BEB7" w14:textId="77777777" w:rsidR="002B22BD" w:rsidRDefault="002B22BD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5B2E3D23" w14:textId="77777777" w:rsidR="002B22BD" w:rsidRDefault="002B22BD" w:rsidP="00096385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17EC5410" w14:textId="77777777" w:rsidR="002B22BD" w:rsidRDefault="002B22BD" w:rsidP="00096385">
            <w:r>
              <w:rPr>
                <w:sz w:val="16"/>
                <w:szCs w:val="16"/>
              </w:rPr>
              <w:t>6.2.1.2.2</w:t>
            </w:r>
          </w:p>
        </w:tc>
        <w:tc>
          <w:tcPr>
            <w:tcW w:w="998" w:type="dxa"/>
          </w:tcPr>
          <w:p w14:paraId="6061B650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5EC049F0" w14:textId="77777777" w:rsidTr="00096385">
        <w:tc>
          <w:tcPr>
            <w:tcW w:w="879" w:type="dxa"/>
          </w:tcPr>
          <w:p w14:paraId="3FACD575" w14:textId="77777777" w:rsidR="002B22BD" w:rsidRDefault="002B22BD" w:rsidP="00096385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6485C1C4" w14:textId="77777777" w:rsidR="002B22BD" w:rsidRDefault="002B22BD" w:rsidP="00096385">
            <w:r>
              <w:rPr>
                <w:sz w:val="16"/>
                <w:szCs w:val="16"/>
              </w:rPr>
              <w:t>0488</w:t>
            </w:r>
          </w:p>
        </w:tc>
        <w:tc>
          <w:tcPr>
            <w:tcW w:w="517" w:type="dxa"/>
          </w:tcPr>
          <w:p w14:paraId="7A677B5A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F43543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9AC3810" w14:textId="77777777" w:rsidR="002B22BD" w:rsidRDefault="002B22BD" w:rsidP="00096385">
            <w:r>
              <w:rPr>
                <w:sz w:val="16"/>
                <w:szCs w:val="16"/>
              </w:rPr>
              <w:t>Adding RF Baseline Implementation Capabilities for the new NR band n13</w:t>
            </w:r>
          </w:p>
        </w:tc>
        <w:tc>
          <w:tcPr>
            <w:tcW w:w="517" w:type="dxa"/>
          </w:tcPr>
          <w:p w14:paraId="4EEF86DE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15D04F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DE5427D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F347C70" w14:textId="77777777" w:rsidR="002B22BD" w:rsidRDefault="002B22BD" w:rsidP="00096385">
            <w:r>
              <w:rPr>
                <w:sz w:val="16"/>
                <w:szCs w:val="16"/>
              </w:rPr>
              <w:t>R5-233964</w:t>
            </w:r>
          </w:p>
        </w:tc>
        <w:tc>
          <w:tcPr>
            <w:tcW w:w="1597" w:type="dxa"/>
          </w:tcPr>
          <w:p w14:paraId="1B96DC63" w14:textId="77777777" w:rsidR="002B22BD" w:rsidRDefault="002B22BD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59173A5" w14:textId="77777777" w:rsidR="002B22BD" w:rsidRDefault="002B22BD" w:rsidP="00096385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380E44D4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734239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16963555" w14:textId="77777777" w:rsidTr="00096385">
        <w:tc>
          <w:tcPr>
            <w:tcW w:w="879" w:type="dxa"/>
          </w:tcPr>
          <w:p w14:paraId="11E17619" w14:textId="77777777" w:rsidR="002B22BD" w:rsidRDefault="002B22BD" w:rsidP="00096385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117C64DE" w14:textId="77777777" w:rsidR="002B22BD" w:rsidRDefault="002B22BD" w:rsidP="00096385">
            <w:r>
              <w:rPr>
                <w:sz w:val="16"/>
                <w:szCs w:val="16"/>
              </w:rPr>
              <w:t>0510</w:t>
            </w:r>
          </w:p>
        </w:tc>
        <w:tc>
          <w:tcPr>
            <w:tcW w:w="517" w:type="dxa"/>
          </w:tcPr>
          <w:p w14:paraId="6C364C92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247885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4306D57" w14:textId="77777777" w:rsidR="002B22BD" w:rsidRDefault="002B22BD" w:rsidP="00096385">
            <w:r>
              <w:rPr>
                <w:sz w:val="16"/>
                <w:szCs w:val="16"/>
              </w:rPr>
              <w:t>Addition of R17 new EN-DC PC2 config RF Baseline Implementation Capability for DC_28A_n78A</w:t>
            </w:r>
          </w:p>
        </w:tc>
        <w:tc>
          <w:tcPr>
            <w:tcW w:w="517" w:type="dxa"/>
          </w:tcPr>
          <w:p w14:paraId="30DF9985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1140E9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9F3E9F5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D634880" w14:textId="77777777" w:rsidR="002B22BD" w:rsidRDefault="002B22BD" w:rsidP="00096385">
            <w:r>
              <w:rPr>
                <w:sz w:val="16"/>
                <w:szCs w:val="16"/>
              </w:rPr>
              <w:t>R5-234504</w:t>
            </w:r>
          </w:p>
        </w:tc>
        <w:tc>
          <w:tcPr>
            <w:tcW w:w="1597" w:type="dxa"/>
          </w:tcPr>
          <w:p w14:paraId="74E130EF" w14:textId="77777777" w:rsidR="002B22BD" w:rsidRDefault="002B22BD" w:rsidP="00096385">
            <w:r>
              <w:rPr>
                <w:sz w:val="16"/>
                <w:szCs w:val="16"/>
              </w:rPr>
              <w:t>DOCOMO Communications Lab.</w:t>
            </w:r>
          </w:p>
        </w:tc>
        <w:tc>
          <w:tcPr>
            <w:tcW w:w="1122" w:type="dxa"/>
          </w:tcPr>
          <w:p w14:paraId="7E1F4A3D" w14:textId="77777777" w:rsidR="002B22BD" w:rsidRDefault="002B22BD" w:rsidP="00096385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11700B76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7466BE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1B3D34CF" w14:textId="77777777" w:rsidTr="00096385">
        <w:tc>
          <w:tcPr>
            <w:tcW w:w="879" w:type="dxa"/>
          </w:tcPr>
          <w:p w14:paraId="1B88BB19" w14:textId="77777777" w:rsidR="002B22BD" w:rsidRDefault="002B22BD" w:rsidP="00096385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677E70EA" w14:textId="77777777" w:rsidR="002B22BD" w:rsidRDefault="002B22BD" w:rsidP="00096385">
            <w:r>
              <w:rPr>
                <w:sz w:val="16"/>
                <w:szCs w:val="16"/>
              </w:rPr>
              <w:t>0511</w:t>
            </w:r>
          </w:p>
        </w:tc>
        <w:tc>
          <w:tcPr>
            <w:tcW w:w="517" w:type="dxa"/>
          </w:tcPr>
          <w:p w14:paraId="78BEC21B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2984BD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8D6151C" w14:textId="77777777" w:rsidR="002B22BD" w:rsidRDefault="002B22BD" w:rsidP="00096385">
            <w:r>
              <w:rPr>
                <w:sz w:val="16"/>
                <w:szCs w:val="16"/>
              </w:rPr>
              <w:t>Introduction of UE capabilities for additional Rel-17 EN-DC configurations with PC2 band</w:t>
            </w:r>
          </w:p>
        </w:tc>
        <w:tc>
          <w:tcPr>
            <w:tcW w:w="517" w:type="dxa"/>
          </w:tcPr>
          <w:p w14:paraId="27F4B3D5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A3B1FE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FF03F48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EB8771D" w14:textId="77777777" w:rsidR="002B22BD" w:rsidRDefault="002B22BD" w:rsidP="00096385">
            <w:r>
              <w:rPr>
                <w:sz w:val="16"/>
                <w:szCs w:val="16"/>
              </w:rPr>
              <w:t>R5-234633</w:t>
            </w:r>
          </w:p>
        </w:tc>
        <w:tc>
          <w:tcPr>
            <w:tcW w:w="1597" w:type="dxa"/>
          </w:tcPr>
          <w:p w14:paraId="75BE51B9" w14:textId="77777777" w:rsidR="002B22BD" w:rsidRDefault="002B22BD" w:rsidP="00096385">
            <w:r>
              <w:rPr>
                <w:sz w:val="16"/>
                <w:szCs w:val="16"/>
              </w:rPr>
              <w:t>MediaTek (Wuhan) Inc.</w:t>
            </w:r>
          </w:p>
        </w:tc>
        <w:tc>
          <w:tcPr>
            <w:tcW w:w="1122" w:type="dxa"/>
          </w:tcPr>
          <w:p w14:paraId="21521D45" w14:textId="77777777" w:rsidR="002B22BD" w:rsidRDefault="002B22BD" w:rsidP="00096385">
            <w:r>
              <w:rPr>
                <w:sz w:val="16"/>
                <w:szCs w:val="16"/>
              </w:rPr>
              <w:t>ENDC_UE_PC2_R17_NR_TDD-UEConTest, TEI17_Test</w:t>
            </w:r>
          </w:p>
        </w:tc>
        <w:tc>
          <w:tcPr>
            <w:tcW w:w="2323" w:type="dxa"/>
          </w:tcPr>
          <w:p w14:paraId="6639ABAB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7BA386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71C045BF" w14:textId="77777777" w:rsidTr="00096385">
        <w:tc>
          <w:tcPr>
            <w:tcW w:w="879" w:type="dxa"/>
          </w:tcPr>
          <w:p w14:paraId="161F969C" w14:textId="77777777" w:rsidR="002B22BD" w:rsidRDefault="002B22BD" w:rsidP="00096385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54E194FE" w14:textId="77777777" w:rsidR="002B22BD" w:rsidRDefault="002B22BD" w:rsidP="00096385">
            <w:r>
              <w:rPr>
                <w:sz w:val="16"/>
                <w:szCs w:val="16"/>
              </w:rPr>
              <w:t>0518</w:t>
            </w:r>
          </w:p>
        </w:tc>
        <w:tc>
          <w:tcPr>
            <w:tcW w:w="517" w:type="dxa"/>
          </w:tcPr>
          <w:p w14:paraId="6D1DC88F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AA4128E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368AE1F" w14:textId="77777777" w:rsidR="002B22BD" w:rsidRDefault="002B22BD" w:rsidP="00096385">
            <w:r>
              <w:rPr>
                <w:sz w:val="16"/>
                <w:szCs w:val="16"/>
              </w:rPr>
              <w:t>Update NR band and CADC configs status in ICS Annex B</w:t>
            </w:r>
          </w:p>
        </w:tc>
        <w:tc>
          <w:tcPr>
            <w:tcW w:w="517" w:type="dxa"/>
          </w:tcPr>
          <w:p w14:paraId="11ECC19E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CC82AB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ABDC3C5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D0C3AC1" w14:textId="77777777" w:rsidR="002B22BD" w:rsidRDefault="002B22BD" w:rsidP="00096385">
            <w:r>
              <w:rPr>
                <w:sz w:val="16"/>
                <w:szCs w:val="16"/>
              </w:rPr>
              <w:t>R5-235616</w:t>
            </w:r>
          </w:p>
        </w:tc>
        <w:tc>
          <w:tcPr>
            <w:tcW w:w="1597" w:type="dxa"/>
          </w:tcPr>
          <w:p w14:paraId="7936BDF3" w14:textId="77777777" w:rsidR="002B22BD" w:rsidRDefault="002B22BD" w:rsidP="00096385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44220A30" w14:textId="77777777" w:rsidR="002B22BD" w:rsidRDefault="002B22BD" w:rsidP="00096385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68EDB777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A43CE1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54D1ACFA" w14:textId="77777777" w:rsidTr="00096385">
        <w:tc>
          <w:tcPr>
            <w:tcW w:w="879" w:type="dxa"/>
          </w:tcPr>
          <w:p w14:paraId="7840B190" w14:textId="77777777" w:rsidR="002B22BD" w:rsidRDefault="002B22BD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4E8D7EC" w14:textId="77777777" w:rsidR="002B22BD" w:rsidRDefault="002B22BD" w:rsidP="00096385">
            <w:r>
              <w:rPr>
                <w:sz w:val="16"/>
                <w:szCs w:val="16"/>
              </w:rPr>
              <w:t>2317</w:t>
            </w:r>
          </w:p>
        </w:tc>
        <w:tc>
          <w:tcPr>
            <w:tcW w:w="517" w:type="dxa"/>
          </w:tcPr>
          <w:p w14:paraId="53B06741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175FF62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6D3131E" w14:textId="77777777" w:rsidR="002B22BD" w:rsidRDefault="002B22BD" w:rsidP="00096385">
            <w:r>
              <w:rPr>
                <w:sz w:val="16"/>
                <w:szCs w:val="16"/>
              </w:rPr>
              <w:t>Introduction of Reference sensitivity requirements for new NR band n13</w:t>
            </w:r>
          </w:p>
        </w:tc>
        <w:tc>
          <w:tcPr>
            <w:tcW w:w="517" w:type="dxa"/>
          </w:tcPr>
          <w:p w14:paraId="3A91286F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C90F8D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5667D45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7E0B361" w14:textId="77777777" w:rsidR="002B22BD" w:rsidRDefault="002B22BD" w:rsidP="00096385">
            <w:r>
              <w:rPr>
                <w:sz w:val="16"/>
                <w:szCs w:val="16"/>
              </w:rPr>
              <w:t>R5-235664</w:t>
            </w:r>
          </w:p>
        </w:tc>
        <w:tc>
          <w:tcPr>
            <w:tcW w:w="1597" w:type="dxa"/>
          </w:tcPr>
          <w:p w14:paraId="624E7EFB" w14:textId="77777777" w:rsidR="002B22BD" w:rsidRDefault="002B22BD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86A4EDA" w14:textId="77777777" w:rsidR="002B22BD" w:rsidRDefault="002B22BD" w:rsidP="00096385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21600213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3C568F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1BE30E9F" w14:textId="77777777" w:rsidTr="00096385">
        <w:tc>
          <w:tcPr>
            <w:tcW w:w="879" w:type="dxa"/>
          </w:tcPr>
          <w:p w14:paraId="0AE5C492" w14:textId="77777777" w:rsidR="002B22BD" w:rsidRDefault="002B22BD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BB2CF09" w14:textId="77777777" w:rsidR="002B22BD" w:rsidRDefault="002B22BD" w:rsidP="00096385">
            <w:r>
              <w:rPr>
                <w:sz w:val="16"/>
                <w:szCs w:val="16"/>
              </w:rPr>
              <w:t>2318</w:t>
            </w:r>
          </w:p>
        </w:tc>
        <w:tc>
          <w:tcPr>
            <w:tcW w:w="517" w:type="dxa"/>
          </w:tcPr>
          <w:p w14:paraId="05BD5661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A76D00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0D87D1" w14:textId="77777777" w:rsidR="002B22BD" w:rsidRDefault="002B22BD" w:rsidP="00096385">
            <w:r>
              <w:rPr>
                <w:sz w:val="16"/>
                <w:szCs w:val="16"/>
              </w:rPr>
              <w:t>Introduction of Out-of-band blocking requirements for new NR band n13</w:t>
            </w:r>
          </w:p>
        </w:tc>
        <w:tc>
          <w:tcPr>
            <w:tcW w:w="517" w:type="dxa"/>
          </w:tcPr>
          <w:p w14:paraId="2F204F91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994439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3DAEA50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05BF453" w14:textId="77777777" w:rsidR="002B22BD" w:rsidRDefault="002B22BD" w:rsidP="00096385">
            <w:r>
              <w:rPr>
                <w:sz w:val="16"/>
                <w:szCs w:val="16"/>
              </w:rPr>
              <w:t>R5-233962</w:t>
            </w:r>
          </w:p>
        </w:tc>
        <w:tc>
          <w:tcPr>
            <w:tcW w:w="1597" w:type="dxa"/>
          </w:tcPr>
          <w:p w14:paraId="42B8F842" w14:textId="77777777" w:rsidR="002B22BD" w:rsidRDefault="002B22BD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D18C93A" w14:textId="77777777" w:rsidR="002B22BD" w:rsidRDefault="002B22BD" w:rsidP="00096385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4AEC9A53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E93D56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0E2F6D43" w14:textId="77777777" w:rsidTr="00096385">
        <w:tc>
          <w:tcPr>
            <w:tcW w:w="879" w:type="dxa"/>
          </w:tcPr>
          <w:p w14:paraId="70B49F55" w14:textId="77777777" w:rsidR="002B22BD" w:rsidRDefault="002B22BD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C517B36" w14:textId="77777777" w:rsidR="002B22BD" w:rsidRDefault="002B22BD" w:rsidP="00096385">
            <w:r>
              <w:rPr>
                <w:sz w:val="16"/>
                <w:szCs w:val="16"/>
              </w:rPr>
              <w:t>2319</w:t>
            </w:r>
          </w:p>
        </w:tc>
        <w:tc>
          <w:tcPr>
            <w:tcW w:w="517" w:type="dxa"/>
          </w:tcPr>
          <w:p w14:paraId="3CF09FDB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317B35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3509A9C" w14:textId="77777777" w:rsidR="002B22BD" w:rsidRDefault="002B22BD" w:rsidP="00096385">
            <w:r>
              <w:rPr>
                <w:sz w:val="16"/>
                <w:szCs w:val="16"/>
              </w:rPr>
              <w:t>Editorial correction to UE additional maximum output power reduction for new NR band n13</w:t>
            </w:r>
          </w:p>
        </w:tc>
        <w:tc>
          <w:tcPr>
            <w:tcW w:w="517" w:type="dxa"/>
          </w:tcPr>
          <w:p w14:paraId="26484457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728623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D90BFF5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52112A3" w14:textId="77777777" w:rsidR="002B22BD" w:rsidRDefault="002B22BD" w:rsidP="00096385">
            <w:r>
              <w:rPr>
                <w:sz w:val="16"/>
                <w:szCs w:val="16"/>
              </w:rPr>
              <w:t>R5-233965</w:t>
            </w:r>
          </w:p>
        </w:tc>
        <w:tc>
          <w:tcPr>
            <w:tcW w:w="1597" w:type="dxa"/>
          </w:tcPr>
          <w:p w14:paraId="40D4E223" w14:textId="77777777" w:rsidR="002B22BD" w:rsidRDefault="002B22BD" w:rsidP="0009638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1F43A46" w14:textId="77777777" w:rsidR="002B22BD" w:rsidRDefault="002B22BD" w:rsidP="00096385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516C55F0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29AF1B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01A9819E" w14:textId="77777777" w:rsidTr="00096385">
        <w:tc>
          <w:tcPr>
            <w:tcW w:w="879" w:type="dxa"/>
          </w:tcPr>
          <w:p w14:paraId="4C7F5DA2" w14:textId="77777777" w:rsidR="002B22BD" w:rsidRDefault="002B22BD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D37F5D4" w14:textId="77777777" w:rsidR="002B22BD" w:rsidRDefault="002B22BD" w:rsidP="00096385">
            <w:r>
              <w:rPr>
                <w:sz w:val="16"/>
                <w:szCs w:val="16"/>
              </w:rPr>
              <w:t>2351</w:t>
            </w:r>
          </w:p>
        </w:tc>
        <w:tc>
          <w:tcPr>
            <w:tcW w:w="517" w:type="dxa"/>
          </w:tcPr>
          <w:p w14:paraId="76DEA805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E0B822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604D4FC" w14:textId="77777777" w:rsidR="002B22BD" w:rsidRDefault="002B22BD" w:rsidP="00096385">
            <w:r>
              <w:rPr>
                <w:sz w:val="16"/>
                <w:szCs w:val="16"/>
              </w:rPr>
              <w:t>Pending BW addition in 6.5D.2.3</w:t>
            </w:r>
          </w:p>
        </w:tc>
        <w:tc>
          <w:tcPr>
            <w:tcW w:w="517" w:type="dxa"/>
          </w:tcPr>
          <w:p w14:paraId="026B78DB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080A99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F8B93C1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8B053EB" w14:textId="77777777" w:rsidR="002B22BD" w:rsidRDefault="002B22BD" w:rsidP="00096385">
            <w:r>
              <w:rPr>
                <w:sz w:val="16"/>
                <w:szCs w:val="16"/>
              </w:rPr>
              <w:t>R5-234180</w:t>
            </w:r>
          </w:p>
        </w:tc>
        <w:tc>
          <w:tcPr>
            <w:tcW w:w="1597" w:type="dxa"/>
          </w:tcPr>
          <w:p w14:paraId="0F901B24" w14:textId="77777777" w:rsidR="002B22BD" w:rsidRDefault="002B22BD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266DF378" w14:textId="77777777" w:rsidR="002B22BD" w:rsidRDefault="002B22BD" w:rsidP="00096385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63220FB1" w14:textId="77777777" w:rsidR="002B22BD" w:rsidRDefault="002B22BD" w:rsidP="00096385">
            <w:r>
              <w:rPr>
                <w:sz w:val="16"/>
                <w:szCs w:val="16"/>
              </w:rPr>
              <w:t>6.5D.2.3</w:t>
            </w:r>
          </w:p>
        </w:tc>
        <w:tc>
          <w:tcPr>
            <w:tcW w:w="998" w:type="dxa"/>
          </w:tcPr>
          <w:p w14:paraId="2CC0F5FC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32E6ADF2" w14:textId="77777777" w:rsidTr="00096385">
        <w:tc>
          <w:tcPr>
            <w:tcW w:w="879" w:type="dxa"/>
          </w:tcPr>
          <w:p w14:paraId="5EDE3F4C" w14:textId="77777777" w:rsidR="002B22BD" w:rsidRDefault="002B22BD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F2F2998" w14:textId="77777777" w:rsidR="002B22BD" w:rsidRDefault="002B22BD" w:rsidP="00096385">
            <w:r>
              <w:rPr>
                <w:sz w:val="16"/>
                <w:szCs w:val="16"/>
              </w:rPr>
              <w:t>2425</w:t>
            </w:r>
          </w:p>
        </w:tc>
        <w:tc>
          <w:tcPr>
            <w:tcW w:w="517" w:type="dxa"/>
          </w:tcPr>
          <w:p w14:paraId="1F5B6923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DD310B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0AF37DC" w14:textId="77777777" w:rsidR="002B22BD" w:rsidRDefault="002B22BD" w:rsidP="00096385">
            <w:r>
              <w:rPr>
                <w:sz w:val="16"/>
                <w:szCs w:val="16"/>
              </w:rPr>
              <w:t>Editorial: Removing editor’s Note in test case 6.5D.2.2_1</w:t>
            </w:r>
          </w:p>
        </w:tc>
        <w:tc>
          <w:tcPr>
            <w:tcW w:w="517" w:type="dxa"/>
          </w:tcPr>
          <w:p w14:paraId="2CFEA3A0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D80D83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E8B3301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D309418" w14:textId="77777777" w:rsidR="002B22BD" w:rsidRDefault="002B22BD" w:rsidP="00096385">
            <w:r>
              <w:rPr>
                <w:sz w:val="16"/>
                <w:szCs w:val="16"/>
              </w:rPr>
              <w:t>R5-235038</w:t>
            </w:r>
          </w:p>
        </w:tc>
        <w:tc>
          <w:tcPr>
            <w:tcW w:w="1597" w:type="dxa"/>
          </w:tcPr>
          <w:p w14:paraId="6BAE1151" w14:textId="77777777" w:rsidR="002B22BD" w:rsidRDefault="002B22BD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FDB3DE6" w14:textId="77777777" w:rsidR="002B22BD" w:rsidRDefault="002B22BD" w:rsidP="00096385">
            <w:r>
              <w:rPr>
                <w:sz w:val="16"/>
                <w:szCs w:val="16"/>
              </w:rPr>
              <w:t>NR_bands_UL_MIMO_PC3_R17-UEConTest, TEI17_Test</w:t>
            </w:r>
          </w:p>
        </w:tc>
        <w:tc>
          <w:tcPr>
            <w:tcW w:w="2323" w:type="dxa"/>
          </w:tcPr>
          <w:p w14:paraId="68E26290" w14:textId="77777777" w:rsidR="002B22BD" w:rsidRDefault="002B22BD" w:rsidP="00096385">
            <w:r>
              <w:rPr>
                <w:sz w:val="16"/>
                <w:szCs w:val="16"/>
              </w:rPr>
              <w:t>6.5D.2.2_1</w:t>
            </w:r>
          </w:p>
        </w:tc>
        <w:tc>
          <w:tcPr>
            <w:tcW w:w="998" w:type="dxa"/>
          </w:tcPr>
          <w:p w14:paraId="4FEC2F7D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6A0BFC29" w14:textId="77777777" w:rsidTr="00096385">
        <w:tc>
          <w:tcPr>
            <w:tcW w:w="879" w:type="dxa"/>
          </w:tcPr>
          <w:p w14:paraId="56ABE718" w14:textId="77777777" w:rsidR="002B22BD" w:rsidRDefault="002B22BD" w:rsidP="00096385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BCD56D1" w14:textId="77777777" w:rsidR="002B22BD" w:rsidRDefault="002B22BD" w:rsidP="00096385">
            <w:r>
              <w:rPr>
                <w:sz w:val="16"/>
                <w:szCs w:val="16"/>
              </w:rPr>
              <w:t>2450</w:t>
            </w:r>
          </w:p>
        </w:tc>
        <w:tc>
          <w:tcPr>
            <w:tcW w:w="517" w:type="dxa"/>
          </w:tcPr>
          <w:p w14:paraId="2F885443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C155AFE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A509524" w14:textId="77777777" w:rsidR="002B22BD" w:rsidRDefault="002B22BD" w:rsidP="00096385">
            <w:r>
              <w:rPr>
                <w:sz w:val="16"/>
                <w:szCs w:val="16"/>
              </w:rPr>
              <w:t>Rel-17 Alignment of channel bandwidth between 38.521-1 and 38.101-1</w:t>
            </w:r>
          </w:p>
        </w:tc>
        <w:tc>
          <w:tcPr>
            <w:tcW w:w="517" w:type="dxa"/>
          </w:tcPr>
          <w:p w14:paraId="0076823D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6F10E3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8E7AD2F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AEBA56A" w14:textId="77777777" w:rsidR="002B22BD" w:rsidRDefault="002B22BD" w:rsidP="00096385">
            <w:r>
              <w:rPr>
                <w:sz w:val="16"/>
                <w:szCs w:val="16"/>
              </w:rPr>
              <w:t>R5-235830</w:t>
            </w:r>
          </w:p>
        </w:tc>
        <w:tc>
          <w:tcPr>
            <w:tcW w:w="1597" w:type="dxa"/>
          </w:tcPr>
          <w:p w14:paraId="7D3595F7" w14:textId="77777777" w:rsidR="002B22BD" w:rsidRDefault="002B22BD" w:rsidP="00096385">
            <w:r>
              <w:rPr>
                <w:sz w:val="16"/>
                <w:szCs w:val="16"/>
              </w:rPr>
              <w:t>Apple, Keysight Technologies UK Ltd</w:t>
            </w:r>
          </w:p>
        </w:tc>
        <w:tc>
          <w:tcPr>
            <w:tcW w:w="1122" w:type="dxa"/>
          </w:tcPr>
          <w:p w14:paraId="0BC7295B" w14:textId="77777777" w:rsidR="002B22BD" w:rsidRDefault="002B22BD" w:rsidP="00096385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728A4F03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0626D1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2B65E907" w14:textId="77777777" w:rsidTr="00096385">
        <w:tc>
          <w:tcPr>
            <w:tcW w:w="879" w:type="dxa"/>
          </w:tcPr>
          <w:p w14:paraId="68D5A1BC" w14:textId="77777777" w:rsidR="002B22BD" w:rsidRDefault="002B22BD" w:rsidP="00096385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66AA9843" w14:textId="77777777" w:rsidR="002B22BD" w:rsidRDefault="002B22BD" w:rsidP="00096385">
            <w:r>
              <w:rPr>
                <w:sz w:val="16"/>
                <w:szCs w:val="16"/>
              </w:rPr>
              <w:t>0329</w:t>
            </w:r>
          </w:p>
        </w:tc>
        <w:tc>
          <w:tcPr>
            <w:tcW w:w="517" w:type="dxa"/>
          </w:tcPr>
          <w:p w14:paraId="39A042EB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33FF85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9DE7C76" w14:textId="77777777" w:rsidR="002B22BD" w:rsidRDefault="002B22BD" w:rsidP="00096385">
            <w:r>
              <w:rPr>
                <w:sz w:val="16"/>
                <w:szCs w:val="16"/>
              </w:rPr>
              <w:t>Removing NOTE 1 for test case 6.5D.2.2_1 in table 4.1.1-1</w:t>
            </w:r>
          </w:p>
        </w:tc>
        <w:tc>
          <w:tcPr>
            <w:tcW w:w="517" w:type="dxa"/>
          </w:tcPr>
          <w:p w14:paraId="1759B155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F4C405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710F238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0293898" w14:textId="77777777" w:rsidR="002B22BD" w:rsidRDefault="002B22BD" w:rsidP="00096385">
            <w:r>
              <w:rPr>
                <w:sz w:val="16"/>
                <w:szCs w:val="16"/>
              </w:rPr>
              <w:t>R5-235039</w:t>
            </w:r>
          </w:p>
        </w:tc>
        <w:tc>
          <w:tcPr>
            <w:tcW w:w="1597" w:type="dxa"/>
          </w:tcPr>
          <w:p w14:paraId="086CE86D" w14:textId="77777777" w:rsidR="002B22BD" w:rsidRDefault="002B22BD" w:rsidP="0009638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51D62D5" w14:textId="77777777" w:rsidR="002B22BD" w:rsidRDefault="002B22BD" w:rsidP="00096385">
            <w:r>
              <w:rPr>
                <w:sz w:val="16"/>
                <w:szCs w:val="16"/>
              </w:rPr>
              <w:t>NR_bands_UL_MIMO_PC3_R17-UEConTest, TEI17_Test</w:t>
            </w:r>
          </w:p>
        </w:tc>
        <w:tc>
          <w:tcPr>
            <w:tcW w:w="2323" w:type="dxa"/>
          </w:tcPr>
          <w:p w14:paraId="636558EC" w14:textId="77777777" w:rsidR="002B22BD" w:rsidRDefault="002B22BD" w:rsidP="00096385">
            <w:r>
              <w:rPr>
                <w:sz w:val="16"/>
                <w:szCs w:val="16"/>
              </w:rPr>
              <w:t>4.1.1</w:t>
            </w:r>
          </w:p>
        </w:tc>
        <w:tc>
          <w:tcPr>
            <w:tcW w:w="998" w:type="dxa"/>
          </w:tcPr>
          <w:p w14:paraId="421143E1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5805C878" w14:textId="77777777" w:rsidTr="00096385">
        <w:tc>
          <w:tcPr>
            <w:tcW w:w="879" w:type="dxa"/>
          </w:tcPr>
          <w:p w14:paraId="7FA986A8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59FE86C" w14:textId="77777777" w:rsidR="002B22BD" w:rsidRDefault="002B22BD" w:rsidP="00096385">
            <w:r>
              <w:rPr>
                <w:sz w:val="16"/>
                <w:szCs w:val="16"/>
              </w:rPr>
              <w:t>3873</w:t>
            </w:r>
          </w:p>
        </w:tc>
        <w:tc>
          <w:tcPr>
            <w:tcW w:w="517" w:type="dxa"/>
          </w:tcPr>
          <w:p w14:paraId="02A447C9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362A79C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AC4F15B" w14:textId="77777777" w:rsidR="002B22BD" w:rsidRDefault="002B22BD" w:rsidP="00096385">
            <w:r>
              <w:rPr>
                <w:sz w:val="16"/>
                <w:szCs w:val="16"/>
              </w:rPr>
              <w:t>Correction to eCPSOR TC 6.3.2.5</w:t>
            </w:r>
          </w:p>
        </w:tc>
        <w:tc>
          <w:tcPr>
            <w:tcW w:w="517" w:type="dxa"/>
          </w:tcPr>
          <w:p w14:paraId="606BE6D4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834AC1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15D78BA2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9147E34" w14:textId="77777777" w:rsidR="002B22BD" w:rsidRDefault="002B22BD" w:rsidP="00096385">
            <w:r>
              <w:rPr>
                <w:sz w:val="16"/>
                <w:szCs w:val="16"/>
              </w:rPr>
              <w:t>R5-235284</w:t>
            </w:r>
          </w:p>
        </w:tc>
        <w:tc>
          <w:tcPr>
            <w:tcW w:w="1597" w:type="dxa"/>
          </w:tcPr>
          <w:p w14:paraId="723A34C7" w14:textId="77777777" w:rsidR="002B22BD" w:rsidRDefault="002B22BD" w:rsidP="00096385">
            <w:r>
              <w:rPr>
                <w:sz w:val="16"/>
                <w:szCs w:val="16"/>
              </w:rPr>
              <w:t>MediaTek Inc., Anritsu, NTT DOCOMO</w:t>
            </w:r>
          </w:p>
        </w:tc>
        <w:tc>
          <w:tcPr>
            <w:tcW w:w="1122" w:type="dxa"/>
          </w:tcPr>
          <w:p w14:paraId="3E07B6B8" w14:textId="77777777" w:rsidR="002B22BD" w:rsidRDefault="002B22BD" w:rsidP="00096385">
            <w:r>
              <w:rPr>
                <w:sz w:val="16"/>
                <w:szCs w:val="16"/>
              </w:rPr>
              <w:t>TEI17_Test, eCPSOR_CON-UEConTest</w:t>
            </w:r>
          </w:p>
        </w:tc>
        <w:tc>
          <w:tcPr>
            <w:tcW w:w="2323" w:type="dxa"/>
          </w:tcPr>
          <w:p w14:paraId="48F99792" w14:textId="77777777" w:rsidR="002B22BD" w:rsidRDefault="002B22BD" w:rsidP="00096385">
            <w:r>
              <w:rPr>
                <w:sz w:val="16"/>
                <w:szCs w:val="16"/>
              </w:rPr>
              <w:t>6.3.2.5</w:t>
            </w:r>
          </w:p>
        </w:tc>
        <w:tc>
          <w:tcPr>
            <w:tcW w:w="998" w:type="dxa"/>
          </w:tcPr>
          <w:p w14:paraId="2A389701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5203DC47" w14:textId="77777777" w:rsidTr="00096385">
        <w:tc>
          <w:tcPr>
            <w:tcW w:w="879" w:type="dxa"/>
          </w:tcPr>
          <w:p w14:paraId="70E88BE4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44BA40A" w14:textId="77777777" w:rsidR="002B22BD" w:rsidRDefault="002B22BD" w:rsidP="00096385">
            <w:r>
              <w:rPr>
                <w:sz w:val="16"/>
                <w:szCs w:val="16"/>
              </w:rPr>
              <w:t>3882</w:t>
            </w:r>
          </w:p>
        </w:tc>
        <w:tc>
          <w:tcPr>
            <w:tcW w:w="517" w:type="dxa"/>
          </w:tcPr>
          <w:p w14:paraId="04E0D101" w14:textId="77777777" w:rsidR="002B22BD" w:rsidRDefault="002B22BD" w:rsidP="00096385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FBEBDC6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383276E" w14:textId="77777777" w:rsidR="002B22BD" w:rsidRDefault="002B22BD" w:rsidP="00096385">
            <w:r>
              <w:rPr>
                <w:sz w:val="16"/>
                <w:szCs w:val="16"/>
              </w:rPr>
              <w:t>Correction to eNS NSAC TC 9.1.12.3</w:t>
            </w:r>
          </w:p>
        </w:tc>
        <w:tc>
          <w:tcPr>
            <w:tcW w:w="517" w:type="dxa"/>
          </w:tcPr>
          <w:p w14:paraId="298C59EA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622D45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396F5994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FCC4E5D" w14:textId="77777777" w:rsidR="002B22BD" w:rsidRDefault="002B22BD" w:rsidP="00096385">
            <w:r>
              <w:rPr>
                <w:sz w:val="16"/>
                <w:szCs w:val="16"/>
              </w:rPr>
              <w:t>R5-235474</w:t>
            </w:r>
          </w:p>
        </w:tc>
        <w:tc>
          <w:tcPr>
            <w:tcW w:w="1597" w:type="dxa"/>
          </w:tcPr>
          <w:p w14:paraId="5BE7508D" w14:textId="77777777" w:rsidR="002B22BD" w:rsidRDefault="002B22BD" w:rsidP="0009638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40A1A59" w14:textId="77777777" w:rsidR="002B22BD" w:rsidRDefault="002B22BD" w:rsidP="00096385">
            <w:r>
              <w:rPr>
                <w:sz w:val="16"/>
                <w:szCs w:val="16"/>
              </w:rPr>
              <w:t>eNS_Ph2-UEConTest, TEI17_Test</w:t>
            </w:r>
          </w:p>
        </w:tc>
        <w:tc>
          <w:tcPr>
            <w:tcW w:w="2323" w:type="dxa"/>
          </w:tcPr>
          <w:p w14:paraId="22A19C1B" w14:textId="77777777" w:rsidR="002B22BD" w:rsidRDefault="002B22BD" w:rsidP="00096385">
            <w:r>
              <w:rPr>
                <w:sz w:val="16"/>
                <w:szCs w:val="16"/>
              </w:rPr>
              <w:t>9.1.12.3</w:t>
            </w:r>
          </w:p>
        </w:tc>
        <w:tc>
          <w:tcPr>
            <w:tcW w:w="998" w:type="dxa"/>
          </w:tcPr>
          <w:p w14:paraId="2CEE6E22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404E3415" w14:textId="77777777" w:rsidTr="00096385">
        <w:tc>
          <w:tcPr>
            <w:tcW w:w="879" w:type="dxa"/>
          </w:tcPr>
          <w:p w14:paraId="79266608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12543BB" w14:textId="77777777" w:rsidR="002B22BD" w:rsidRDefault="002B22BD" w:rsidP="00096385">
            <w:r>
              <w:rPr>
                <w:sz w:val="16"/>
                <w:szCs w:val="16"/>
              </w:rPr>
              <w:t>3883</w:t>
            </w:r>
          </w:p>
        </w:tc>
        <w:tc>
          <w:tcPr>
            <w:tcW w:w="517" w:type="dxa"/>
          </w:tcPr>
          <w:p w14:paraId="1DA43C78" w14:textId="77777777" w:rsidR="002B22BD" w:rsidRDefault="002B22BD" w:rsidP="00096385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0B091C6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0D52C06" w14:textId="77777777" w:rsidR="002B22BD" w:rsidRDefault="002B22BD" w:rsidP="00096385">
            <w:r>
              <w:rPr>
                <w:sz w:val="16"/>
                <w:szCs w:val="16"/>
              </w:rPr>
              <w:t>Correction to eNS NSAC TC 9.1.12.5</w:t>
            </w:r>
          </w:p>
        </w:tc>
        <w:tc>
          <w:tcPr>
            <w:tcW w:w="517" w:type="dxa"/>
          </w:tcPr>
          <w:p w14:paraId="1D06CCE1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EEA064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658BEF32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4644D52" w14:textId="77777777" w:rsidR="002B22BD" w:rsidRDefault="002B22BD" w:rsidP="00096385">
            <w:r>
              <w:rPr>
                <w:sz w:val="16"/>
                <w:szCs w:val="16"/>
              </w:rPr>
              <w:t>R5-235475</w:t>
            </w:r>
          </w:p>
        </w:tc>
        <w:tc>
          <w:tcPr>
            <w:tcW w:w="1597" w:type="dxa"/>
          </w:tcPr>
          <w:p w14:paraId="56F71BCE" w14:textId="77777777" w:rsidR="002B22BD" w:rsidRDefault="002B22BD" w:rsidP="0009638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0F27F95" w14:textId="77777777" w:rsidR="002B22BD" w:rsidRDefault="002B22BD" w:rsidP="00096385">
            <w:r>
              <w:rPr>
                <w:sz w:val="16"/>
                <w:szCs w:val="16"/>
              </w:rPr>
              <w:t>eNS_Ph2-UEConTest, TEI17_Test</w:t>
            </w:r>
          </w:p>
        </w:tc>
        <w:tc>
          <w:tcPr>
            <w:tcW w:w="2323" w:type="dxa"/>
          </w:tcPr>
          <w:p w14:paraId="5215577C" w14:textId="77777777" w:rsidR="002B22BD" w:rsidRDefault="002B22BD" w:rsidP="00096385">
            <w:r>
              <w:rPr>
                <w:sz w:val="16"/>
                <w:szCs w:val="16"/>
              </w:rPr>
              <w:t>9.1.12.5</w:t>
            </w:r>
          </w:p>
        </w:tc>
        <w:tc>
          <w:tcPr>
            <w:tcW w:w="998" w:type="dxa"/>
          </w:tcPr>
          <w:p w14:paraId="17CA2084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3DA66250" w14:textId="77777777" w:rsidTr="00096385">
        <w:tc>
          <w:tcPr>
            <w:tcW w:w="879" w:type="dxa"/>
          </w:tcPr>
          <w:p w14:paraId="1330D216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2F86245" w14:textId="77777777" w:rsidR="002B22BD" w:rsidRDefault="002B22BD" w:rsidP="00096385">
            <w:r>
              <w:rPr>
                <w:sz w:val="16"/>
                <w:szCs w:val="16"/>
              </w:rPr>
              <w:t>3893</w:t>
            </w:r>
          </w:p>
        </w:tc>
        <w:tc>
          <w:tcPr>
            <w:tcW w:w="517" w:type="dxa"/>
          </w:tcPr>
          <w:p w14:paraId="1DDEC776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696BDE8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001E0F" w14:textId="77777777" w:rsidR="002B22BD" w:rsidRDefault="002B22BD" w:rsidP="00096385">
            <w:r>
              <w:rPr>
                <w:sz w:val="16"/>
                <w:szCs w:val="16"/>
              </w:rPr>
              <w:t>Update eNS test case 9.3.1.4</w:t>
            </w:r>
          </w:p>
        </w:tc>
        <w:tc>
          <w:tcPr>
            <w:tcW w:w="517" w:type="dxa"/>
          </w:tcPr>
          <w:p w14:paraId="7F8E08CD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F49B22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70F02829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841B1AB" w14:textId="77777777" w:rsidR="002B22BD" w:rsidRDefault="002B22BD" w:rsidP="00096385">
            <w:r>
              <w:rPr>
                <w:sz w:val="16"/>
                <w:szCs w:val="16"/>
              </w:rPr>
              <w:t>R5-235296</w:t>
            </w:r>
          </w:p>
        </w:tc>
        <w:tc>
          <w:tcPr>
            <w:tcW w:w="1597" w:type="dxa"/>
          </w:tcPr>
          <w:p w14:paraId="1B49C1DE" w14:textId="77777777" w:rsidR="002B22BD" w:rsidRDefault="002B22BD" w:rsidP="0009638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779F25D5" w14:textId="77777777" w:rsidR="002B22BD" w:rsidRDefault="002B22BD" w:rsidP="00096385">
            <w:r>
              <w:rPr>
                <w:sz w:val="16"/>
                <w:szCs w:val="16"/>
              </w:rPr>
              <w:t>eNS_Ph2-UEConTest, TEI17_Test</w:t>
            </w:r>
          </w:p>
        </w:tc>
        <w:tc>
          <w:tcPr>
            <w:tcW w:w="2323" w:type="dxa"/>
          </w:tcPr>
          <w:p w14:paraId="2F7B4175" w14:textId="77777777" w:rsidR="002B22BD" w:rsidRDefault="002B22BD" w:rsidP="00096385">
            <w:r>
              <w:rPr>
                <w:sz w:val="16"/>
                <w:szCs w:val="16"/>
              </w:rPr>
              <w:t>9.3.1.4</w:t>
            </w:r>
          </w:p>
        </w:tc>
        <w:tc>
          <w:tcPr>
            <w:tcW w:w="998" w:type="dxa"/>
          </w:tcPr>
          <w:p w14:paraId="268B00B2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72BB48B9" w14:textId="77777777" w:rsidTr="00096385">
        <w:tc>
          <w:tcPr>
            <w:tcW w:w="879" w:type="dxa"/>
          </w:tcPr>
          <w:p w14:paraId="33167300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F469BF7" w14:textId="77777777" w:rsidR="002B22BD" w:rsidRDefault="002B22BD" w:rsidP="00096385">
            <w:r>
              <w:rPr>
                <w:sz w:val="16"/>
                <w:szCs w:val="16"/>
              </w:rPr>
              <w:t>3894</w:t>
            </w:r>
          </w:p>
        </w:tc>
        <w:tc>
          <w:tcPr>
            <w:tcW w:w="517" w:type="dxa"/>
          </w:tcPr>
          <w:p w14:paraId="52DA522F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8FADDE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F0DDA7D" w14:textId="77777777" w:rsidR="002B22BD" w:rsidRDefault="002B22BD" w:rsidP="00096385">
            <w:r>
              <w:rPr>
                <w:sz w:val="16"/>
                <w:szCs w:val="16"/>
              </w:rPr>
              <w:t>Update eNS test case10.1.8.4</w:t>
            </w:r>
          </w:p>
        </w:tc>
        <w:tc>
          <w:tcPr>
            <w:tcW w:w="517" w:type="dxa"/>
          </w:tcPr>
          <w:p w14:paraId="6183DA21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541356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26767A93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A4912F3" w14:textId="77777777" w:rsidR="002B22BD" w:rsidRDefault="002B22BD" w:rsidP="00096385">
            <w:r>
              <w:rPr>
                <w:sz w:val="16"/>
                <w:szCs w:val="16"/>
              </w:rPr>
              <w:t>R5-234109</w:t>
            </w:r>
          </w:p>
        </w:tc>
        <w:tc>
          <w:tcPr>
            <w:tcW w:w="1597" w:type="dxa"/>
          </w:tcPr>
          <w:p w14:paraId="5068BAEF" w14:textId="77777777" w:rsidR="002B22BD" w:rsidRDefault="002B22BD" w:rsidP="0009638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CD847AD" w14:textId="77777777" w:rsidR="002B22BD" w:rsidRDefault="002B22BD" w:rsidP="00096385">
            <w:r>
              <w:rPr>
                <w:sz w:val="16"/>
                <w:szCs w:val="16"/>
              </w:rPr>
              <w:t>eNS_Ph2-UEConTest, TEI17_Test</w:t>
            </w:r>
          </w:p>
        </w:tc>
        <w:tc>
          <w:tcPr>
            <w:tcW w:w="2323" w:type="dxa"/>
          </w:tcPr>
          <w:p w14:paraId="7042A46B" w14:textId="77777777" w:rsidR="002B22BD" w:rsidRDefault="002B22BD" w:rsidP="00096385">
            <w:r>
              <w:rPr>
                <w:sz w:val="16"/>
                <w:szCs w:val="16"/>
              </w:rPr>
              <w:t>10.1.8.4</w:t>
            </w:r>
          </w:p>
        </w:tc>
        <w:tc>
          <w:tcPr>
            <w:tcW w:w="998" w:type="dxa"/>
          </w:tcPr>
          <w:p w14:paraId="47AA7E47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6151D005" w14:textId="77777777" w:rsidTr="00096385">
        <w:tc>
          <w:tcPr>
            <w:tcW w:w="879" w:type="dxa"/>
          </w:tcPr>
          <w:p w14:paraId="15E1E6BB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65D61C9" w14:textId="77777777" w:rsidR="002B22BD" w:rsidRDefault="002B22BD" w:rsidP="00096385">
            <w:r>
              <w:rPr>
                <w:sz w:val="16"/>
                <w:szCs w:val="16"/>
              </w:rPr>
              <w:t>3896</w:t>
            </w:r>
          </w:p>
        </w:tc>
        <w:tc>
          <w:tcPr>
            <w:tcW w:w="517" w:type="dxa"/>
          </w:tcPr>
          <w:p w14:paraId="177D2B4C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F2BCD4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42F006" w14:textId="77777777" w:rsidR="002B22BD" w:rsidRDefault="002B22BD" w:rsidP="00096385">
            <w:r>
              <w:rPr>
                <w:sz w:val="16"/>
                <w:szCs w:val="16"/>
              </w:rPr>
              <w:t>Update eNS test case 9.1.13.2</w:t>
            </w:r>
          </w:p>
        </w:tc>
        <w:tc>
          <w:tcPr>
            <w:tcW w:w="517" w:type="dxa"/>
          </w:tcPr>
          <w:p w14:paraId="00FEFC50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222C5A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270C67BE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1F4AA4F" w14:textId="77777777" w:rsidR="002B22BD" w:rsidRDefault="002B22BD" w:rsidP="00096385">
            <w:r>
              <w:rPr>
                <w:sz w:val="16"/>
                <w:szCs w:val="16"/>
              </w:rPr>
              <w:t>R5-234111</w:t>
            </w:r>
          </w:p>
        </w:tc>
        <w:tc>
          <w:tcPr>
            <w:tcW w:w="1597" w:type="dxa"/>
          </w:tcPr>
          <w:p w14:paraId="42365AB6" w14:textId="77777777" w:rsidR="002B22BD" w:rsidRDefault="002B22BD" w:rsidP="0009638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3A42D2EE" w14:textId="77777777" w:rsidR="002B22BD" w:rsidRDefault="002B22BD" w:rsidP="00096385">
            <w:r>
              <w:rPr>
                <w:sz w:val="16"/>
                <w:szCs w:val="16"/>
              </w:rPr>
              <w:t>eNS_Ph2-UEConTest, TEI17_Test</w:t>
            </w:r>
          </w:p>
        </w:tc>
        <w:tc>
          <w:tcPr>
            <w:tcW w:w="2323" w:type="dxa"/>
          </w:tcPr>
          <w:p w14:paraId="30A2D3FF" w14:textId="77777777" w:rsidR="002B22BD" w:rsidRDefault="002B22BD" w:rsidP="00096385">
            <w:r>
              <w:rPr>
                <w:sz w:val="16"/>
                <w:szCs w:val="16"/>
              </w:rPr>
              <w:t>9.1.13.2</w:t>
            </w:r>
          </w:p>
        </w:tc>
        <w:tc>
          <w:tcPr>
            <w:tcW w:w="998" w:type="dxa"/>
          </w:tcPr>
          <w:p w14:paraId="71ABA7D0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2D101A4A" w14:textId="77777777" w:rsidTr="00096385">
        <w:tc>
          <w:tcPr>
            <w:tcW w:w="879" w:type="dxa"/>
          </w:tcPr>
          <w:p w14:paraId="1AA63A98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6228679" w14:textId="77777777" w:rsidR="002B22BD" w:rsidRDefault="002B22BD" w:rsidP="00096385">
            <w:r>
              <w:rPr>
                <w:sz w:val="16"/>
                <w:szCs w:val="16"/>
              </w:rPr>
              <w:t>3904</w:t>
            </w:r>
          </w:p>
        </w:tc>
        <w:tc>
          <w:tcPr>
            <w:tcW w:w="517" w:type="dxa"/>
          </w:tcPr>
          <w:p w14:paraId="258DC512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ACE19C8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BFEA1E" w14:textId="77777777" w:rsidR="002B22BD" w:rsidRDefault="002B22BD" w:rsidP="00096385">
            <w:r>
              <w:rPr>
                <w:sz w:val="16"/>
                <w:szCs w:val="16"/>
              </w:rPr>
              <w:t>Corrections to UDC test case 7.1.3.6.8</w:t>
            </w:r>
          </w:p>
        </w:tc>
        <w:tc>
          <w:tcPr>
            <w:tcW w:w="517" w:type="dxa"/>
          </w:tcPr>
          <w:p w14:paraId="60856048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CB8CC2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6E3F02D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181D860" w14:textId="77777777" w:rsidR="002B22BD" w:rsidRDefault="002B22BD" w:rsidP="00096385">
            <w:r>
              <w:rPr>
                <w:sz w:val="16"/>
                <w:szCs w:val="16"/>
              </w:rPr>
              <w:t>R5-235288</w:t>
            </w:r>
          </w:p>
        </w:tc>
        <w:tc>
          <w:tcPr>
            <w:tcW w:w="1597" w:type="dxa"/>
          </w:tcPr>
          <w:p w14:paraId="6D568F2C" w14:textId="77777777" w:rsidR="002B22BD" w:rsidRDefault="002B22BD" w:rsidP="0009638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CBF82F2" w14:textId="77777777" w:rsidR="002B22BD" w:rsidRDefault="002B22BD" w:rsidP="00096385">
            <w:r>
              <w:rPr>
                <w:sz w:val="16"/>
                <w:szCs w:val="16"/>
              </w:rPr>
              <w:t>TEI17_Test, NR_UDC-UEConTest</w:t>
            </w:r>
          </w:p>
        </w:tc>
        <w:tc>
          <w:tcPr>
            <w:tcW w:w="2323" w:type="dxa"/>
          </w:tcPr>
          <w:p w14:paraId="4A0F5BF3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47518B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4ECC7718" w14:textId="77777777" w:rsidTr="00096385">
        <w:tc>
          <w:tcPr>
            <w:tcW w:w="879" w:type="dxa"/>
          </w:tcPr>
          <w:p w14:paraId="5DCD45B9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6F8B6EE" w14:textId="77777777" w:rsidR="002B22BD" w:rsidRDefault="002B22BD" w:rsidP="00096385">
            <w:r>
              <w:rPr>
                <w:sz w:val="16"/>
                <w:szCs w:val="16"/>
              </w:rPr>
              <w:t>3905</w:t>
            </w:r>
          </w:p>
        </w:tc>
        <w:tc>
          <w:tcPr>
            <w:tcW w:w="517" w:type="dxa"/>
          </w:tcPr>
          <w:p w14:paraId="2E8E9171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E6E72BF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34C2EE" w14:textId="77777777" w:rsidR="002B22BD" w:rsidRDefault="002B22BD" w:rsidP="00096385">
            <w:r>
              <w:rPr>
                <w:sz w:val="16"/>
                <w:szCs w:val="16"/>
              </w:rPr>
              <w:t>Corrections to UDC test case 7.1.3.6.9</w:t>
            </w:r>
          </w:p>
        </w:tc>
        <w:tc>
          <w:tcPr>
            <w:tcW w:w="517" w:type="dxa"/>
          </w:tcPr>
          <w:p w14:paraId="2927117C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D68089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720DF457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C638F04" w14:textId="77777777" w:rsidR="002B22BD" w:rsidRDefault="002B22BD" w:rsidP="00096385">
            <w:r>
              <w:rPr>
                <w:sz w:val="16"/>
                <w:szCs w:val="16"/>
              </w:rPr>
              <w:t>R5-235289</w:t>
            </w:r>
          </w:p>
        </w:tc>
        <w:tc>
          <w:tcPr>
            <w:tcW w:w="1597" w:type="dxa"/>
          </w:tcPr>
          <w:p w14:paraId="32724506" w14:textId="77777777" w:rsidR="002B22BD" w:rsidRDefault="002B22BD" w:rsidP="0009638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4CED656" w14:textId="77777777" w:rsidR="002B22BD" w:rsidRDefault="002B22BD" w:rsidP="00096385">
            <w:r>
              <w:rPr>
                <w:sz w:val="16"/>
                <w:szCs w:val="16"/>
              </w:rPr>
              <w:t>TEI17_Test, NR_UDC-UEConTest</w:t>
            </w:r>
          </w:p>
        </w:tc>
        <w:tc>
          <w:tcPr>
            <w:tcW w:w="2323" w:type="dxa"/>
          </w:tcPr>
          <w:p w14:paraId="6E01954E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C9B909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68BC68A0" w14:textId="77777777" w:rsidTr="00096385">
        <w:tc>
          <w:tcPr>
            <w:tcW w:w="879" w:type="dxa"/>
          </w:tcPr>
          <w:p w14:paraId="1501B1FB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D15B0FD" w14:textId="77777777" w:rsidR="002B22BD" w:rsidRDefault="002B22BD" w:rsidP="00096385">
            <w:r>
              <w:rPr>
                <w:sz w:val="16"/>
                <w:szCs w:val="16"/>
              </w:rPr>
              <w:t>3906</w:t>
            </w:r>
          </w:p>
        </w:tc>
        <w:tc>
          <w:tcPr>
            <w:tcW w:w="517" w:type="dxa"/>
          </w:tcPr>
          <w:p w14:paraId="4433CCB3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240D35C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BF92C37" w14:textId="77777777" w:rsidR="002B22BD" w:rsidRDefault="002B22BD" w:rsidP="00096385">
            <w:r>
              <w:rPr>
                <w:sz w:val="16"/>
                <w:szCs w:val="16"/>
              </w:rPr>
              <w:t>Correction to NR5GC testcase 10.1.8.5</w:t>
            </w:r>
          </w:p>
        </w:tc>
        <w:tc>
          <w:tcPr>
            <w:tcW w:w="517" w:type="dxa"/>
          </w:tcPr>
          <w:p w14:paraId="012211E0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147454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12BF659B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3A994EE" w14:textId="77777777" w:rsidR="002B22BD" w:rsidRDefault="002B22BD" w:rsidP="00096385">
            <w:r>
              <w:rPr>
                <w:sz w:val="16"/>
                <w:szCs w:val="16"/>
              </w:rPr>
              <w:t>R5-235297</w:t>
            </w:r>
          </w:p>
        </w:tc>
        <w:tc>
          <w:tcPr>
            <w:tcW w:w="1597" w:type="dxa"/>
          </w:tcPr>
          <w:p w14:paraId="2BC357B3" w14:textId="77777777" w:rsidR="002B22BD" w:rsidRDefault="002B22BD" w:rsidP="00096385">
            <w:r>
              <w:rPr>
                <w:sz w:val="16"/>
                <w:szCs w:val="16"/>
              </w:rPr>
              <w:t>ROHDE &amp; SCHWARZ, ZTE</w:t>
            </w:r>
          </w:p>
        </w:tc>
        <w:tc>
          <w:tcPr>
            <w:tcW w:w="1122" w:type="dxa"/>
          </w:tcPr>
          <w:p w14:paraId="0008391C" w14:textId="77777777" w:rsidR="002B22BD" w:rsidRDefault="002B22BD" w:rsidP="00096385">
            <w:r>
              <w:rPr>
                <w:sz w:val="16"/>
                <w:szCs w:val="16"/>
              </w:rPr>
              <w:t>eNS_Ph2-UEConTest, TEI17_Test</w:t>
            </w:r>
          </w:p>
        </w:tc>
        <w:tc>
          <w:tcPr>
            <w:tcW w:w="2323" w:type="dxa"/>
          </w:tcPr>
          <w:p w14:paraId="56839ACC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D663B9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765A4127" w14:textId="77777777" w:rsidTr="00096385">
        <w:tc>
          <w:tcPr>
            <w:tcW w:w="879" w:type="dxa"/>
          </w:tcPr>
          <w:p w14:paraId="1F06B9B6" w14:textId="77777777" w:rsidR="002B22BD" w:rsidRDefault="002B22BD" w:rsidP="00096385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00F510F" w14:textId="77777777" w:rsidR="002B22BD" w:rsidRDefault="002B22BD" w:rsidP="00096385">
            <w:r>
              <w:rPr>
                <w:sz w:val="16"/>
                <w:szCs w:val="16"/>
              </w:rPr>
              <w:t>3963</w:t>
            </w:r>
          </w:p>
        </w:tc>
        <w:tc>
          <w:tcPr>
            <w:tcW w:w="517" w:type="dxa"/>
          </w:tcPr>
          <w:p w14:paraId="46A59367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149FEC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4801D8" w14:textId="77777777" w:rsidR="002B22BD" w:rsidRDefault="002B22BD" w:rsidP="00096385">
            <w:r>
              <w:rPr>
                <w:sz w:val="16"/>
                <w:szCs w:val="16"/>
              </w:rPr>
              <w:t>Addition of FR2 cell power levels for 6.3.2.1</w:t>
            </w:r>
          </w:p>
        </w:tc>
        <w:tc>
          <w:tcPr>
            <w:tcW w:w="517" w:type="dxa"/>
          </w:tcPr>
          <w:p w14:paraId="707B7E87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B1F0B0" w14:textId="77777777" w:rsidR="002B22BD" w:rsidRDefault="002B22BD" w:rsidP="0009638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616B5C4A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EC0603E" w14:textId="77777777" w:rsidR="002B22BD" w:rsidRDefault="002B22BD" w:rsidP="00096385">
            <w:r>
              <w:rPr>
                <w:sz w:val="16"/>
                <w:szCs w:val="16"/>
              </w:rPr>
              <w:t>R5-234801</w:t>
            </w:r>
          </w:p>
        </w:tc>
        <w:tc>
          <w:tcPr>
            <w:tcW w:w="1597" w:type="dxa"/>
          </w:tcPr>
          <w:p w14:paraId="653910CC" w14:textId="77777777" w:rsidR="002B22BD" w:rsidRDefault="002B22BD" w:rsidP="00096385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 w14:paraId="59466010" w14:textId="77777777" w:rsidR="002B22BD" w:rsidRDefault="002B22BD" w:rsidP="00096385">
            <w:r>
              <w:rPr>
                <w:sz w:val="16"/>
                <w:szCs w:val="16"/>
              </w:rPr>
              <w:t>TEI17_Test, eCPSOR_CON-UEConTest</w:t>
            </w:r>
          </w:p>
        </w:tc>
        <w:tc>
          <w:tcPr>
            <w:tcW w:w="2323" w:type="dxa"/>
          </w:tcPr>
          <w:p w14:paraId="7BE02C9C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1C64F7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</w:tbl>
    <w:p w14:paraId="7F8264CF" w14:textId="77777777" w:rsidR="002B22BD" w:rsidRDefault="002B22BD" w:rsidP="002B22BD"/>
    <w:p w14:paraId="48624BEA" w14:textId="77777777" w:rsidR="002B22BD" w:rsidRDefault="002B22BD" w:rsidP="002B22BD"/>
    <w:p w14:paraId="09A0915C" w14:textId="77777777" w:rsidR="002B22BD" w:rsidRPr="00917427" w:rsidRDefault="002B22BD" w:rsidP="002B22BD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101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RP-231701</w:t>
      </w:r>
      <w:r>
        <w:rPr>
          <w:b/>
          <w:i/>
          <w:noProof/>
          <w:sz w:val="28"/>
        </w:rPr>
        <w:fldChar w:fldCharType="end"/>
      </w:r>
    </w:p>
    <w:p w14:paraId="6FF51FC8" w14:textId="77777777" w:rsidR="002B22BD" w:rsidRPr="00784730" w:rsidRDefault="002B22BD" w:rsidP="002B22BD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Bangalore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INDIA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Sep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2023</w:t>
      </w:r>
      <w:r w:rsidRPr="00784730">
        <w:rPr>
          <w:b/>
          <w:noProof/>
          <w:sz w:val="24"/>
        </w:rPr>
        <w:fldChar w:fldCharType="end"/>
      </w:r>
    </w:p>
    <w:p w14:paraId="29D11FB0" w14:textId="77777777" w:rsidR="002B22BD" w:rsidRPr="00050554" w:rsidRDefault="002B22BD" w:rsidP="002B22BD">
      <w:pPr>
        <w:rPr>
          <w:rFonts w:ascii="Arial" w:hAnsi="Arial" w:cs="Arial"/>
          <w:b/>
          <w:bCs/>
          <w:lang w:val="en-US"/>
        </w:rPr>
      </w:pPr>
    </w:p>
    <w:p w14:paraId="56B9694B" w14:textId="77777777" w:rsidR="002B22BD" w:rsidRDefault="002B22BD" w:rsidP="002B22B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22095197" w14:textId="77777777" w:rsidR="002B22BD" w:rsidRPr="00E145B1" w:rsidRDefault="002B22BD" w:rsidP="002B22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REL-17 (batch 2)</w:t>
      </w:r>
      <w:r>
        <w:rPr>
          <w:rFonts w:ascii="Arial" w:hAnsi="Arial" w:cs="Arial"/>
          <w:b/>
          <w:bCs/>
        </w:rPr>
        <w:fldChar w:fldCharType="end"/>
      </w:r>
    </w:p>
    <w:p w14:paraId="5A8BE48C" w14:textId="77777777" w:rsidR="002B22BD" w:rsidRDefault="002B22BD" w:rsidP="002B22B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43CBAEC5" w14:textId="77777777" w:rsidR="002B22BD" w:rsidRDefault="002B22BD" w:rsidP="002B22B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7FC8238" w14:textId="77777777" w:rsidR="002B22BD" w:rsidRDefault="002B22BD" w:rsidP="002B22BD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D1CA990" w14:textId="77777777" w:rsidR="002B22BD" w:rsidRPr="004E535C" w:rsidRDefault="002B22BD" w:rsidP="002B22B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101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B22BD" w:rsidRPr="004E535C" w14:paraId="427D47AA" w14:textId="77777777" w:rsidTr="0009638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FA1BFAC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B42F277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25C95ED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4F05EA6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46BA69A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0E32071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4602EE6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8F3E89A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02F2004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AEC2744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0AB036B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BAEDDB0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E7B7D28" w14:textId="77777777" w:rsidR="002B22BD" w:rsidRPr="00BF1EB6" w:rsidRDefault="002B22BD" w:rsidP="0009638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B22BD" w14:paraId="481333BF" w14:textId="77777777" w:rsidTr="00096385">
        <w:tc>
          <w:tcPr>
            <w:tcW w:w="879" w:type="dxa"/>
          </w:tcPr>
          <w:p w14:paraId="5B332052" w14:textId="77777777" w:rsidR="002B22BD" w:rsidRDefault="002B22BD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536BC247" w14:textId="77777777" w:rsidR="002B22BD" w:rsidRDefault="002B22BD" w:rsidP="00096385">
            <w:r>
              <w:rPr>
                <w:sz w:val="16"/>
                <w:szCs w:val="16"/>
              </w:rPr>
              <w:t>2812</w:t>
            </w:r>
          </w:p>
        </w:tc>
        <w:tc>
          <w:tcPr>
            <w:tcW w:w="517" w:type="dxa"/>
          </w:tcPr>
          <w:p w14:paraId="68090B7C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0A9141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6733219" w14:textId="77777777" w:rsidR="002B22BD" w:rsidRDefault="002B22BD" w:rsidP="00096385">
            <w:r>
              <w:rPr>
                <w:sz w:val="16"/>
                <w:szCs w:val="16"/>
              </w:rPr>
              <w:t>Clarify default ASN.1 contents</w:t>
            </w:r>
          </w:p>
        </w:tc>
        <w:tc>
          <w:tcPr>
            <w:tcW w:w="517" w:type="dxa"/>
          </w:tcPr>
          <w:p w14:paraId="7C55A77E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0798BC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77B7031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58BC012" w14:textId="77777777" w:rsidR="002B22BD" w:rsidRDefault="002B22BD" w:rsidP="00096385">
            <w:r>
              <w:rPr>
                <w:sz w:val="16"/>
                <w:szCs w:val="16"/>
              </w:rPr>
              <w:t>R5-233931</w:t>
            </w:r>
          </w:p>
        </w:tc>
        <w:tc>
          <w:tcPr>
            <w:tcW w:w="1597" w:type="dxa"/>
          </w:tcPr>
          <w:p w14:paraId="1D545C31" w14:textId="77777777" w:rsidR="002B22BD" w:rsidRDefault="002B22BD" w:rsidP="00096385">
            <w:r>
              <w:rPr>
                <w:sz w:val="16"/>
                <w:szCs w:val="16"/>
              </w:rPr>
              <w:t>Ericsson, MCC TF160</w:t>
            </w:r>
          </w:p>
        </w:tc>
        <w:tc>
          <w:tcPr>
            <w:tcW w:w="1122" w:type="dxa"/>
          </w:tcPr>
          <w:p w14:paraId="48617B9F" w14:textId="77777777" w:rsidR="002B22BD" w:rsidRDefault="002B22BD" w:rsidP="00096385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5ED068F6" w14:textId="77777777" w:rsidR="002B22BD" w:rsidRDefault="002B22BD" w:rsidP="00096385">
            <w:r>
              <w:rPr>
                <w:sz w:val="16"/>
                <w:szCs w:val="16"/>
              </w:rPr>
              <w:t>4.6.0.2 (New)</w:t>
            </w:r>
          </w:p>
        </w:tc>
        <w:tc>
          <w:tcPr>
            <w:tcW w:w="998" w:type="dxa"/>
          </w:tcPr>
          <w:p w14:paraId="7C579C46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17652F16" w14:textId="77777777" w:rsidTr="00096385">
        <w:tc>
          <w:tcPr>
            <w:tcW w:w="879" w:type="dxa"/>
          </w:tcPr>
          <w:p w14:paraId="23B50C37" w14:textId="77777777" w:rsidR="002B22BD" w:rsidRDefault="002B22BD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3A26E0C" w14:textId="77777777" w:rsidR="002B22BD" w:rsidRDefault="002B22BD" w:rsidP="00096385">
            <w:r>
              <w:rPr>
                <w:sz w:val="16"/>
                <w:szCs w:val="16"/>
              </w:rPr>
              <w:t>2813</w:t>
            </w:r>
          </w:p>
        </w:tc>
        <w:tc>
          <w:tcPr>
            <w:tcW w:w="517" w:type="dxa"/>
          </w:tcPr>
          <w:p w14:paraId="3964BAEB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63AD40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FA4EF5" w14:textId="77777777" w:rsidR="002B22BD" w:rsidRDefault="002B22BD" w:rsidP="00096385">
            <w:r>
              <w:rPr>
                <w:sz w:val="16"/>
                <w:szCs w:val="16"/>
              </w:rPr>
              <w:t>Update IE MAC-CellGroupConfig</w:t>
            </w:r>
          </w:p>
        </w:tc>
        <w:tc>
          <w:tcPr>
            <w:tcW w:w="517" w:type="dxa"/>
          </w:tcPr>
          <w:p w14:paraId="67B3FD9E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1596D2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A48033A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7B0BB89" w14:textId="77777777" w:rsidR="002B22BD" w:rsidRDefault="002B22BD" w:rsidP="00096385">
            <w:r>
              <w:rPr>
                <w:sz w:val="16"/>
                <w:szCs w:val="16"/>
              </w:rPr>
              <w:t>R5-233932</w:t>
            </w:r>
          </w:p>
        </w:tc>
        <w:tc>
          <w:tcPr>
            <w:tcW w:w="1597" w:type="dxa"/>
          </w:tcPr>
          <w:p w14:paraId="12174D2A" w14:textId="77777777" w:rsidR="002B22BD" w:rsidRDefault="002B22BD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2F8084B" w14:textId="77777777" w:rsidR="002B22BD" w:rsidRDefault="002B22BD" w:rsidP="00096385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2062FC64" w14:textId="77777777" w:rsidR="002B22BD" w:rsidRDefault="002B22BD" w:rsidP="00096385"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 w14:paraId="10794553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35655CC3" w14:textId="77777777" w:rsidTr="00096385">
        <w:tc>
          <w:tcPr>
            <w:tcW w:w="879" w:type="dxa"/>
          </w:tcPr>
          <w:p w14:paraId="1FCC1FBC" w14:textId="77777777" w:rsidR="002B22BD" w:rsidRDefault="002B22BD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4EA205F" w14:textId="77777777" w:rsidR="002B22BD" w:rsidRDefault="002B22BD" w:rsidP="00096385">
            <w:r>
              <w:rPr>
                <w:sz w:val="16"/>
                <w:szCs w:val="16"/>
              </w:rPr>
              <w:t>2817</w:t>
            </w:r>
          </w:p>
        </w:tc>
        <w:tc>
          <w:tcPr>
            <w:tcW w:w="517" w:type="dxa"/>
          </w:tcPr>
          <w:p w14:paraId="54E8DBBD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42CBFD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19852B9" w14:textId="77777777" w:rsidR="002B22BD" w:rsidRDefault="002B22BD" w:rsidP="00096385">
            <w:r>
              <w:rPr>
                <w:sz w:val="16"/>
                <w:szCs w:val="16"/>
              </w:rPr>
              <w:t>Update IE PUSCH-TimeDomainResourceAllocationList</w:t>
            </w:r>
          </w:p>
        </w:tc>
        <w:tc>
          <w:tcPr>
            <w:tcW w:w="517" w:type="dxa"/>
          </w:tcPr>
          <w:p w14:paraId="1BAA4452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0BD1B5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678F760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9B709FE" w14:textId="77777777" w:rsidR="002B22BD" w:rsidRDefault="002B22BD" w:rsidP="00096385">
            <w:r>
              <w:rPr>
                <w:sz w:val="16"/>
                <w:szCs w:val="16"/>
              </w:rPr>
              <w:t>R5-234038</w:t>
            </w:r>
          </w:p>
        </w:tc>
        <w:tc>
          <w:tcPr>
            <w:tcW w:w="1597" w:type="dxa"/>
          </w:tcPr>
          <w:p w14:paraId="7E075998" w14:textId="77777777" w:rsidR="002B22BD" w:rsidRDefault="002B22BD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B051407" w14:textId="77777777" w:rsidR="002B22BD" w:rsidRDefault="002B22BD" w:rsidP="00096385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0CDE3B78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9C25DD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1E5E9399" w14:textId="77777777" w:rsidTr="00096385">
        <w:tc>
          <w:tcPr>
            <w:tcW w:w="879" w:type="dxa"/>
          </w:tcPr>
          <w:p w14:paraId="0CA477A4" w14:textId="77777777" w:rsidR="002B22BD" w:rsidRDefault="002B22BD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1C8E770B" w14:textId="77777777" w:rsidR="002B22BD" w:rsidRDefault="002B22BD" w:rsidP="00096385">
            <w:r>
              <w:rPr>
                <w:sz w:val="16"/>
                <w:szCs w:val="16"/>
              </w:rPr>
              <w:t>2820</w:t>
            </w:r>
          </w:p>
        </w:tc>
        <w:tc>
          <w:tcPr>
            <w:tcW w:w="517" w:type="dxa"/>
          </w:tcPr>
          <w:p w14:paraId="207997C5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C031F0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48A811" w14:textId="77777777" w:rsidR="002B22BD" w:rsidRDefault="002B22BD" w:rsidP="00096385">
            <w:r>
              <w:rPr>
                <w:sz w:val="16"/>
                <w:szCs w:val="16"/>
              </w:rPr>
              <w:t>Update IE PDSCH-Config</w:t>
            </w:r>
          </w:p>
        </w:tc>
        <w:tc>
          <w:tcPr>
            <w:tcW w:w="517" w:type="dxa"/>
          </w:tcPr>
          <w:p w14:paraId="116472F7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9B1897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A0B2ECD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A0F2F0F" w14:textId="77777777" w:rsidR="002B22BD" w:rsidRDefault="002B22BD" w:rsidP="00096385">
            <w:r>
              <w:rPr>
                <w:sz w:val="16"/>
                <w:szCs w:val="16"/>
              </w:rPr>
              <w:t>R5-234058</w:t>
            </w:r>
          </w:p>
        </w:tc>
        <w:tc>
          <w:tcPr>
            <w:tcW w:w="1597" w:type="dxa"/>
          </w:tcPr>
          <w:p w14:paraId="138D4252" w14:textId="77777777" w:rsidR="002B22BD" w:rsidRDefault="002B22BD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D35FE89" w14:textId="77777777" w:rsidR="002B22BD" w:rsidRDefault="002B22BD" w:rsidP="00096385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0B7290D5" w14:textId="77777777" w:rsidR="002B22BD" w:rsidRDefault="002B22BD" w:rsidP="00096385"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 w14:paraId="452B04A9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4B4C7E0C" w14:textId="77777777" w:rsidTr="00096385">
        <w:tc>
          <w:tcPr>
            <w:tcW w:w="879" w:type="dxa"/>
          </w:tcPr>
          <w:p w14:paraId="2D512402" w14:textId="77777777" w:rsidR="002B22BD" w:rsidRDefault="002B22BD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1CDF28E3" w14:textId="77777777" w:rsidR="002B22BD" w:rsidRDefault="002B22BD" w:rsidP="00096385">
            <w:r>
              <w:rPr>
                <w:sz w:val="16"/>
                <w:szCs w:val="16"/>
              </w:rPr>
              <w:t>2826</w:t>
            </w:r>
          </w:p>
        </w:tc>
        <w:tc>
          <w:tcPr>
            <w:tcW w:w="517" w:type="dxa"/>
          </w:tcPr>
          <w:p w14:paraId="38303CDF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9BF787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373B894" w14:textId="77777777" w:rsidR="002B22BD" w:rsidRDefault="002B22BD" w:rsidP="00096385">
            <w:r>
              <w:rPr>
                <w:sz w:val="16"/>
                <w:szCs w:val="16"/>
              </w:rPr>
              <w:t>Update LoggedMeasurementConfiguration</w:t>
            </w:r>
          </w:p>
        </w:tc>
        <w:tc>
          <w:tcPr>
            <w:tcW w:w="517" w:type="dxa"/>
          </w:tcPr>
          <w:p w14:paraId="197CEAFF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4FFB52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F696BF4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A5F5072" w14:textId="77777777" w:rsidR="002B22BD" w:rsidRDefault="002B22BD" w:rsidP="00096385">
            <w:r>
              <w:rPr>
                <w:sz w:val="16"/>
                <w:szCs w:val="16"/>
              </w:rPr>
              <w:t>R5-234145</w:t>
            </w:r>
          </w:p>
        </w:tc>
        <w:tc>
          <w:tcPr>
            <w:tcW w:w="1597" w:type="dxa"/>
          </w:tcPr>
          <w:p w14:paraId="659E1953" w14:textId="77777777" w:rsidR="002B22BD" w:rsidRDefault="002B22BD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D3E8547" w14:textId="77777777" w:rsidR="002B22BD" w:rsidRDefault="002B22BD" w:rsidP="00096385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628BE5DC" w14:textId="77777777" w:rsidR="002B22BD" w:rsidRDefault="002B22BD" w:rsidP="00096385">
            <w:r>
              <w:rPr>
                <w:sz w:val="16"/>
                <w:szCs w:val="16"/>
              </w:rPr>
              <w:t>4.6.1, 4.6.3</w:t>
            </w:r>
          </w:p>
        </w:tc>
        <w:tc>
          <w:tcPr>
            <w:tcW w:w="998" w:type="dxa"/>
          </w:tcPr>
          <w:p w14:paraId="2BFE0682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6B204233" w14:textId="77777777" w:rsidTr="00096385">
        <w:tc>
          <w:tcPr>
            <w:tcW w:w="879" w:type="dxa"/>
          </w:tcPr>
          <w:p w14:paraId="508C5D83" w14:textId="77777777" w:rsidR="002B22BD" w:rsidRDefault="002B22BD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3EC4B8C" w14:textId="77777777" w:rsidR="002B22BD" w:rsidRDefault="002B22BD" w:rsidP="00096385">
            <w:r>
              <w:rPr>
                <w:sz w:val="16"/>
                <w:szCs w:val="16"/>
              </w:rPr>
              <w:t>2827</w:t>
            </w:r>
          </w:p>
        </w:tc>
        <w:tc>
          <w:tcPr>
            <w:tcW w:w="517" w:type="dxa"/>
          </w:tcPr>
          <w:p w14:paraId="0B1B155A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0EC8DB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3C4503" w14:textId="77777777" w:rsidR="002B22BD" w:rsidRDefault="002B22BD" w:rsidP="00096385">
            <w:r>
              <w:rPr>
                <w:sz w:val="16"/>
                <w:szCs w:val="16"/>
              </w:rPr>
              <w:t>Update IE CellGroupConfig</w:t>
            </w:r>
          </w:p>
        </w:tc>
        <w:tc>
          <w:tcPr>
            <w:tcW w:w="517" w:type="dxa"/>
          </w:tcPr>
          <w:p w14:paraId="1E305A8F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0EEAF4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75865AA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540E820" w14:textId="77777777" w:rsidR="002B22BD" w:rsidRDefault="002B22BD" w:rsidP="00096385">
            <w:r>
              <w:rPr>
                <w:sz w:val="16"/>
                <w:szCs w:val="16"/>
              </w:rPr>
              <w:t>R5-234146</w:t>
            </w:r>
          </w:p>
        </w:tc>
        <w:tc>
          <w:tcPr>
            <w:tcW w:w="1597" w:type="dxa"/>
          </w:tcPr>
          <w:p w14:paraId="1615E467" w14:textId="77777777" w:rsidR="002B22BD" w:rsidRDefault="002B22BD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0E7EF8D" w14:textId="77777777" w:rsidR="002B22BD" w:rsidRDefault="002B22BD" w:rsidP="00096385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3CDDCD8A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422EE64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7A39BDE6" w14:textId="77777777" w:rsidTr="00096385">
        <w:tc>
          <w:tcPr>
            <w:tcW w:w="879" w:type="dxa"/>
          </w:tcPr>
          <w:p w14:paraId="4F98907E" w14:textId="77777777" w:rsidR="002B22BD" w:rsidRDefault="002B22BD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AEC1641" w14:textId="77777777" w:rsidR="002B22BD" w:rsidRDefault="002B22BD" w:rsidP="00096385">
            <w:r>
              <w:rPr>
                <w:sz w:val="16"/>
                <w:szCs w:val="16"/>
              </w:rPr>
              <w:t>2828</w:t>
            </w:r>
          </w:p>
        </w:tc>
        <w:tc>
          <w:tcPr>
            <w:tcW w:w="517" w:type="dxa"/>
          </w:tcPr>
          <w:p w14:paraId="3E1E8558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EE509E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8979A75" w14:textId="77777777" w:rsidR="002B22BD" w:rsidRDefault="002B22BD" w:rsidP="00096385">
            <w:r>
              <w:rPr>
                <w:sz w:val="16"/>
                <w:szCs w:val="16"/>
              </w:rPr>
              <w:t>Update IE ConfiguredGrantConfig</w:t>
            </w:r>
          </w:p>
        </w:tc>
        <w:tc>
          <w:tcPr>
            <w:tcW w:w="517" w:type="dxa"/>
          </w:tcPr>
          <w:p w14:paraId="4B0D6B45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D91E11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0635084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D147F5D" w14:textId="77777777" w:rsidR="002B22BD" w:rsidRDefault="002B22BD" w:rsidP="00096385">
            <w:r>
              <w:rPr>
                <w:sz w:val="16"/>
                <w:szCs w:val="16"/>
              </w:rPr>
              <w:t>R5-234147</w:t>
            </w:r>
          </w:p>
        </w:tc>
        <w:tc>
          <w:tcPr>
            <w:tcW w:w="1597" w:type="dxa"/>
          </w:tcPr>
          <w:p w14:paraId="26670175" w14:textId="77777777" w:rsidR="002B22BD" w:rsidRDefault="002B22BD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8AFA3D8" w14:textId="77777777" w:rsidR="002B22BD" w:rsidRDefault="002B22BD" w:rsidP="00096385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652D741A" w14:textId="77777777" w:rsidR="002B22BD" w:rsidRDefault="002B22BD" w:rsidP="00096385"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 w14:paraId="1BCBF319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791BBDA0" w14:textId="77777777" w:rsidTr="00096385">
        <w:tc>
          <w:tcPr>
            <w:tcW w:w="879" w:type="dxa"/>
          </w:tcPr>
          <w:p w14:paraId="14372D20" w14:textId="77777777" w:rsidR="002B22BD" w:rsidRDefault="002B22BD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3CACED0" w14:textId="77777777" w:rsidR="002B22BD" w:rsidRDefault="002B22BD" w:rsidP="00096385">
            <w:r>
              <w:rPr>
                <w:sz w:val="16"/>
                <w:szCs w:val="16"/>
              </w:rPr>
              <w:t>2829</w:t>
            </w:r>
          </w:p>
        </w:tc>
        <w:tc>
          <w:tcPr>
            <w:tcW w:w="517" w:type="dxa"/>
          </w:tcPr>
          <w:p w14:paraId="366CBF28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EE20D9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6EEAF7" w14:textId="77777777" w:rsidR="002B22BD" w:rsidRDefault="002B22BD" w:rsidP="00096385">
            <w:r>
              <w:rPr>
                <w:sz w:val="16"/>
                <w:szCs w:val="16"/>
              </w:rPr>
              <w:t>Update IE ControlResourceSet</w:t>
            </w:r>
          </w:p>
        </w:tc>
        <w:tc>
          <w:tcPr>
            <w:tcW w:w="517" w:type="dxa"/>
          </w:tcPr>
          <w:p w14:paraId="4038E02B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FCB4AD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9AC2FA1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DAC2B13" w14:textId="77777777" w:rsidR="002B22BD" w:rsidRDefault="002B22BD" w:rsidP="00096385">
            <w:r>
              <w:rPr>
                <w:sz w:val="16"/>
                <w:szCs w:val="16"/>
              </w:rPr>
              <w:t>R5-234148</w:t>
            </w:r>
          </w:p>
        </w:tc>
        <w:tc>
          <w:tcPr>
            <w:tcW w:w="1597" w:type="dxa"/>
          </w:tcPr>
          <w:p w14:paraId="10FD4DD9" w14:textId="77777777" w:rsidR="002B22BD" w:rsidRDefault="002B22BD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0A03E6B" w14:textId="77777777" w:rsidR="002B22BD" w:rsidRDefault="002B22BD" w:rsidP="00096385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7E877EBC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15F9C5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66E3575B" w14:textId="77777777" w:rsidTr="00096385">
        <w:tc>
          <w:tcPr>
            <w:tcW w:w="879" w:type="dxa"/>
          </w:tcPr>
          <w:p w14:paraId="384692C5" w14:textId="77777777" w:rsidR="002B22BD" w:rsidRDefault="002B22BD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06795BEC" w14:textId="77777777" w:rsidR="002B22BD" w:rsidRDefault="002B22BD" w:rsidP="00096385">
            <w:r>
              <w:rPr>
                <w:sz w:val="16"/>
                <w:szCs w:val="16"/>
              </w:rPr>
              <w:t>2830</w:t>
            </w:r>
          </w:p>
        </w:tc>
        <w:tc>
          <w:tcPr>
            <w:tcW w:w="517" w:type="dxa"/>
          </w:tcPr>
          <w:p w14:paraId="78C823BB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0FA336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FF52635" w14:textId="77777777" w:rsidR="002B22BD" w:rsidRDefault="002B22BD" w:rsidP="00096385">
            <w:r>
              <w:rPr>
                <w:sz w:val="16"/>
                <w:szCs w:val="16"/>
              </w:rPr>
              <w:t>Update IE CSI-ReportConfig</w:t>
            </w:r>
          </w:p>
        </w:tc>
        <w:tc>
          <w:tcPr>
            <w:tcW w:w="517" w:type="dxa"/>
          </w:tcPr>
          <w:p w14:paraId="3AC7A60E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3A4905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F1007CE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5082C25" w14:textId="77777777" w:rsidR="002B22BD" w:rsidRDefault="002B22BD" w:rsidP="00096385">
            <w:r>
              <w:rPr>
                <w:sz w:val="16"/>
                <w:szCs w:val="16"/>
              </w:rPr>
              <w:t>R5-234149</w:t>
            </w:r>
          </w:p>
        </w:tc>
        <w:tc>
          <w:tcPr>
            <w:tcW w:w="1597" w:type="dxa"/>
          </w:tcPr>
          <w:p w14:paraId="55927E20" w14:textId="77777777" w:rsidR="002B22BD" w:rsidRDefault="002B22BD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FFD8709" w14:textId="77777777" w:rsidR="002B22BD" w:rsidRDefault="002B22BD" w:rsidP="00096385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6C32564F" w14:textId="77777777" w:rsidR="002B22BD" w:rsidRDefault="002B22BD" w:rsidP="00096385"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 w14:paraId="62260038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18EE1C5A" w14:textId="77777777" w:rsidTr="00096385">
        <w:tc>
          <w:tcPr>
            <w:tcW w:w="879" w:type="dxa"/>
          </w:tcPr>
          <w:p w14:paraId="3A9B374B" w14:textId="77777777" w:rsidR="002B22BD" w:rsidRDefault="002B22BD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6FA50E09" w14:textId="77777777" w:rsidR="002B22BD" w:rsidRDefault="002B22BD" w:rsidP="00096385">
            <w:r>
              <w:rPr>
                <w:sz w:val="16"/>
                <w:szCs w:val="16"/>
              </w:rPr>
              <w:t>2834</w:t>
            </w:r>
          </w:p>
        </w:tc>
        <w:tc>
          <w:tcPr>
            <w:tcW w:w="517" w:type="dxa"/>
          </w:tcPr>
          <w:p w14:paraId="2A186EA6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59A80E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890DB15" w14:textId="77777777" w:rsidR="002B22BD" w:rsidRDefault="002B22BD" w:rsidP="00096385">
            <w:r>
              <w:rPr>
                <w:sz w:val="16"/>
                <w:szCs w:val="16"/>
              </w:rPr>
              <w:t>Test frequency corrections for n66</w:t>
            </w:r>
          </w:p>
        </w:tc>
        <w:tc>
          <w:tcPr>
            <w:tcW w:w="517" w:type="dxa"/>
          </w:tcPr>
          <w:p w14:paraId="28317EBC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D7BE6D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8B1240E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EC0F95D" w14:textId="77777777" w:rsidR="002B22BD" w:rsidRDefault="002B22BD" w:rsidP="00096385">
            <w:r>
              <w:rPr>
                <w:sz w:val="16"/>
                <w:szCs w:val="16"/>
              </w:rPr>
              <w:t>R5-234162</w:t>
            </w:r>
          </w:p>
        </w:tc>
        <w:tc>
          <w:tcPr>
            <w:tcW w:w="1597" w:type="dxa"/>
          </w:tcPr>
          <w:p w14:paraId="3C2B3B2E" w14:textId="77777777" w:rsidR="002B22BD" w:rsidRDefault="002B22BD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618A17BE" w14:textId="77777777" w:rsidR="002B22BD" w:rsidRDefault="002B22BD" w:rsidP="00096385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09BDD188" w14:textId="77777777" w:rsidR="002B22BD" w:rsidRDefault="002B22BD" w:rsidP="00096385">
            <w:r>
              <w:rPr>
                <w:sz w:val="16"/>
                <w:szCs w:val="16"/>
              </w:rPr>
              <w:t>4.3.1.1.1.66</w:t>
            </w:r>
          </w:p>
        </w:tc>
        <w:tc>
          <w:tcPr>
            <w:tcW w:w="998" w:type="dxa"/>
          </w:tcPr>
          <w:p w14:paraId="521C0B66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4DBF2412" w14:textId="77777777" w:rsidTr="00096385">
        <w:tc>
          <w:tcPr>
            <w:tcW w:w="879" w:type="dxa"/>
          </w:tcPr>
          <w:p w14:paraId="01C26970" w14:textId="77777777" w:rsidR="002B22BD" w:rsidRDefault="002B22BD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1A539EC5" w14:textId="77777777" w:rsidR="002B22BD" w:rsidRDefault="002B22BD" w:rsidP="00096385">
            <w:r>
              <w:rPr>
                <w:sz w:val="16"/>
                <w:szCs w:val="16"/>
              </w:rPr>
              <w:t>2856</w:t>
            </w:r>
          </w:p>
        </w:tc>
        <w:tc>
          <w:tcPr>
            <w:tcW w:w="517" w:type="dxa"/>
          </w:tcPr>
          <w:p w14:paraId="14FE9E13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02F35B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73EA33B" w14:textId="77777777" w:rsidR="002B22BD" w:rsidRDefault="002B22BD" w:rsidP="00096385">
            <w:r>
              <w:rPr>
                <w:sz w:val="16"/>
                <w:szCs w:val="16"/>
              </w:rPr>
              <w:t>Update IE PDCP-Config</w:t>
            </w:r>
          </w:p>
        </w:tc>
        <w:tc>
          <w:tcPr>
            <w:tcW w:w="517" w:type="dxa"/>
          </w:tcPr>
          <w:p w14:paraId="5908D89D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6AD221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40C26AF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134FA98" w14:textId="77777777" w:rsidR="002B22BD" w:rsidRDefault="002B22BD" w:rsidP="00096385">
            <w:r>
              <w:rPr>
                <w:sz w:val="16"/>
                <w:szCs w:val="16"/>
              </w:rPr>
              <w:t>R5-234513</w:t>
            </w:r>
          </w:p>
        </w:tc>
        <w:tc>
          <w:tcPr>
            <w:tcW w:w="1597" w:type="dxa"/>
          </w:tcPr>
          <w:p w14:paraId="387E45CD" w14:textId="77777777" w:rsidR="002B22BD" w:rsidRDefault="002B22BD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F48A63B" w14:textId="77777777" w:rsidR="002B22BD" w:rsidRDefault="002B22BD" w:rsidP="00096385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011E20B2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D8F86B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723D6C6D" w14:textId="77777777" w:rsidTr="00096385">
        <w:tc>
          <w:tcPr>
            <w:tcW w:w="879" w:type="dxa"/>
          </w:tcPr>
          <w:p w14:paraId="38D7AE04" w14:textId="77777777" w:rsidR="002B22BD" w:rsidRDefault="002B22BD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453BA35F" w14:textId="77777777" w:rsidR="002B22BD" w:rsidRDefault="002B22BD" w:rsidP="00096385">
            <w:r>
              <w:rPr>
                <w:sz w:val="16"/>
                <w:szCs w:val="16"/>
              </w:rPr>
              <w:t>2857</w:t>
            </w:r>
          </w:p>
        </w:tc>
        <w:tc>
          <w:tcPr>
            <w:tcW w:w="517" w:type="dxa"/>
          </w:tcPr>
          <w:p w14:paraId="1BF75E23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E32A65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4DE620C" w14:textId="77777777" w:rsidR="002B22BD" w:rsidRDefault="002B22BD" w:rsidP="00096385">
            <w:r>
              <w:rPr>
                <w:sz w:val="16"/>
                <w:szCs w:val="16"/>
              </w:rPr>
              <w:t>Update IE PDSCH-ServingCellConfig</w:t>
            </w:r>
          </w:p>
        </w:tc>
        <w:tc>
          <w:tcPr>
            <w:tcW w:w="517" w:type="dxa"/>
          </w:tcPr>
          <w:p w14:paraId="72643BDA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58FDB4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3099E43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30928D5" w14:textId="77777777" w:rsidR="002B22BD" w:rsidRDefault="002B22BD" w:rsidP="00096385">
            <w:r>
              <w:rPr>
                <w:sz w:val="16"/>
                <w:szCs w:val="16"/>
              </w:rPr>
              <w:t>R5-234514</w:t>
            </w:r>
          </w:p>
        </w:tc>
        <w:tc>
          <w:tcPr>
            <w:tcW w:w="1597" w:type="dxa"/>
          </w:tcPr>
          <w:p w14:paraId="417071EF" w14:textId="77777777" w:rsidR="002B22BD" w:rsidRDefault="002B22BD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1CFAFB9" w14:textId="77777777" w:rsidR="002B22BD" w:rsidRDefault="002B22BD" w:rsidP="00096385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67951423" w14:textId="77777777" w:rsidR="002B22BD" w:rsidRDefault="002B22BD" w:rsidP="00096385"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 w14:paraId="5D326AF0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684B1C4A" w14:textId="77777777" w:rsidTr="00096385">
        <w:tc>
          <w:tcPr>
            <w:tcW w:w="879" w:type="dxa"/>
          </w:tcPr>
          <w:p w14:paraId="39757960" w14:textId="77777777" w:rsidR="002B22BD" w:rsidRDefault="002B22BD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6ABE2161" w14:textId="77777777" w:rsidR="002B22BD" w:rsidRDefault="002B22BD" w:rsidP="00096385">
            <w:r>
              <w:rPr>
                <w:sz w:val="16"/>
                <w:szCs w:val="16"/>
              </w:rPr>
              <w:t>2858</w:t>
            </w:r>
          </w:p>
        </w:tc>
        <w:tc>
          <w:tcPr>
            <w:tcW w:w="517" w:type="dxa"/>
          </w:tcPr>
          <w:p w14:paraId="1B136759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2708464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193DFF9" w14:textId="77777777" w:rsidR="002B22BD" w:rsidRDefault="002B22BD" w:rsidP="00096385">
            <w:r>
              <w:rPr>
                <w:sz w:val="16"/>
                <w:szCs w:val="16"/>
              </w:rPr>
              <w:t>Update IE PUCCH-Config</w:t>
            </w:r>
          </w:p>
        </w:tc>
        <w:tc>
          <w:tcPr>
            <w:tcW w:w="517" w:type="dxa"/>
          </w:tcPr>
          <w:p w14:paraId="61041FA8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3F65D1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931F171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C087942" w14:textId="77777777" w:rsidR="002B22BD" w:rsidRDefault="002B22BD" w:rsidP="00096385">
            <w:r>
              <w:rPr>
                <w:sz w:val="16"/>
                <w:szCs w:val="16"/>
              </w:rPr>
              <w:t>R5-234515</w:t>
            </w:r>
          </w:p>
        </w:tc>
        <w:tc>
          <w:tcPr>
            <w:tcW w:w="1597" w:type="dxa"/>
          </w:tcPr>
          <w:p w14:paraId="3C20A089" w14:textId="77777777" w:rsidR="002B22BD" w:rsidRDefault="002B22BD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ABB6D27" w14:textId="77777777" w:rsidR="002B22BD" w:rsidRDefault="002B22BD" w:rsidP="00096385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135752A7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0A9036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41C34719" w14:textId="77777777" w:rsidTr="00096385">
        <w:tc>
          <w:tcPr>
            <w:tcW w:w="879" w:type="dxa"/>
          </w:tcPr>
          <w:p w14:paraId="24893753" w14:textId="77777777" w:rsidR="002B22BD" w:rsidRDefault="002B22BD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F1C28F8" w14:textId="77777777" w:rsidR="002B22BD" w:rsidRDefault="002B22BD" w:rsidP="00096385">
            <w:r>
              <w:rPr>
                <w:sz w:val="16"/>
                <w:szCs w:val="16"/>
              </w:rPr>
              <w:t>2859</w:t>
            </w:r>
          </w:p>
        </w:tc>
        <w:tc>
          <w:tcPr>
            <w:tcW w:w="517" w:type="dxa"/>
          </w:tcPr>
          <w:p w14:paraId="365C8650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998B33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B7DD8BB" w14:textId="77777777" w:rsidR="002B22BD" w:rsidRDefault="002B22BD" w:rsidP="00096385">
            <w:r>
              <w:rPr>
                <w:sz w:val="16"/>
                <w:szCs w:val="16"/>
              </w:rPr>
              <w:t>Update IE PUSCH-Config</w:t>
            </w:r>
          </w:p>
        </w:tc>
        <w:tc>
          <w:tcPr>
            <w:tcW w:w="517" w:type="dxa"/>
          </w:tcPr>
          <w:p w14:paraId="45F03010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709D25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D496B49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4A59700" w14:textId="77777777" w:rsidR="002B22BD" w:rsidRDefault="002B22BD" w:rsidP="00096385">
            <w:r>
              <w:rPr>
                <w:sz w:val="16"/>
                <w:szCs w:val="16"/>
              </w:rPr>
              <w:t>R5-234516</w:t>
            </w:r>
          </w:p>
        </w:tc>
        <w:tc>
          <w:tcPr>
            <w:tcW w:w="1597" w:type="dxa"/>
          </w:tcPr>
          <w:p w14:paraId="1F9EBFC8" w14:textId="77777777" w:rsidR="002B22BD" w:rsidRDefault="002B22BD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8301AE6" w14:textId="77777777" w:rsidR="002B22BD" w:rsidRDefault="002B22BD" w:rsidP="00096385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5884A8B8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497966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699BAC95" w14:textId="77777777" w:rsidTr="00096385">
        <w:tc>
          <w:tcPr>
            <w:tcW w:w="879" w:type="dxa"/>
          </w:tcPr>
          <w:p w14:paraId="7B8B6C76" w14:textId="77777777" w:rsidR="002B22BD" w:rsidRDefault="002B22BD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ECCD7AA" w14:textId="77777777" w:rsidR="002B22BD" w:rsidRDefault="002B22BD" w:rsidP="00096385">
            <w:r>
              <w:rPr>
                <w:sz w:val="16"/>
                <w:szCs w:val="16"/>
              </w:rPr>
              <w:t>2860</w:t>
            </w:r>
          </w:p>
        </w:tc>
        <w:tc>
          <w:tcPr>
            <w:tcW w:w="517" w:type="dxa"/>
          </w:tcPr>
          <w:p w14:paraId="037A64B6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764654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974BE70" w14:textId="77777777" w:rsidR="002B22BD" w:rsidRDefault="002B22BD" w:rsidP="00096385">
            <w:r>
              <w:rPr>
                <w:sz w:val="16"/>
                <w:szCs w:val="16"/>
              </w:rPr>
              <w:t>Update IE PUSCH-ServingCellConfig</w:t>
            </w:r>
          </w:p>
        </w:tc>
        <w:tc>
          <w:tcPr>
            <w:tcW w:w="517" w:type="dxa"/>
          </w:tcPr>
          <w:p w14:paraId="2EBA91D3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791BE7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F303500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676E10CC" w14:textId="77777777" w:rsidR="002B22BD" w:rsidRDefault="002B22BD" w:rsidP="00096385">
            <w:r>
              <w:rPr>
                <w:sz w:val="16"/>
                <w:szCs w:val="16"/>
              </w:rPr>
              <w:t>R5-234520</w:t>
            </w:r>
          </w:p>
        </w:tc>
        <w:tc>
          <w:tcPr>
            <w:tcW w:w="1597" w:type="dxa"/>
          </w:tcPr>
          <w:p w14:paraId="04874D1C" w14:textId="77777777" w:rsidR="002B22BD" w:rsidRDefault="002B22BD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5A5ED55" w14:textId="77777777" w:rsidR="002B22BD" w:rsidRDefault="002B22BD" w:rsidP="00096385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598EBEA1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433FDC7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1CF503D8" w14:textId="77777777" w:rsidTr="00096385">
        <w:tc>
          <w:tcPr>
            <w:tcW w:w="879" w:type="dxa"/>
          </w:tcPr>
          <w:p w14:paraId="1438C28C" w14:textId="77777777" w:rsidR="002B22BD" w:rsidRDefault="002B22BD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608C3658" w14:textId="77777777" w:rsidR="002B22BD" w:rsidRDefault="002B22BD" w:rsidP="00096385">
            <w:r>
              <w:rPr>
                <w:sz w:val="16"/>
                <w:szCs w:val="16"/>
              </w:rPr>
              <w:t>2861</w:t>
            </w:r>
          </w:p>
        </w:tc>
        <w:tc>
          <w:tcPr>
            <w:tcW w:w="517" w:type="dxa"/>
          </w:tcPr>
          <w:p w14:paraId="7E0DC4BA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410FF3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80DCB32" w14:textId="77777777" w:rsidR="002B22BD" w:rsidRDefault="002B22BD" w:rsidP="00096385">
            <w:r>
              <w:rPr>
                <w:sz w:val="16"/>
                <w:szCs w:val="16"/>
              </w:rPr>
              <w:t>Update IE RACH-ConfigCommon</w:t>
            </w:r>
          </w:p>
        </w:tc>
        <w:tc>
          <w:tcPr>
            <w:tcW w:w="517" w:type="dxa"/>
          </w:tcPr>
          <w:p w14:paraId="743928FC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E633FF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D659F91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EA76706" w14:textId="77777777" w:rsidR="002B22BD" w:rsidRDefault="002B22BD" w:rsidP="00096385">
            <w:r>
              <w:rPr>
                <w:sz w:val="16"/>
                <w:szCs w:val="16"/>
              </w:rPr>
              <w:t>R5-234521</w:t>
            </w:r>
          </w:p>
        </w:tc>
        <w:tc>
          <w:tcPr>
            <w:tcW w:w="1597" w:type="dxa"/>
          </w:tcPr>
          <w:p w14:paraId="072839DC" w14:textId="77777777" w:rsidR="002B22BD" w:rsidRDefault="002B22BD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D4056E2" w14:textId="77777777" w:rsidR="002B22BD" w:rsidRDefault="002B22BD" w:rsidP="00096385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1851EB27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9B702D9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77C3B961" w14:textId="77777777" w:rsidTr="00096385">
        <w:tc>
          <w:tcPr>
            <w:tcW w:w="879" w:type="dxa"/>
          </w:tcPr>
          <w:p w14:paraId="7EA1341B" w14:textId="77777777" w:rsidR="002B22BD" w:rsidRDefault="002B22BD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0958EA52" w14:textId="77777777" w:rsidR="002B22BD" w:rsidRDefault="002B22BD" w:rsidP="00096385">
            <w:r>
              <w:rPr>
                <w:sz w:val="16"/>
                <w:szCs w:val="16"/>
              </w:rPr>
              <w:t>2862</w:t>
            </w:r>
          </w:p>
        </w:tc>
        <w:tc>
          <w:tcPr>
            <w:tcW w:w="517" w:type="dxa"/>
          </w:tcPr>
          <w:p w14:paraId="3321FEAB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33A669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A83DE23" w14:textId="77777777" w:rsidR="002B22BD" w:rsidRDefault="002B22BD" w:rsidP="00096385">
            <w:r>
              <w:rPr>
                <w:sz w:val="16"/>
                <w:szCs w:val="16"/>
              </w:rPr>
              <w:t>Update IE RACH-ConfigDedicated</w:t>
            </w:r>
          </w:p>
        </w:tc>
        <w:tc>
          <w:tcPr>
            <w:tcW w:w="517" w:type="dxa"/>
          </w:tcPr>
          <w:p w14:paraId="5FEDD64E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435643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C511FB5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F3A34A7" w14:textId="77777777" w:rsidR="002B22BD" w:rsidRDefault="002B22BD" w:rsidP="00096385">
            <w:r>
              <w:rPr>
                <w:sz w:val="16"/>
                <w:szCs w:val="16"/>
              </w:rPr>
              <w:t>R5-234522</w:t>
            </w:r>
          </w:p>
        </w:tc>
        <w:tc>
          <w:tcPr>
            <w:tcW w:w="1597" w:type="dxa"/>
          </w:tcPr>
          <w:p w14:paraId="3702B29A" w14:textId="77777777" w:rsidR="002B22BD" w:rsidRDefault="002B22BD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D8A7FCE" w14:textId="77777777" w:rsidR="002B22BD" w:rsidRDefault="002B22BD" w:rsidP="00096385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4555F513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A7C1D5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4A3C619A" w14:textId="77777777" w:rsidTr="00096385">
        <w:tc>
          <w:tcPr>
            <w:tcW w:w="879" w:type="dxa"/>
          </w:tcPr>
          <w:p w14:paraId="2AABB680" w14:textId="77777777" w:rsidR="002B22BD" w:rsidRDefault="002B22BD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18851482" w14:textId="77777777" w:rsidR="002B22BD" w:rsidRDefault="002B22BD" w:rsidP="00096385">
            <w:r>
              <w:rPr>
                <w:sz w:val="16"/>
                <w:szCs w:val="16"/>
              </w:rPr>
              <w:t>2863</w:t>
            </w:r>
          </w:p>
        </w:tc>
        <w:tc>
          <w:tcPr>
            <w:tcW w:w="517" w:type="dxa"/>
          </w:tcPr>
          <w:p w14:paraId="4470880F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207035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37D630A" w14:textId="77777777" w:rsidR="002B22BD" w:rsidRDefault="002B22BD" w:rsidP="00096385">
            <w:r>
              <w:rPr>
                <w:sz w:val="16"/>
                <w:szCs w:val="16"/>
              </w:rPr>
              <w:t>Update IE ReportConfigInterRAT</w:t>
            </w:r>
          </w:p>
        </w:tc>
        <w:tc>
          <w:tcPr>
            <w:tcW w:w="517" w:type="dxa"/>
          </w:tcPr>
          <w:p w14:paraId="2C4D62E8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D823E4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1E5B1DB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3E4D1BC" w14:textId="77777777" w:rsidR="002B22BD" w:rsidRDefault="002B22BD" w:rsidP="00096385">
            <w:r>
              <w:rPr>
                <w:sz w:val="16"/>
                <w:szCs w:val="16"/>
              </w:rPr>
              <w:t>R5-234523</w:t>
            </w:r>
          </w:p>
        </w:tc>
        <w:tc>
          <w:tcPr>
            <w:tcW w:w="1597" w:type="dxa"/>
          </w:tcPr>
          <w:p w14:paraId="6C4EF575" w14:textId="77777777" w:rsidR="002B22BD" w:rsidRDefault="002B22BD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C2B7361" w14:textId="77777777" w:rsidR="002B22BD" w:rsidRDefault="002B22BD" w:rsidP="00096385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19F61D0B" w14:textId="77777777" w:rsidR="002B22BD" w:rsidRDefault="002B22BD" w:rsidP="00096385"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 w14:paraId="11C4E971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5F8A5A92" w14:textId="77777777" w:rsidTr="00096385">
        <w:tc>
          <w:tcPr>
            <w:tcW w:w="879" w:type="dxa"/>
          </w:tcPr>
          <w:p w14:paraId="09792AB7" w14:textId="77777777" w:rsidR="002B22BD" w:rsidRDefault="002B22BD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086852D3" w14:textId="77777777" w:rsidR="002B22BD" w:rsidRDefault="002B22BD" w:rsidP="00096385">
            <w:r>
              <w:rPr>
                <w:sz w:val="16"/>
                <w:szCs w:val="16"/>
              </w:rPr>
              <w:t>2864</w:t>
            </w:r>
          </w:p>
        </w:tc>
        <w:tc>
          <w:tcPr>
            <w:tcW w:w="517" w:type="dxa"/>
          </w:tcPr>
          <w:p w14:paraId="253E1FCD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56C952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B76446E" w14:textId="77777777" w:rsidR="002B22BD" w:rsidRDefault="002B22BD" w:rsidP="00096385">
            <w:r>
              <w:rPr>
                <w:sz w:val="16"/>
                <w:szCs w:val="16"/>
              </w:rPr>
              <w:t>Update IE SCS-SpecificCarrier</w:t>
            </w:r>
          </w:p>
        </w:tc>
        <w:tc>
          <w:tcPr>
            <w:tcW w:w="517" w:type="dxa"/>
          </w:tcPr>
          <w:p w14:paraId="732BEA2D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C3C5B8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F8509F8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3DDC5F1D" w14:textId="77777777" w:rsidR="002B22BD" w:rsidRDefault="002B22BD" w:rsidP="00096385">
            <w:r>
              <w:rPr>
                <w:sz w:val="16"/>
                <w:szCs w:val="16"/>
              </w:rPr>
              <w:t>R5-234527</w:t>
            </w:r>
          </w:p>
        </w:tc>
        <w:tc>
          <w:tcPr>
            <w:tcW w:w="1597" w:type="dxa"/>
          </w:tcPr>
          <w:p w14:paraId="4A39A437" w14:textId="77777777" w:rsidR="002B22BD" w:rsidRDefault="002B22BD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05DB32A" w14:textId="77777777" w:rsidR="002B22BD" w:rsidRDefault="002B22BD" w:rsidP="00096385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45AF1C49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DD080A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17A5A84F" w14:textId="77777777" w:rsidTr="00096385">
        <w:tc>
          <w:tcPr>
            <w:tcW w:w="879" w:type="dxa"/>
          </w:tcPr>
          <w:p w14:paraId="59C1854E" w14:textId="77777777" w:rsidR="002B22BD" w:rsidRDefault="002B22BD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023DB3F" w14:textId="77777777" w:rsidR="002B22BD" w:rsidRDefault="002B22BD" w:rsidP="00096385">
            <w:r>
              <w:rPr>
                <w:sz w:val="16"/>
                <w:szCs w:val="16"/>
              </w:rPr>
              <w:t>2865</w:t>
            </w:r>
          </w:p>
        </w:tc>
        <w:tc>
          <w:tcPr>
            <w:tcW w:w="517" w:type="dxa"/>
          </w:tcPr>
          <w:p w14:paraId="2A9EFEE4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A5462C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F81DB8D" w14:textId="77777777" w:rsidR="002B22BD" w:rsidRDefault="002B22BD" w:rsidP="00096385">
            <w:r>
              <w:rPr>
                <w:sz w:val="16"/>
                <w:szCs w:val="16"/>
              </w:rPr>
              <w:t>Update IE ServingCellConfig</w:t>
            </w:r>
          </w:p>
        </w:tc>
        <w:tc>
          <w:tcPr>
            <w:tcW w:w="517" w:type="dxa"/>
          </w:tcPr>
          <w:p w14:paraId="43D09AB2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CB7CC6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D7E9729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C79FAEC" w14:textId="77777777" w:rsidR="002B22BD" w:rsidRDefault="002B22BD" w:rsidP="00096385">
            <w:r>
              <w:rPr>
                <w:sz w:val="16"/>
                <w:szCs w:val="16"/>
              </w:rPr>
              <w:t>R5-234528</w:t>
            </w:r>
          </w:p>
        </w:tc>
        <w:tc>
          <w:tcPr>
            <w:tcW w:w="1597" w:type="dxa"/>
          </w:tcPr>
          <w:p w14:paraId="6E9C39D3" w14:textId="77777777" w:rsidR="002B22BD" w:rsidRDefault="002B22BD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A634ADC" w14:textId="77777777" w:rsidR="002B22BD" w:rsidRDefault="002B22BD" w:rsidP="00096385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4E3BD9D3" w14:textId="77777777" w:rsidR="002B22BD" w:rsidRDefault="002B22BD" w:rsidP="00096385"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 w14:paraId="69204FE3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147F242C" w14:textId="77777777" w:rsidTr="00096385">
        <w:tc>
          <w:tcPr>
            <w:tcW w:w="879" w:type="dxa"/>
          </w:tcPr>
          <w:p w14:paraId="4936A74E" w14:textId="77777777" w:rsidR="002B22BD" w:rsidRDefault="002B22BD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50BD358D" w14:textId="77777777" w:rsidR="002B22BD" w:rsidRDefault="002B22BD" w:rsidP="00096385">
            <w:r>
              <w:rPr>
                <w:sz w:val="16"/>
                <w:szCs w:val="16"/>
              </w:rPr>
              <w:t>2866</w:t>
            </w:r>
          </w:p>
        </w:tc>
        <w:tc>
          <w:tcPr>
            <w:tcW w:w="517" w:type="dxa"/>
          </w:tcPr>
          <w:p w14:paraId="05BC3060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9897A9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BFEFE7E" w14:textId="77777777" w:rsidR="002B22BD" w:rsidRDefault="002B22BD" w:rsidP="00096385">
            <w:r>
              <w:rPr>
                <w:sz w:val="16"/>
                <w:szCs w:val="16"/>
              </w:rPr>
              <w:t>Update IE ServingCellConfigCommon</w:t>
            </w:r>
          </w:p>
        </w:tc>
        <w:tc>
          <w:tcPr>
            <w:tcW w:w="517" w:type="dxa"/>
          </w:tcPr>
          <w:p w14:paraId="40760848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288A33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D4A8A6A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FACCDB7" w14:textId="77777777" w:rsidR="002B22BD" w:rsidRDefault="002B22BD" w:rsidP="00096385">
            <w:r>
              <w:rPr>
                <w:sz w:val="16"/>
                <w:szCs w:val="16"/>
              </w:rPr>
              <w:t>R5-234529</w:t>
            </w:r>
          </w:p>
        </w:tc>
        <w:tc>
          <w:tcPr>
            <w:tcW w:w="1597" w:type="dxa"/>
          </w:tcPr>
          <w:p w14:paraId="435CAAB7" w14:textId="77777777" w:rsidR="002B22BD" w:rsidRDefault="002B22BD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50E0206" w14:textId="77777777" w:rsidR="002B22BD" w:rsidRDefault="002B22BD" w:rsidP="00096385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15708E54" w14:textId="77777777" w:rsidR="002B22BD" w:rsidRDefault="002B22BD" w:rsidP="00096385"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 w14:paraId="1A10E072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3CF9B1AF" w14:textId="77777777" w:rsidTr="00096385">
        <w:tc>
          <w:tcPr>
            <w:tcW w:w="879" w:type="dxa"/>
          </w:tcPr>
          <w:p w14:paraId="6C9B6CA5" w14:textId="77777777" w:rsidR="002B22BD" w:rsidRDefault="002B22BD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1A3ECC8" w14:textId="77777777" w:rsidR="002B22BD" w:rsidRDefault="002B22BD" w:rsidP="00096385">
            <w:r>
              <w:rPr>
                <w:sz w:val="16"/>
                <w:szCs w:val="16"/>
              </w:rPr>
              <w:t>2867</w:t>
            </w:r>
          </w:p>
        </w:tc>
        <w:tc>
          <w:tcPr>
            <w:tcW w:w="517" w:type="dxa"/>
          </w:tcPr>
          <w:p w14:paraId="28BF6B6E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2892C55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3769CC1" w14:textId="77777777" w:rsidR="002B22BD" w:rsidRDefault="002B22BD" w:rsidP="00096385">
            <w:r>
              <w:rPr>
                <w:sz w:val="16"/>
                <w:szCs w:val="16"/>
              </w:rPr>
              <w:t>Update IE SRS-Config</w:t>
            </w:r>
          </w:p>
        </w:tc>
        <w:tc>
          <w:tcPr>
            <w:tcW w:w="517" w:type="dxa"/>
          </w:tcPr>
          <w:p w14:paraId="28689D30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6304B1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1B7D45E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045ADA5E" w14:textId="77777777" w:rsidR="002B22BD" w:rsidRDefault="002B22BD" w:rsidP="00096385">
            <w:r>
              <w:rPr>
                <w:sz w:val="16"/>
                <w:szCs w:val="16"/>
              </w:rPr>
              <w:t>R5-234530</w:t>
            </w:r>
          </w:p>
        </w:tc>
        <w:tc>
          <w:tcPr>
            <w:tcW w:w="1597" w:type="dxa"/>
          </w:tcPr>
          <w:p w14:paraId="2C77EED1" w14:textId="77777777" w:rsidR="002B22BD" w:rsidRDefault="002B22BD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01187E9" w14:textId="77777777" w:rsidR="002B22BD" w:rsidRDefault="002B22BD" w:rsidP="00096385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0B979E85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A91E3B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2E620539" w14:textId="77777777" w:rsidTr="00096385">
        <w:tc>
          <w:tcPr>
            <w:tcW w:w="879" w:type="dxa"/>
          </w:tcPr>
          <w:p w14:paraId="52226C7A" w14:textId="77777777" w:rsidR="002B22BD" w:rsidRDefault="002B22BD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0DA85F5D" w14:textId="77777777" w:rsidR="002B22BD" w:rsidRDefault="002B22BD" w:rsidP="00096385">
            <w:r>
              <w:rPr>
                <w:sz w:val="16"/>
                <w:szCs w:val="16"/>
              </w:rPr>
              <w:t>2886</w:t>
            </w:r>
          </w:p>
        </w:tc>
        <w:tc>
          <w:tcPr>
            <w:tcW w:w="517" w:type="dxa"/>
          </w:tcPr>
          <w:p w14:paraId="0F5F1A80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E885E51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971DA5" w14:textId="77777777" w:rsidR="002B22BD" w:rsidRDefault="002B22BD" w:rsidP="00096385">
            <w:r>
              <w:rPr>
                <w:sz w:val="16"/>
                <w:szCs w:val="16"/>
              </w:rPr>
              <w:t>Updates to default 5GMM messages</w:t>
            </w:r>
          </w:p>
        </w:tc>
        <w:tc>
          <w:tcPr>
            <w:tcW w:w="517" w:type="dxa"/>
          </w:tcPr>
          <w:p w14:paraId="20592314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A36B78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65E8CB9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4495C8A" w14:textId="77777777" w:rsidR="002B22BD" w:rsidRDefault="002B22BD" w:rsidP="00096385">
            <w:r>
              <w:rPr>
                <w:sz w:val="16"/>
                <w:szCs w:val="16"/>
              </w:rPr>
              <w:t>R5-235280</w:t>
            </w:r>
          </w:p>
        </w:tc>
        <w:tc>
          <w:tcPr>
            <w:tcW w:w="1597" w:type="dxa"/>
          </w:tcPr>
          <w:p w14:paraId="4D6FF0F9" w14:textId="77777777" w:rsidR="002B22BD" w:rsidRDefault="002B22BD" w:rsidP="0009638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A7C6E4D" w14:textId="77777777" w:rsidR="002B22BD" w:rsidRDefault="002B22BD" w:rsidP="00096385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72A064C0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45FF5B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3B0E4237" w14:textId="77777777" w:rsidTr="00096385">
        <w:tc>
          <w:tcPr>
            <w:tcW w:w="879" w:type="dxa"/>
          </w:tcPr>
          <w:p w14:paraId="016F3A45" w14:textId="77777777" w:rsidR="002B22BD" w:rsidRDefault="002B22BD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31B2563" w14:textId="77777777" w:rsidR="002B22BD" w:rsidRDefault="002B22BD" w:rsidP="00096385">
            <w:r>
              <w:rPr>
                <w:sz w:val="16"/>
                <w:szCs w:val="16"/>
              </w:rPr>
              <w:t>2896</w:t>
            </w:r>
          </w:p>
        </w:tc>
        <w:tc>
          <w:tcPr>
            <w:tcW w:w="517" w:type="dxa"/>
          </w:tcPr>
          <w:p w14:paraId="637602E8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5A6F9C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78966D" w14:textId="77777777" w:rsidR="002B22BD" w:rsidRDefault="002B22BD" w:rsidP="00096385">
            <w:r>
              <w:rPr>
                <w:sz w:val="16"/>
                <w:szCs w:val="16"/>
              </w:rPr>
              <w:t>Test frequencies for band n2: Addition of 35 MHz channel bandwidth</w:t>
            </w:r>
          </w:p>
        </w:tc>
        <w:tc>
          <w:tcPr>
            <w:tcW w:w="517" w:type="dxa"/>
          </w:tcPr>
          <w:p w14:paraId="3E2FBCDF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6D98B8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F889F4A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753A88F" w14:textId="77777777" w:rsidR="002B22BD" w:rsidRDefault="002B22BD" w:rsidP="00096385">
            <w:r>
              <w:rPr>
                <w:sz w:val="16"/>
                <w:szCs w:val="16"/>
              </w:rPr>
              <w:t>R5-234936</w:t>
            </w:r>
          </w:p>
        </w:tc>
        <w:tc>
          <w:tcPr>
            <w:tcW w:w="1597" w:type="dxa"/>
          </w:tcPr>
          <w:p w14:paraId="4F764526" w14:textId="77777777" w:rsidR="002B22BD" w:rsidRDefault="002B22BD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07479C6C" w14:textId="77777777" w:rsidR="002B22BD" w:rsidRDefault="002B22BD" w:rsidP="00096385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61489800" w14:textId="77777777" w:rsidR="002B22BD" w:rsidRDefault="002B22BD" w:rsidP="00096385">
            <w:r>
              <w:rPr>
                <w:sz w:val="16"/>
                <w:szCs w:val="16"/>
              </w:rPr>
              <w:t>4.3.1.1.1.2</w:t>
            </w:r>
          </w:p>
        </w:tc>
        <w:tc>
          <w:tcPr>
            <w:tcW w:w="998" w:type="dxa"/>
          </w:tcPr>
          <w:p w14:paraId="38FC1DC1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1911A6DD" w14:textId="77777777" w:rsidTr="00096385">
        <w:tc>
          <w:tcPr>
            <w:tcW w:w="879" w:type="dxa"/>
          </w:tcPr>
          <w:p w14:paraId="2D0F0E4D" w14:textId="77777777" w:rsidR="002B22BD" w:rsidRDefault="002B22BD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5A45D0A" w14:textId="77777777" w:rsidR="002B22BD" w:rsidRDefault="002B22BD" w:rsidP="00096385">
            <w:r>
              <w:rPr>
                <w:sz w:val="16"/>
                <w:szCs w:val="16"/>
              </w:rPr>
              <w:t>2899</w:t>
            </w:r>
          </w:p>
        </w:tc>
        <w:tc>
          <w:tcPr>
            <w:tcW w:w="517" w:type="dxa"/>
          </w:tcPr>
          <w:p w14:paraId="7D9223E4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77EB2B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85CEE1" w14:textId="77777777" w:rsidR="002B22BD" w:rsidRDefault="002B22BD" w:rsidP="00096385">
            <w:r>
              <w:rPr>
                <w:sz w:val="16"/>
                <w:szCs w:val="16"/>
              </w:rPr>
              <w:t>Test frequencies for band n5 and asymmetric channel bandwidths</w:t>
            </w:r>
          </w:p>
        </w:tc>
        <w:tc>
          <w:tcPr>
            <w:tcW w:w="517" w:type="dxa"/>
          </w:tcPr>
          <w:p w14:paraId="495E43B0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578863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9180272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2922D05E" w14:textId="77777777" w:rsidR="002B22BD" w:rsidRDefault="002B22BD" w:rsidP="00096385">
            <w:r>
              <w:rPr>
                <w:sz w:val="16"/>
                <w:szCs w:val="16"/>
              </w:rPr>
              <w:t>R5-234941</w:t>
            </w:r>
          </w:p>
        </w:tc>
        <w:tc>
          <w:tcPr>
            <w:tcW w:w="1597" w:type="dxa"/>
          </w:tcPr>
          <w:p w14:paraId="37A070DA" w14:textId="77777777" w:rsidR="002B22BD" w:rsidRDefault="002B22BD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211638B5" w14:textId="77777777" w:rsidR="002B22BD" w:rsidRDefault="002B22BD" w:rsidP="00096385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6C8A459A" w14:textId="77777777" w:rsidR="002B22BD" w:rsidRDefault="002B22BD" w:rsidP="00096385">
            <w:r>
              <w:rPr>
                <w:sz w:val="16"/>
                <w:szCs w:val="16"/>
              </w:rPr>
              <w:t>4.3.1.1.1.5</w:t>
            </w:r>
          </w:p>
        </w:tc>
        <w:tc>
          <w:tcPr>
            <w:tcW w:w="998" w:type="dxa"/>
          </w:tcPr>
          <w:p w14:paraId="0F9D1A96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61287CF6" w14:textId="77777777" w:rsidTr="00096385">
        <w:tc>
          <w:tcPr>
            <w:tcW w:w="879" w:type="dxa"/>
          </w:tcPr>
          <w:p w14:paraId="553B32DE" w14:textId="77777777" w:rsidR="002B22BD" w:rsidRDefault="002B22BD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5B1B4C88" w14:textId="77777777" w:rsidR="002B22BD" w:rsidRDefault="002B22BD" w:rsidP="00096385">
            <w:r>
              <w:rPr>
                <w:sz w:val="16"/>
                <w:szCs w:val="16"/>
              </w:rPr>
              <w:t>2900</w:t>
            </w:r>
          </w:p>
        </w:tc>
        <w:tc>
          <w:tcPr>
            <w:tcW w:w="517" w:type="dxa"/>
          </w:tcPr>
          <w:p w14:paraId="4153EE19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E2161D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B7738FE" w14:textId="77777777" w:rsidR="002B22BD" w:rsidRDefault="002B22BD" w:rsidP="00096385">
            <w:r>
              <w:rPr>
                <w:sz w:val="16"/>
                <w:szCs w:val="16"/>
              </w:rPr>
              <w:t>Test frequencies for band n8 and asymmetric channel bandwidths</w:t>
            </w:r>
          </w:p>
        </w:tc>
        <w:tc>
          <w:tcPr>
            <w:tcW w:w="517" w:type="dxa"/>
          </w:tcPr>
          <w:p w14:paraId="67D235AC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61F9AE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7B434CA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575A2C82" w14:textId="77777777" w:rsidR="002B22BD" w:rsidRDefault="002B22BD" w:rsidP="00096385">
            <w:r>
              <w:rPr>
                <w:sz w:val="16"/>
                <w:szCs w:val="16"/>
              </w:rPr>
              <w:t>R5-234942</w:t>
            </w:r>
          </w:p>
        </w:tc>
        <w:tc>
          <w:tcPr>
            <w:tcW w:w="1597" w:type="dxa"/>
          </w:tcPr>
          <w:p w14:paraId="396A4C45" w14:textId="77777777" w:rsidR="002B22BD" w:rsidRDefault="002B22BD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3DFCD320" w14:textId="77777777" w:rsidR="002B22BD" w:rsidRDefault="002B22BD" w:rsidP="00096385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273C4739" w14:textId="77777777" w:rsidR="002B22BD" w:rsidRDefault="002B22BD" w:rsidP="00096385">
            <w:r>
              <w:rPr>
                <w:sz w:val="16"/>
                <w:szCs w:val="16"/>
              </w:rPr>
              <w:t>4.3.1.1.1.8</w:t>
            </w:r>
          </w:p>
        </w:tc>
        <w:tc>
          <w:tcPr>
            <w:tcW w:w="998" w:type="dxa"/>
          </w:tcPr>
          <w:p w14:paraId="4E850BF4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63369768" w14:textId="77777777" w:rsidTr="00096385">
        <w:tc>
          <w:tcPr>
            <w:tcW w:w="879" w:type="dxa"/>
          </w:tcPr>
          <w:p w14:paraId="694EC3BA" w14:textId="77777777" w:rsidR="002B22BD" w:rsidRDefault="002B22BD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0DB7B906" w14:textId="77777777" w:rsidR="002B22BD" w:rsidRDefault="002B22BD" w:rsidP="00096385">
            <w:r>
              <w:rPr>
                <w:sz w:val="16"/>
                <w:szCs w:val="16"/>
              </w:rPr>
              <w:t>2901</w:t>
            </w:r>
          </w:p>
        </w:tc>
        <w:tc>
          <w:tcPr>
            <w:tcW w:w="517" w:type="dxa"/>
          </w:tcPr>
          <w:p w14:paraId="5C41D7B8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4FDA50D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B1E38C" w14:textId="77777777" w:rsidR="002B22BD" w:rsidRDefault="002B22BD" w:rsidP="00096385">
            <w:r>
              <w:rPr>
                <w:sz w:val="16"/>
                <w:szCs w:val="16"/>
              </w:rPr>
              <w:t>Test frequencies for band n24 and asymmetric channel bandwidths</w:t>
            </w:r>
          </w:p>
        </w:tc>
        <w:tc>
          <w:tcPr>
            <w:tcW w:w="517" w:type="dxa"/>
          </w:tcPr>
          <w:p w14:paraId="50736D6A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396993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0942615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E85F33A" w14:textId="77777777" w:rsidR="002B22BD" w:rsidRDefault="002B22BD" w:rsidP="00096385">
            <w:r>
              <w:rPr>
                <w:sz w:val="16"/>
                <w:szCs w:val="16"/>
              </w:rPr>
              <w:t>R5-235600</w:t>
            </w:r>
          </w:p>
        </w:tc>
        <w:tc>
          <w:tcPr>
            <w:tcW w:w="1597" w:type="dxa"/>
          </w:tcPr>
          <w:p w14:paraId="73D10528" w14:textId="77777777" w:rsidR="002B22BD" w:rsidRDefault="002B22BD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34BFD0EF" w14:textId="77777777" w:rsidR="002B22BD" w:rsidRDefault="002B22BD" w:rsidP="00096385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3DBF2EFA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79F19A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  <w:tr w:rsidR="002B22BD" w14:paraId="54432715" w14:textId="77777777" w:rsidTr="00096385">
        <w:tc>
          <w:tcPr>
            <w:tcW w:w="879" w:type="dxa"/>
          </w:tcPr>
          <w:p w14:paraId="405B514A" w14:textId="77777777" w:rsidR="002B22BD" w:rsidRDefault="002B22BD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0A4A5BED" w14:textId="77777777" w:rsidR="002B22BD" w:rsidRDefault="002B22BD" w:rsidP="00096385">
            <w:r>
              <w:rPr>
                <w:sz w:val="16"/>
                <w:szCs w:val="16"/>
              </w:rPr>
              <w:t>2902</w:t>
            </w:r>
          </w:p>
        </w:tc>
        <w:tc>
          <w:tcPr>
            <w:tcW w:w="517" w:type="dxa"/>
          </w:tcPr>
          <w:p w14:paraId="61B556FB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D6CAC1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F2D1359" w14:textId="77777777" w:rsidR="002B22BD" w:rsidRDefault="002B22BD" w:rsidP="00096385">
            <w:r>
              <w:rPr>
                <w:sz w:val="16"/>
                <w:szCs w:val="16"/>
              </w:rPr>
              <w:t>Test frequencies for band n25 and asymmetric channel bandwidths</w:t>
            </w:r>
          </w:p>
        </w:tc>
        <w:tc>
          <w:tcPr>
            <w:tcW w:w="517" w:type="dxa"/>
          </w:tcPr>
          <w:p w14:paraId="3F4C10E1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304F85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C677B9B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18FDBE6E" w14:textId="77777777" w:rsidR="002B22BD" w:rsidRDefault="002B22BD" w:rsidP="00096385">
            <w:r>
              <w:rPr>
                <w:sz w:val="16"/>
                <w:szCs w:val="16"/>
              </w:rPr>
              <w:t>R5-234944</w:t>
            </w:r>
          </w:p>
        </w:tc>
        <w:tc>
          <w:tcPr>
            <w:tcW w:w="1597" w:type="dxa"/>
          </w:tcPr>
          <w:p w14:paraId="597F429F" w14:textId="77777777" w:rsidR="002B22BD" w:rsidRDefault="002B22BD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022BC49A" w14:textId="77777777" w:rsidR="002B22BD" w:rsidRDefault="002B22BD" w:rsidP="00096385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6421FE91" w14:textId="77777777" w:rsidR="002B22BD" w:rsidRDefault="002B22BD" w:rsidP="00096385">
            <w:r>
              <w:rPr>
                <w:sz w:val="16"/>
                <w:szCs w:val="16"/>
              </w:rPr>
              <w:t>4.3.1.1.1.25</w:t>
            </w:r>
          </w:p>
        </w:tc>
        <w:tc>
          <w:tcPr>
            <w:tcW w:w="998" w:type="dxa"/>
          </w:tcPr>
          <w:p w14:paraId="072FEA7B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741004AD" w14:textId="77777777" w:rsidTr="00096385">
        <w:tc>
          <w:tcPr>
            <w:tcW w:w="879" w:type="dxa"/>
          </w:tcPr>
          <w:p w14:paraId="2F3F2586" w14:textId="77777777" w:rsidR="002B22BD" w:rsidRDefault="002B22BD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48F57CE" w14:textId="77777777" w:rsidR="002B22BD" w:rsidRDefault="002B22BD" w:rsidP="00096385">
            <w:r>
              <w:rPr>
                <w:sz w:val="16"/>
                <w:szCs w:val="16"/>
              </w:rPr>
              <w:t>2906</w:t>
            </w:r>
          </w:p>
        </w:tc>
        <w:tc>
          <w:tcPr>
            <w:tcW w:w="517" w:type="dxa"/>
          </w:tcPr>
          <w:p w14:paraId="2A28304F" w14:textId="77777777" w:rsidR="002B22BD" w:rsidRDefault="002B22BD" w:rsidP="0009638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D2228F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84BC50" w14:textId="77777777" w:rsidR="002B22BD" w:rsidRDefault="002B22BD" w:rsidP="00096385">
            <w:r>
              <w:rPr>
                <w:sz w:val="16"/>
                <w:szCs w:val="16"/>
              </w:rPr>
              <w:t>Test frequencies for band n71 and asymmetric channel bandwidths in Rel-17</w:t>
            </w:r>
          </w:p>
        </w:tc>
        <w:tc>
          <w:tcPr>
            <w:tcW w:w="517" w:type="dxa"/>
          </w:tcPr>
          <w:p w14:paraId="29392646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7E23C6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22F1C53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745E7B3C" w14:textId="77777777" w:rsidR="002B22BD" w:rsidRDefault="002B22BD" w:rsidP="00096385">
            <w:r>
              <w:rPr>
                <w:sz w:val="16"/>
                <w:szCs w:val="16"/>
              </w:rPr>
              <w:t>R5-234948</w:t>
            </w:r>
          </w:p>
        </w:tc>
        <w:tc>
          <w:tcPr>
            <w:tcW w:w="1597" w:type="dxa"/>
          </w:tcPr>
          <w:p w14:paraId="67AA99E4" w14:textId="77777777" w:rsidR="002B22BD" w:rsidRDefault="002B22BD" w:rsidP="00096385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16DEABA7" w14:textId="77777777" w:rsidR="002B22BD" w:rsidRDefault="002B22BD" w:rsidP="00096385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776BE7C0" w14:textId="77777777" w:rsidR="002B22BD" w:rsidRDefault="002B22BD" w:rsidP="00096385">
            <w:r>
              <w:rPr>
                <w:sz w:val="16"/>
                <w:szCs w:val="16"/>
              </w:rPr>
              <w:t>4.3.1.1.1.71</w:t>
            </w:r>
          </w:p>
        </w:tc>
        <w:tc>
          <w:tcPr>
            <w:tcW w:w="998" w:type="dxa"/>
          </w:tcPr>
          <w:p w14:paraId="01A6B8E6" w14:textId="77777777" w:rsidR="002B22BD" w:rsidRDefault="002B22BD" w:rsidP="0009638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B22BD" w14:paraId="4DC1165F" w14:textId="77777777" w:rsidTr="00096385">
        <w:tc>
          <w:tcPr>
            <w:tcW w:w="879" w:type="dxa"/>
          </w:tcPr>
          <w:p w14:paraId="259058BC" w14:textId="77777777" w:rsidR="002B22BD" w:rsidRDefault="002B22BD" w:rsidP="00096385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DA8FB4A" w14:textId="77777777" w:rsidR="002B22BD" w:rsidRDefault="002B22BD" w:rsidP="00096385">
            <w:r>
              <w:rPr>
                <w:sz w:val="16"/>
                <w:szCs w:val="16"/>
              </w:rPr>
              <w:t>2918</w:t>
            </w:r>
          </w:p>
        </w:tc>
        <w:tc>
          <w:tcPr>
            <w:tcW w:w="517" w:type="dxa"/>
          </w:tcPr>
          <w:p w14:paraId="46BD1B4D" w14:textId="77777777" w:rsidR="002B22BD" w:rsidRDefault="002B22BD" w:rsidP="0009638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FCD3582" w14:textId="77777777" w:rsidR="002B22BD" w:rsidRDefault="002B22BD" w:rsidP="0009638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8AA294" w14:textId="77777777" w:rsidR="002B22BD" w:rsidRDefault="002B22BD" w:rsidP="00096385">
            <w:r>
              <w:rPr>
                <w:sz w:val="16"/>
                <w:szCs w:val="16"/>
              </w:rPr>
              <w:t>Rel-17 Corrections toTable 4.3.1.0A-1 (mid test channel bandwidths)</w:t>
            </w:r>
          </w:p>
        </w:tc>
        <w:tc>
          <w:tcPr>
            <w:tcW w:w="517" w:type="dxa"/>
          </w:tcPr>
          <w:p w14:paraId="078BE641" w14:textId="77777777" w:rsidR="002B22BD" w:rsidRDefault="002B22BD" w:rsidP="0009638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0D00F7" w14:textId="77777777" w:rsidR="002B22BD" w:rsidRDefault="002B22BD" w:rsidP="00096385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6EAC3CC" w14:textId="77777777" w:rsidR="002B22BD" w:rsidRDefault="002B22BD" w:rsidP="00096385">
            <w:r>
              <w:rPr>
                <w:sz w:val="16"/>
                <w:szCs w:val="16"/>
              </w:rPr>
              <w:t>RAN5#100</w:t>
            </w:r>
          </w:p>
        </w:tc>
        <w:tc>
          <w:tcPr>
            <w:tcW w:w="1119" w:type="dxa"/>
          </w:tcPr>
          <w:p w14:paraId="47662833" w14:textId="77777777" w:rsidR="002B22BD" w:rsidRDefault="002B22BD" w:rsidP="00096385">
            <w:r>
              <w:rPr>
                <w:sz w:val="16"/>
                <w:szCs w:val="16"/>
              </w:rPr>
              <w:t>R5-235605</w:t>
            </w:r>
          </w:p>
        </w:tc>
        <w:tc>
          <w:tcPr>
            <w:tcW w:w="1597" w:type="dxa"/>
          </w:tcPr>
          <w:p w14:paraId="3521041F" w14:textId="77777777" w:rsidR="002B22BD" w:rsidRDefault="002B22BD" w:rsidP="00096385">
            <w:r>
              <w:rPr>
                <w:sz w:val="16"/>
                <w:szCs w:val="16"/>
              </w:rPr>
              <w:t>Apple, Keysight Technologies UK Ltd</w:t>
            </w:r>
          </w:p>
        </w:tc>
        <w:tc>
          <w:tcPr>
            <w:tcW w:w="1122" w:type="dxa"/>
          </w:tcPr>
          <w:p w14:paraId="4EA7D9B3" w14:textId="77777777" w:rsidR="002B22BD" w:rsidRDefault="002B22BD" w:rsidP="00096385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185789F6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54655A" w14:textId="77777777" w:rsidR="002B22BD" w:rsidRDefault="002B22BD" w:rsidP="00096385">
            <w:pPr>
              <w:rPr>
                <w:sz w:val="16"/>
                <w:szCs w:val="16"/>
              </w:rPr>
            </w:pPr>
          </w:p>
        </w:tc>
      </w:tr>
    </w:tbl>
    <w:p w14:paraId="03840AEA" w14:textId="77777777" w:rsidR="002B22BD" w:rsidRDefault="002B22BD" w:rsidP="002B22BD"/>
    <w:p w14:paraId="7BA362A9" w14:textId="77777777" w:rsidR="002B22BD" w:rsidRDefault="002B22BD" w:rsidP="002B22BD"/>
    <w:p w14:paraId="0F817374" w14:textId="77777777" w:rsidR="002A160F" w:rsidRDefault="002A160F" w:rsidP="001D6B7D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</w:p>
    <w:p w14:paraId="33C501F0" w14:textId="27E8232A" w:rsidR="00152943" w:rsidRDefault="00152943" w:rsidP="001D6B7D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</w:p>
    <w:p w14:paraId="0F99C6F8" w14:textId="1972E13A" w:rsidR="00152943" w:rsidRDefault="00152943" w:rsidP="001D6B7D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</w:p>
    <w:p w14:paraId="67372C55" w14:textId="4AACB6E8" w:rsidR="00152943" w:rsidRDefault="00152943" w:rsidP="001D6B7D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</w:p>
    <w:p w14:paraId="5EF1D00D" w14:textId="7DC76088" w:rsidR="00152943" w:rsidRDefault="00152943" w:rsidP="001D6B7D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</w:p>
    <w:p w14:paraId="64CF2B21" w14:textId="7AB67637" w:rsidR="00152943" w:rsidRDefault="00152943" w:rsidP="001D6B7D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</w:p>
    <w:p w14:paraId="44E20508" w14:textId="77777777" w:rsidR="00152943" w:rsidRDefault="00152943" w:rsidP="001D6B7D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</w:p>
    <w:p w14:paraId="2A060D36" w14:textId="77777777" w:rsidR="00B001A9" w:rsidRDefault="00B001A9" w:rsidP="00B001A9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RP-230917</w:t>
      </w:r>
      <w:r>
        <w:rPr>
          <w:b/>
          <w:i/>
          <w:noProof/>
          <w:sz w:val="28"/>
        </w:rPr>
        <w:fldChar w:fldCharType="end"/>
      </w:r>
    </w:p>
    <w:p w14:paraId="4535A330" w14:textId="77777777" w:rsidR="00B001A9" w:rsidRDefault="00B001A9" w:rsidP="00B001A9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35C248B9" w14:textId="77777777" w:rsidR="00B001A9" w:rsidRDefault="00B001A9" w:rsidP="00B001A9">
      <w:pPr>
        <w:rPr>
          <w:rFonts w:ascii="Arial" w:hAnsi="Arial" w:cs="Arial"/>
          <w:b/>
          <w:bCs/>
          <w:lang w:val="en-US"/>
        </w:rPr>
      </w:pPr>
    </w:p>
    <w:p w14:paraId="796CA457" w14:textId="77777777" w:rsidR="00B001A9" w:rsidRDefault="00B001A9" w:rsidP="00B001A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57E99437" w14:textId="77777777" w:rsidR="00B001A9" w:rsidRDefault="00B001A9" w:rsidP="00B001A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Rel-16 NR CA and DC; and NR and LTE DC Configurations (NR_CADC_NR_LTE_DC_R16-UEConTest) (Batch 1)</w:t>
      </w:r>
      <w:r>
        <w:rPr>
          <w:rFonts w:ascii="Arial" w:hAnsi="Arial" w:cs="Arial"/>
          <w:b/>
          <w:bCs/>
        </w:rPr>
        <w:fldChar w:fldCharType="end"/>
      </w:r>
    </w:p>
    <w:p w14:paraId="36E7F080" w14:textId="77777777" w:rsidR="00B001A9" w:rsidRDefault="00B001A9" w:rsidP="00B001A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13.2.1</w:t>
      </w:r>
      <w:r>
        <w:rPr>
          <w:rFonts w:ascii="Arial" w:hAnsi="Arial" w:cs="Arial"/>
          <w:b/>
          <w:bCs/>
        </w:rPr>
        <w:fldChar w:fldCharType="end"/>
      </w:r>
    </w:p>
    <w:p w14:paraId="7B023544" w14:textId="77777777" w:rsidR="00B001A9" w:rsidRDefault="00B001A9" w:rsidP="00B001A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EC25895" w14:textId="77777777" w:rsidR="00B001A9" w:rsidRDefault="00B001A9" w:rsidP="00B001A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0CD0EBE" w14:textId="77777777" w:rsidR="00B001A9" w:rsidRDefault="00B001A9" w:rsidP="00B001A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B001A9" w14:paraId="5ABA221D" w14:textId="77777777" w:rsidTr="00B001A9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5BB54DB" w14:textId="77777777" w:rsidR="00B001A9" w:rsidRDefault="00B001A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EB33A7D" w14:textId="77777777" w:rsidR="00B001A9" w:rsidRDefault="00B001A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CD79AAA" w14:textId="77777777" w:rsidR="00B001A9" w:rsidRDefault="00B001A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65529A6" w14:textId="77777777" w:rsidR="00B001A9" w:rsidRDefault="00B001A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C2BA07D" w14:textId="77777777" w:rsidR="00B001A9" w:rsidRDefault="00B001A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0B8DDC9" w14:textId="77777777" w:rsidR="00B001A9" w:rsidRDefault="00B001A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F2143F5" w14:textId="77777777" w:rsidR="00B001A9" w:rsidRDefault="00B001A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38E2F9" w14:textId="77777777" w:rsidR="00B001A9" w:rsidRDefault="00B001A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368438C" w14:textId="77777777" w:rsidR="00B001A9" w:rsidRDefault="00B001A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1F42A93" w14:textId="77777777" w:rsidR="00B001A9" w:rsidRDefault="00B001A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F1225A3" w14:textId="77777777" w:rsidR="00B001A9" w:rsidRDefault="00B001A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63ACF0E" w14:textId="77777777" w:rsidR="00B001A9" w:rsidRDefault="00B001A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9263B34" w14:textId="77777777" w:rsidR="00B001A9" w:rsidRDefault="00B001A9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B001A9" w14:paraId="17146E51" w14:textId="77777777" w:rsidTr="00B001A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BBA5C7" w14:textId="77777777" w:rsidR="00B001A9" w:rsidRDefault="00B001A9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D384B6" w14:textId="77777777" w:rsidR="00B001A9" w:rsidRDefault="00B001A9">
            <w:r>
              <w:rPr>
                <w:sz w:val="16"/>
                <w:szCs w:val="16"/>
              </w:rPr>
              <w:t>2757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96DD2E" w14:textId="77777777" w:rsidR="00B001A9" w:rsidRDefault="00B001A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B02E36" w14:textId="77777777" w:rsidR="00B001A9" w:rsidRDefault="00B001A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E9BB3D" w14:textId="77777777" w:rsidR="00B001A9" w:rsidRDefault="00B001A9">
            <w:r>
              <w:rPr>
                <w:sz w:val="16"/>
                <w:szCs w:val="16"/>
              </w:rPr>
              <w:t>Addition of test frequencies for new EN-DC comb within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C0E309" w14:textId="77777777" w:rsidR="00B001A9" w:rsidRDefault="00B001A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D29BDF" w14:textId="77777777" w:rsidR="00B001A9" w:rsidRDefault="00B001A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B29E6A" w14:textId="77777777" w:rsidR="00B001A9" w:rsidRDefault="00B001A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7431A2" w14:textId="77777777" w:rsidR="00B001A9" w:rsidRDefault="00B001A9">
            <w:r>
              <w:rPr>
                <w:sz w:val="16"/>
                <w:szCs w:val="16"/>
              </w:rPr>
              <w:t>R5-232338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A0E79F" w14:textId="77777777" w:rsidR="00B001A9" w:rsidRDefault="00B001A9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E29B73" w14:textId="77777777" w:rsidR="00B001A9" w:rsidRDefault="00B001A9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17258B5" w14:textId="77777777" w:rsidR="00B001A9" w:rsidRDefault="00B001A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C1C7A3" w14:textId="77777777" w:rsidR="00B001A9" w:rsidRDefault="00B001A9">
            <w:pPr>
              <w:rPr>
                <w:sz w:val="16"/>
                <w:szCs w:val="16"/>
              </w:rPr>
            </w:pPr>
          </w:p>
        </w:tc>
      </w:tr>
      <w:tr w:rsidR="00B001A9" w14:paraId="6A4F32CD" w14:textId="77777777" w:rsidTr="00B001A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D8DDF4" w14:textId="77777777" w:rsidR="00B001A9" w:rsidRDefault="00B001A9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C77E2A" w14:textId="77777777" w:rsidR="00B001A9" w:rsidRDefault="00B001A9">
            <w:r>
              <w:rPr>
                <w:sz w:val="16"/>
                <w:szCs w:val="16"/>
              </w:rPr>
              <w:t>2770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40135F" w14:textId="77777777" w:rsidR="00B001A9" w:rsidRDefault="00B001A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33FA5B" w14:textId="77777777" w:rsidR="00B001A9" w:rsidRDefault="00B001A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183C8A" w14:textId="77777777" w:rsidR="00B001A9" w:rsidRDefault="00B001A9">
            <w:r>
              <w:rPr>
                <w:sz w:val="16"/>
                <w:szCs w:val="16"/>
              </w:rPr>
              <w:t>Update of NR inter-band CA configurations in FR1 for CA_n3A-n8A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D75EE9" w14:textId="77777777" w:rsidR="00B001A9" w:rsidRDefault="00B001A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60F640" w14:textId="77777777" w:rsidR="00B001A9" w:rsidRDefault="00B001A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D3B46B" w14:textId="77777777" w:rsidR="00B001A9" w:rsidRDefault="00B001A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BD2511" w14:textId="77777777" w:rsidR="00B001A9" w:rsidRDefault="00B001A9">
            <w:r>
              <w:rPr>
                <w:sz w:val="16"/>
                <w:szCs w:val="16"/>
              </w:rPr>
              <w:t>R5-232654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43DFDC" w14:textId="77777777" w:rsidR="00B001A9" w:rsidRDefault="00B001A9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EFB6DD" w14:textId="77777777" w:rsidR="00B001A9" w:rsidRDefault="00B001A9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47221D" w14:textId="77777777" w:rsidR="00B001A9" w:rsidRDefault="00B001A9">
            <w:r>
              <w:rPr>
                <w:sz w:val="16"/>
                <w:szCs w:val="16"/>
              </w:rPr>
              <w:t>4.3.1.1.2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3F49D9B" w14:textId="77777777" w:rsidR="00B001A9" w:rsidRDefault="00B001A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001A9" w14:paraId="16BAD3F2" w14:textId="77777777" w:rsidTr="00B001A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5CC719" w14:textId="77777777" w:rsidR="00B001A9" w:rsidRDefault="00B001A9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4F081D" w14:textId="77777777" w:rsidR="00B001A9" w:rsidRDefault="00B001A9">
            <w:r>
              <w:rPr>
                <w:sz w:val="16"/>
                <w:szCs w:val="16"/>
              </w:rPr>
              <w:t>2786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F70818" w14:textId="77777777" w:rsidR="00B001A9" w:rsidRDefault="00B001A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FE461B" w14:textId="77777777" w:rsidR="00B001A9" w:rsidRDefault="00B001A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D434ED" w14:textId="77777777" w:rsidR="00B001A9" w:rsidRDefault="00B001A9">
            <w:r>
              <w:rPr>
                <w:sz w:val="16"/>
                <w:szCs w:val="16"/>
              </w:rPr>
              <w:t>Addition of test frequencies of CA_n39A-n41A config TC 4.3.1.1.2.1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FF4E01" w14:textId="77777777" w:rsidR="00B001A9" w:rsidRDefault="00B001A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60481D" w14:textId="77777777" w:rsidR="00B001A9" w:rsidRDefault="00B001A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BB72E0" w14:textId="77777777" w:rsidR="00B001A9" w:rsidRDefault="00B001A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32DC68" w14:textId="77777777" w:rsidR="00B001A9" w:rsidRDefault="00B001A9">
            <w:r>
              <w:rPr>
                <w:sz w:val="16"/>
                <w:szCs w:val="16"/>
              </w:rPr>
              <w:t>R5-232790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3E643C" w14:textId="77777777" w:rsidR="00B001A9" w:rsidRDefault="00B001A9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984590" w14:textId="77777777" w:rsidR="00B001A9" w:rsidRDefault="00B001A9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B17123" w14:textId="77777777" w:rsidR="00B001A9" w:rsidRDefault="00B001A9">
            <w:r>
              <w:rPr>
                <w:sz w:val="16"/>
                <w:szCs w:val="16"/>
              </w:rPr>
              <w:t>4.3.1.1.2.1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4E4506" w14:textId="77777777" w:rsidR="00B001A9" w:rsidRDefault="00B001A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001A9" w14:paraId="3011C545" w14:textId="77777777" w:rsidTr="00B001A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619973" w14:textId="77777777" w:rsidR="00B001A9" w:rsidRDefault="00B001A9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487C88" w14:textId="77777777" w:rsidR="00B001A9" w:rsidRDefault="00B001A9">
            <w:r>
              <w:rPr>
                <w:sz w:val="16"/>
                <w:szCs w:val="16"/>
              </w:rPr>
              <w:t>2787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DE709B" w14:textId="77777777" w:rsidR="00B001A9" w:rsidRDefault="00B001A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92C63E" w14:textId="77777777" w:rsidR="00B001A9" w:rsidRDefault="00B001A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CC33DA" w14:textId="77777777" w:rsidR="00B001A9" w:rsidRDefault="00B001A9">
            <w:r>
              <w:rPr>
                <w:sz w:val="16"/>
                <w:szCs w:val="16"/>
              </w:rPr>
              <w:t>Addition of new CA configuration CA-n41A-n66A-n71A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EE31CC" w14:textId="77777777" w:rsidR="00B001A9" w:rsidRDefault="00B001A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F945D7" w14:textId="77777777" w:rsidR="00B001A9" w:rsidRDefault="00B001A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F8FDC8" w14:textId="77777777" w:rsidR="00B001A9" w:rsidRDefault="00B001A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2CAFBB" w14:textId="77777777" w:rsidR="00B001A9" w:rsidRDefault="00B001A9">
            <w:r>
              <w:rPr>
                <w:sz w:val="16"/>
                <w:szCs w:val="16"/>
              </w:rPr>
              <w:t>R5-232877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5E7D1D" w14:textId="77777777" w:rsidR="00B001A9" w:rsidRDefault="00B001A9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F295C1" w14:textId="77777777" w:rsidR="00B001A9" w:rsidRDefault="00B001A9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67ED40" w14:textId="77777777" w:rsidR="00B001A9" w:rsidRDefault="00B001A9">
            <w:r>
              <w:rPr>
                <w:sz w:val="16"/>
                <w:szCs w:val="16"/>
              </w:rPr>
              <w:t>4.3.1.1.2.2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E056572" w14:textId="77777777" w:rsidR="00B001A9" w:rsidRDefault="00B001A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001A9" w14:paraId="4F584C2E" w14:textId="77777777" w:rsidTr="00B001A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C9AF79" w14:textId="77777777" w:rsidR="00B001A9" w:rsidRDefault="00B001A9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5D92C5" w14:textId="77777777" w:rsidR="00B001A9" w:rsidRDefault="00B001A9">
            <w:r>
              <w:rPr>
                <w:sz w:val="16"/>
                <w:szCs w:val="16"/>
              </w:rPr>
              <w:t>2788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D452EC" w14:textId="77777777" w:rsidR="00B001A9" w:rsidRDefault="00B001A9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7E3341" w14:textId="77777777" w:rsidR="00B001A9" w:rsidRDefault="00B001A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81007A" w14:textId="77777777" w:rsidR="00B001A9" w:rsidRDefault="00B001A9">
            <w:r>
              <w:rPr>
                <w:sz w:val="16"/>
                <w:szCs w:val="16"/>
              </w:rPr>
              <w:t>Addition of test frequency for new 3/4 band EN-DC comb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FC4D8C" w14:textId="77777777" w:rsidR="00B001A9" w:rsidRDefault="00B001A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37A5D5" w14:textId="77777777" w:rsidR="00B001A9" w:rsidRDefault="00B001A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E1E27F" w14:textId="77777777" w:rsidR="00B001A9" w:rsidRDefault="00B001A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BB27BB" w14:textId="77777777" w:rsidR="00B001A9" w:rsidRDefault="00B001A9">
            <w:r>
              <w:rPr>
                <w:sz w:val="16"/>
                <w:szCs w:val="16"/>
              </w:rPr>
              <w:t>R5-233734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F02C0A" w14:textId="77777777" w:rsidR="00B001A9" w:rsidRDefault="00B001A9">
            <w:r>
              <w:rPr>
                <w:sz w:val="16"/>
                <w:szCs w:val="16"/>
              </w:rPr>
              <w:t>KT Corp.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D6662F" w14:textId="77777777" w:rsidR="00B001A9" w:rsidRDefault="00B001A9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1AD7CB" w14:textId="77777777" w:rsidR="00B001A9" w:rsidRDefault="00B001A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0D53B7F" w14:textId="77777777" w:rsidR="00B001A9" w:rsidRDefault="00B001A9">
            <w:pPr>
              <w:rPr>
                <w:sz w:val="16"/>
                <w:szCs w:val="16"/>
              </w:rPr>
            </w:pPr>
          </w:p>
        </w:tc>
      </w:tr>
      <w:tr w:rsidR="00B001A9" w14:paraId="20A17344" w14:textId="77777777" w:rsidTr="00B001A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6F60C6" w14:textId="77777777" w:rsidR="00B001A9" w:rsidRDefault="00B001A9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E03A2A" w14:textId="77777777" w:rsidR="00B001A9" w:rsidRDefault="00B001A9">
            <w:r>
              <w:rPr>
                <w:sz w:val="16"/>
                <w:szCs w:val="16"/>
              </w:rPr>
              <w:t>0451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241383" w14:textId="77777777" w:rsidR="00B001A9" w:rsidRDefault="00B001A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0D292F" w14:textId="77777777" w:rsidR="00B001A9" w:rsidRDefault="00B001A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F1CA71" w14:textId="77777777" w:rsidR="00B001A9" w:rsidRDefault="00B001A9">
            <w:r>
              <w:rPr>
                <w:sz w:val="16"/>
                <w:szCs w:val="16"/>
              </w:rPr>
              <w:t>Introduction of CA_n28A-n78A for physical layer baseline implementation capabilities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F006C7" w14:textId="77777777" w:rsidR="00B001A9" w:rsidRDefault="00B001A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40BCD5" w14:textId="77777777" w:rsidR="00B001A9" w:rsidRDefault="00B001A9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992E97" w14:textId="77777777" w:rsidR="00B001A9" w:rsidRDefault="00B001A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9D3052" w14:textId="77777777" w:rsidR="00B001A9" w:rsidRDefault="00B001A9">
            <w:r>
              <w:rPr>
                <w:sz w:val="16"/>
                <w:szCs w:val="16"/>
              </w:rPr>
              <w:t>R5-232108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538EFC" w14:textId="77777777" w:rsidR="00B001A9" w:rsidRDefault="00B001A9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A1212E" w14:textId="77777777" w:rsidR="00B001A9" w:rsidRDefault="00B001A9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A82AE10" w14:textId="77777777" w:rsidR="00B001A9" w:rsidRDefault="00B001A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5C792D" w14:textId="77777777" w:rsidR="00B001A9" w:rsidRDefault="00B001A9">
            <w:pPr>
              <w:rPr>
                <w:sz w:val="16"/>
                <w:szCs w:val="16"/>
              </w:rPr>
            </w:pPr>
          </w:p>
        </w:tc>
      </w:tr>
      <w:tr w:rsidR="00B001A9" w14:paraId="5EBE0F86" w14:textId="77777777" w:rsidTr="00B001A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CFA8DB" w14:textId="77777777" w:rsidR="00B001A9" w:rsidRDefault="00B001A9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8DB964" w14:textId="77777777" w:rsidR="00B001A9" w:rsidRDefault="00B001A9">
            <w:r>
              <w:rPr>
                <w:sz w:val="16"/>
                <w:szCs w:val="16"/>
              </w:rPr>
              <w:t>0458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0E1774" w14:textId="77777777" w:rsidR="00B001A9" w:rsidRDefault="00B001A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A6AD29" w14:textId="77777777" w:rsidR="00B001A9" w:rsidRDefault="00B001A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4DC693" w14:textId="77777777" w:rsidR="00B001A9" w:rsidRDefault="00B001A9">
            <w:r>
              <w:rPr>
                <w:sz w:val="16"/>
                <w:szCs w:val="16"/>
              </w:rPr>
              <w:t>Addition of UE capability for new EN-DC comb within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C7D695" w14:textId="77777777" w:rsidR="00B001A9" w:rsidRDefault="00B001A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800299" w14:textId="77777777" w:rsidR="00B001A9" w:rsidRDefault="00B001A9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F073B6" w14:textId="77777777" w:rsidR="00B001A9" w:rsidRDefault="00B001A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93D592" w14:textId="77777777" w:rsidR="00B001A9" w:rsidRDefault="00B001A9">
            <w:r>
              <w:rPr>
                <w:sz w:val="16"/>
                <w:szCs w:val="16"/>
              </w:rPr>
              <w:t>R5-232363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7534AF" w14:textId="77777777" w:rsidR="00B001A9" w:rsidRDefault="00B001A9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72CD9A" w14:textId="77777777" w:rsidR="00B001A9" w:rsidRDefault="00B001A9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467758" w14:textId="77777777" w:rsidR="00B001A9" w:rsidRDefault="00B001A9">
            <w:r>
              <w:rPr>
                <w:sz w:val="16"/>
                <w:szCs w:val="16"/>
              </w:rPr>
              <w:t>A.4.3.2B.2.3.7 and A.4.3.2B.2.3.8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25D421C" w14:textId="77777777" w:rsidR="00B001A9" w:rsidRDefault="00B001A9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001A9" w14:paraId="0B796B57" w14:textId="77777777" w:rsidTr="00B001A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668256" w14:textId="77777777" w:rsidR="00B001A9" w:rsidRDefault="00B001A9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A30458" w14:textId="77777777" w:rsidR="00B001A9" w:rsidRDefault="00B001A9">
            <w:r>
              <w:rPr>
                <w:sz w:val="16"/>
                <w:szCs w:val="16"/>
              </w:rPr>
              <w:t>0461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EA7B69" w14:textId="77777777" w:rsidR="00B001A9" w:rsidRDefault="00B001A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8D4402" w14:textId="77777777" w:rsidR="00B001A9" w:rsidRDefault="00B001A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76EAE6" w14:textId="77777777" w:rsidR="00B001A9" w:rsidRDefault="00B001A9">
            <w:r>
              <w:rPr>
                <w:sz w:val="16"/>
                <w:szCs w:val="16"/>
              </w:rPr>
              <w:t>Update 38.508-2 for CA_n2A-n5A and CA_n2A-n48A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1E6227" w14:textId="77777777" w:rsidR="00B001A9" w:rsidRDefault="00B001A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A861E2" w14:textId="77777777" w:rsidR="00B001A9" w:rsidRDefault="00B001A9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C014A2" w14:textId="77777777" w:rsidR="00B001A9" w:rsidRDefault="00B001A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E47CAA" w14:textId="77777777" w:rsidR="00B001A9" w:rsidRDefault="00B001A9">
            <w:r>
              <w:rPr>
                <w:sz w:val="16"/>
                <w:szCs w:val="16"/>
              </w:rPr>
              <w:t>R5-232624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8F8297" w14:textId="77777777" w:rsidR="00B001A9" w:rsidRDefault="00B001A9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91A602" w14:textId="77777777" w:rsidR="00B001A9" w:rsidRDefault="00B001A9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9A7BB0" w14:textId="77777777" w:rsidR="00B001A9" w:rsidRDefault="00B001A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87C40F" w14:textId="77777777" w:rsidR="00B001A9" w:rsidRDefault="00B001A9">
            <w:pPr>
              <w:rPr>
                <w:sz w:val="16"/>
                <w:szCs w:val="16"/>
              </w:rPr>
            </w:pPr>
          </w:p>
        </w:tc>
      </w:tr>
      <w:tr w:rsidR="00B001A9" w14:paraId="67C4B857" w14:textId="77777777" w:rsidTr="00B001A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178DB2" w14:textId="77777777" w:rsidR="00B001A9" w:rsidRDefault="00B001A9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A3BC22" w14:textId="77777777" w:rsidR="00B001A9" w:rsidRDefault="00B001A9">
            <w:r>
              <w:rPr>
                <w:sz w:val="16"/>
                <w:szCs w:val="16"/>
              </w:rPr>
              <w:t>0462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752F5B" w14:textId="77777777" w:rsidR="00B001A9" w:rsidRDefault="00B001A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A68914" w14:textId="77777777" w:rsidR="00B001A9" w:rsidRDefault="00B001A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E5A7FF" w14:textId="77777777" w:rsidR="00B001A9" w:rsidRDefault="00B001A9">
            <w:r>
              <w:rPr>
                <w:sz w:val="16"/>
                <w:szCs w:val="16"/>
              </w:rPr>
              <w:t>Update of ICS baseline for CA_n3A-n8A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6AB27C" w14:textId="77777777" w:rsidR="00B001A9" w:rsidRDefault="00B001A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4E1883" w14:textId="77777777" w:rsidR="00B001A9" w:rsidRDefault="00B001A9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0F2EC8" w14:textId="77777777" w:rsidR="00B001A9" w:rsidRDefault="00B001A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829CA7" w14:textId="77777777" w:rsidR="00B001A9" w:rsidRDefault="00B001A9">
            <w:r>
              <w:rPr>
                <w:sz w:val="16"/>
                <w:szCs w:val="16"/>
              </w:rPr>
              <w:t>R5-232655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C07F04" w14:textId="77777777" w:rsidR="00B001A9" w:rsidRDefault="00B001A9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D5C02E" w14:textId="77777777" w:rsidR="00B001A9" w:rsidRDefault="00B001A9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3A64C5" w14:textId="77777777" w:rsidR="00B001A9" w:rsidRDefault="00B001A9">
            <w:r>
              <w:rPr>
                <w:sz w:val="16"/>
                <w:szCs w:val="16"/>
              </w:rPr>
              <w:t>A.4.3.2A.4.1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E38E561" w14:textId="77777777" w:rsidR="00B001A9" w:rsidRDefault="00B001A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001A9" w14:paraId="1B41095A" w14:textId="77777777" w:rsidTr="00B001A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E0D66C" w14:textId="77777777" w:rsidR="00B001A9" w:rsidRDefault="00B001A9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8EA787" w14:textId="77777777" w:rsidR="00B001A9" w:rsidRDefault="00B001A9">
            <w:r>
              <w:rPr>
                <w:sz w:val="16"/>
                <w:szCs w:val="16"/>
              </w:rPr>
              <w:t>0466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BDCC06" w14:textId="77777777" w:rsidR="00B001A9" w:rsidRDefault="00B001A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48C949" w14:textId="77777777" w:rsidR="00B001A9" w:rsidRDefault="00B001A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5EDDD1" w14:textId="77777777" w:rsidR="00B001A9" w:rsidRDefault="00B001A9">
            <w:r>
              <w:rPr>
                <w:sz w:val="16"/>
                <w:szCs w:val="16"/>
              </w:rPr>
              <w:t>Addition of CA_n39A-n41A RF Baseline Implementation Capabilities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709522" w14:textId="77777777" w:rsidR="00B001A9" w:rsidRDefault="00B001A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161D15" w14:textId="77777777" w:rsidR="00B001A9" w:rsidRDefault="00B001A9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667F67" w14:textId="77777777" w:rsidR="00B001A9" w:rsidRDefault="00B001A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3264EB" w14:textId="77777777" w:rsidR="00B001A9" w:rsidRDefault="00B001A9">
            <w:r>
              <w:rPr>
                <w:sz w:val="16"/>
                <w:szCs w:val="16"/>
              </w:rPr>
              <w:t>R5-232793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563E53" w14:textId="77777777" w:rsidR="00B001A9" w:rsidRDefault="00B001A9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A1BD68" w14:textId="77777777" w:rsidR="00B001A9" w:rsidRDefault="00B001A9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EC3504" w14:textId="77777777" w:rsidR="00B001A9" w:rsidRDefault="00B001A9">
            <w:r>
              <w:rPr>
                <w:sz w:val="16"/>
                <w:szCs w:val="16"/>
              </w:rPr>
              <w:t>A.4.3.2A.4.1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ABACC6B" w14:textId="77777777" w:rsidR="00B001A9" w:rsidRDefault="00B001A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001A9" w14:paraId="57842D69" w14:textId="77777777" w:rsidTr="00B001A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108B6D" w14:textId="77777777" w:rsidR="00B001A9" w:rsidRDefault="00B001A9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C1A43E" w14:textId="77777777" w:rsidR="00B001A9" w:rsidRDefault="00B001A9">
            <w:r>
              <w:rPr>
                <w:sz w:val="16"/>
                <w:szCs w:val="16"/>
              </w:rPr>
              <w:t>0472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C6E1F2" w14:textId="77777777" w:rsidR="00B001A9" w:rsidRDefault="00B001A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D6F1D4" w14:textId="77777777" w:rsidR="00B001A9" w:rsidRDefault="00B001A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084807" w14:textId="77777777" w:rsidR="00B001A9" w:rsidRDefault="00B001A9">
            <w:r>
              <w:rPr>
                <w:sz w:val="16"/>
                <w:szCs w:val="16"/>
              </w:rPr>
              <w:t>Introduction of CA_n5A-n66A and CA_n41A-n66A-n71A.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C011AE" w14:textId="77777777" w:rsidR="00B001A9" w:rsidRDefault="00B001A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731195" w14:textId="77777777" w:rsidR="00B001A9" w:rsidRDefault="00B001A9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766503" w14:textId="77777777" w:rsidR="00B001A9" w:rsidRDefault="00B001A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0DDC70" w14:textId="77777777" w:rsidR="00B001A9" w:rsidRDefault="00B001A9">
            <w:r>
              <w:rPr>
                <w:sz w:val="16"/>
                <w:szCs w:val="16"/>
              </w:rPr>
              <w:t>R5-232875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CE7EF2" w14:textId="77777777" w:rsidR="00B001A9" w:rsidRDefault="00B001A9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E8D49E" w14:textId="77777777" w:rsidR="00B001A9" w:rsidRDefault="00B001A9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318EE8" w14:textId="77777777" w:rsidR="00B001A9" w:rsidRDefault="00B001A9">
            <w:r>
              <w:rPr>
                <w:sz w:val="16"/>
                <w:szCs w:val="16"/>
              </w:rPr>
              <w:t>A.4.3.2A.4.1,A.4.3.2A.4.2,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0444E80" w14:textId="77777777" w:rsidR="00B001A9" w:rsidRDefault="00B001A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001A9" w14:paraId="0D588FED" w14:textId="77777777" w:rsidTr="00B001A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CEF5BC" w14:textId="77777777" w:rsidR="00B001A9" w:rsidRDefault="00B001A9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B5CDF8" w14:textId="77777777" w:rsidR="00B001A9" w:rsidRDefault="00B001A9">
            <w:r>
              <w:rPr>
                <w:sz w:val="16"/>
                <w:szCs w:val="16"/>
              </w:rPr>
              <w:t>0473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AB5E0F" w14:textId="77777777" w:rsidR="00B001A9" w:rsidRDefault="00B001A9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4463C7" w14:textId="77777777" w:rsidR="00B001A9" w:rsidRDefault="00B001A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B4AC93" w14:textId="77777777" w:rsidR="00B001A9" w:rsidRDefault="00B001A9">
            <w:r>
              <w:rPr>
                <w:sz w:val="16"/>
                <w:szCs w:val="16"/>
              </w:rPr>
              <w:t>Update of Table A.4.3.2B.2.3.2-2 and A.4.3.2B.2.3.3-2 for new 3/4 band EN-DC comb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4D50BB" w14:textId="77777777" w:rsidR="00B001A9" w:rsidRDefault="00B001A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1EDACB" w14:textId="77777777" w:rsidR="00B001A9" w:rsidRDefault="00B001A9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BC74D1" w14:textId="77777777" w:rsidR="00B001A9" w:rsidRDefault="00B001A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DA2BF4" w14:textId="77777777" w:rsidR="00B001A9" w:rsidRDefault="00B001A9">
            <w:r>
              <w:rPr>
                <w:sz w:val="16"/>
                <w:szCs w:val="16"/>
              </w:rPr>
              <w:t>R5-233735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D4E1B1" w14:textId="77777777" w:rsidR="00B001A9" w:rsidRDefault="00B001A9">
            <w:r>
              <w:rPr>
                <w:sz w:val="16"/>
                <w:szCs w:val="16"/>
              </w:rPr>
              <w:t>KT Corp.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E32A06" w14:textId="77777777" w:rsidR="00B001A9" w:rsidRDefault="00B001A9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D02982" w14:textId="77777777" w:rsidR="00B001A9" w:rsidRDefault="00B001A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D5277B" w14:textId="77777777" w:rsidR="00B001A9" w:rsidRDefault="00B001A9">
            <w:pPr>
              <w:rPr>
                <w:sz w:val="16"/>
                <w:szCs w:val="16"/>
              </w:rPr>
            </w:pPr>
          </w:p>
        </w:tc>
      </w:tr>
      <w:tr w:rsidR="00B001A9" w14:paraId="0218A179" w14:textId="77777777" w:rsidTr="00B001A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961C7D" w14:textId="77777777" w:rsidR="00B001A9" w:rsidRDefault="00B001A9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CFB364" w14:textId="77777777" w:rsidR="00B001A9" w:rsidRDefault="00B001A9">
            <w:r>
              <w:rPr>
                <w:sz w:val="16"/>
                <w:szCs w:val="16"/>
              </w:rPr>
              <w:t>0755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21BDD8" w14:textId="77777777" w:rsidR="00B001A9" w:rsidRDefault="00B001A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7D025A" w14:textId="77777777" w:rsidR="00B001A9" w:rsidRDefault="00B001A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D00C56" w14:textId="77777777" w:rsidR="00B001A9" w:rsidRDefault="00B001A9">
            <w:r>
              <w:rPr>
                <w:sz w:val="16"/>
                <w:szCs w:val="16"/>
              </w:rPr>
              <w:t>Introduction of MOP test point analysis for CA_n28A-n78A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7630AE" w14:textId="77777777" w:rsidR="00B001A9" w:rsidRDefault="00B001A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3683B7" w14:textId="77777777" w:rsidR="00B001A9" w:rsidRDefault="00B001A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67CABC" w14:textId="77777777" w:rsidR="00B001A9" w:rsidRDefault="00B001A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D98489" w14:textId="77777777" w:rsidR="00B001A9" w:rsidRDefault="00B001A9">
            <w:r>
              <w:rPr>
                <w:sz w:val="16"/>
                <w:szCs w:val="16"/>
              </w:rPr>
              <w:t>R5-232114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BE4785" w14:textId="77777777" w:rsidR="00B001A9" w:rsidRDefault="00B001A9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CAABA9" w14:textId="77777777" w:rsidR="00B001A9" w:rsidRDefault="00B001A9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2282D10" w14:textId="77777777" w:rsidR="00B001A9" w:rsidRDefault="00B001A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55A145" w14:textId="77777777" w:rsidR="00B001A9" w:rsidRDefault="00B001A9">
            <w:pPr>
              <w:rPr>
                <w:sz w:val="16"/>
                <w:szCs w:val="16"/>
              </w:rPr>
            </w:pPr>
          </w:p>
        </w:tc>
      </w:tr>
      <w:tr w:rsidR="00B001A9" w14:paraId="5A86FBC0" w14:textId="77777777" w:rsidTr="00B001A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F7446D" w14:textId="77777777" w:rsidR="00B001A9" w:rsidRDefault="00B001A9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08B62E" w14:textId="77777777" w:rsidR="00B001A9" w:rsidRDefault="00B001A9">
            <w:r>
              <w:rPr>
                <w:sz w:val="16"/>
                <w:szCs w:val="16"/>
              </w:rPr>
              <w:t>0756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41F677" w14:textId="77777777" w:rsidR="00B001A9" w:rsidRDefault="00B001A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991635" w14:textId="77777777" w:rsidR="00B001A9" w:rsidRDefault="00B001A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F5ED6F" w14:textId="77777777" w:rsidR="00B001A9" w:rsidRDefault="00B001A9">
            <w:r>
              <w:rPr>
                <w:sz w:val="16"/>
                <w:szCs w:val="16"/>
              </w:rPr>
              <w:t>Introduction of spurious emission TP analysis for CA_n28A-n78A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A290AB" w14:textId="77777777" w:rsidR="00B001A9" w:rsidRDefault="00B001A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94C5B1" w14:textId="77777777" w:rsidR="00B001A9" w:rsidRDefault="00B001A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70DB69" w14:textId="77777777" w:rsidR="00B001A9" w:rsidRDefault="00B001A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9E2941" w14:textId="77777777" w:rsidR="00B001A9" w:rsidRDefault="00B001A9">
            <w:r>
              <w:rPr>
                <w:sz w:val="16"/>
                <w:szCs w:val="16"/>
              </w:rPr>
              <w:t>R5-232115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A181D8" w14:textId="77777777" w:rsidR="00B001A9" w:rsidRDefault="00B001A9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FF3681" w14:textId="77777777" w:rsidR="00B001A9" w:rsidRDefault="00B001A9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DAB03B" w14:textId="77777777" w:rsidR="00B001A9" w:rsidRDefault="00B001A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AA79836" w14:textId="77777777" w:rsidR="00B001A9" w:rsidRDefault="00B001A9">
            <w:pPr>
              <w:rPr>
                <w:sz w:val="16"/>
                <w:szCs w:val="16"/>
              </w:rPr>
            </w:pPr>
          </w:p>
        </w:tc>
      </w:tr>
      <w:tr w:rsidR="00B001A9" w14:paraId="3A7E324E" w14:textId="77777777" w:rsidTr="00B001A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74CE11" w14:textId="77777777" w:rsidR="00B001A9" w:rsidRDefault="00B001A9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12296F" w14:textId="77777777" w:rsidR="00B001A9" w:rsidRDefault="00B001A9">
            <w:r>
              <w:rPr>
                <w:sz w:val="16"/>
                <w:szCs w:val="16"/>
              </w:rPr>
              <w:t>0763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CC5732" w14:textId="77777777" w:rsidR="00B001A9" w:rsidRDefault="00B001A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3A0B22" w14:textId="77777777" w:rsidR="00B001A9" w:rsidRDefault="00B001A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C9D577" w14:textId="77777777" w:rsidR="00B001A9" w:rsidRDefault="00B001A9">
            <w:r>
              <w:rPr>
                <w:sz w:val="16"/>
                <w:szCs w:val="16"/>
              </w:rPr>
              <w:t>Addition of spurious emission TP analysis for CA_n1A-n3A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0F2653" w14:textId="77777777" w:rsidR="00B001A9" w:rsidRDefault="00B001A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3E1C31" w14:textId="77777777" w:rsidR="00B001A9" w:rsidRDefault="00B001A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CC35B3" w14:textId="77777777" w:rsidR="00B001A9" w:rsidRDefault="00B001A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35132E" w14:textId="77777777" w:rsidR="00B001A9" w:rsidRDefault="00B001A9">
            <w:r>
              <w:rPr>
                <w:sz w:val="16"/>
                <w:szCs w:val="16"/>
              </w:rPr>
              <w:t>R5-232424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2DAEFD" w14:textId="77777777" w:rsidR="00B001A9" w:rsidRDefault="00B001A9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9F1399" w14:textId="77777777" w:rsidR="00B001A9" w:rsidRDefault="00B001A9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BFBFCE" w14:textId="77777777" w:rsidR="00B001A9" w:rsidRDefault="00B001A9">
            <w:r>
              <w:rPr>
                <w:sz w:val="16"/>
                <w:szCs w:val="16"/>
              </w:rPr>
              <w:t>4.1.3.2 and zip-file attachments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32E18E8" w14:textId="77777777" w:rsidR="00B001A9" w:rsidRDefault="00B001A9">
            <w:r>
              <w:rPr>
                <w:sz w:val="16"/>
                <w:szCs w:val="16"/>
              </w:rPr>
              <w:t xml:space="preserve">TS/TR ... CR ... ; TS 38.521-1 CR 2224, 2225; TS/TR ... CR ... </w:t>
            </w:r>
          </w:p>
        </w:tc>
      </w:tr>
      <w:tr w:rsidR="00B001A9" w14:paraId="72D53685" w14:textId="77777777" w:rsidTr="00B001A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5CB2C1" w14:textId="77777777" w:rsidR="00B001A9" w:rsidRDefault="00B001A9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425679" w14:textId="77777777" w:rsidR="00B001A9" w:rsidRDefault="00B001A9">
            <w:r>
              <w:rPr>
                <w:sz w:val="16"/>
                <w:szCs w:val="16"/>
              </w:rPr>
              <w:t>0766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FC6148" w14:textId="77777777" w:rsidR="00B001A9" w:rsidRDefault="00B001A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2CF4C8" w14:textId="77777777" w:rsidR="00B001A9" w:rsidRDefault="00B001A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B7463F" w14:textId="77777777" w:rsidR="00B001A9" w:rsidRDefault="00B001A9">
            <w:r>
              <w:rPr>
                <w:sz w:val="16"/>
                <w:szCs w:val="16"/>
              </w:rPr>
              <w:t>Ref sensitivity TP selection for DC_7A_n66A DC_7A_n77A and DC_66A_n25A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0E8B19" w14:textId="77777777" w:rsidR="00B001A9" w:rsidRDefault="00B001A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FAF800" w14:textId="77777777" w:rsidR="00B001A9" w:rsidRDefault="00B001A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090181" w14:textId="77777777" w:rsidR="00B001A9" w:rsidRDefault="00B001A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8B5BC0" w14:textId="77777777" w:rsidR="00B001A9" w:rsidRDefault="00B001A9">
            <w:r>
              <w:rPr>
                <w:sz w:val="16"/>
                <w:szCs w:val="16"/>
              </w:rPr>
              <w:t>R5-232608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4B9CD5" w14:textId="77777777" w:rsidR="00B001A9" w:rsidRDefault="00B001A9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CC672D" w14:textId="77777777" w:rsidR="00B001A9" w:rsidRDefault="00B001A9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9F1459" w14:textId="77777777" w:rsidR="00B001A9" w:rsidRDefault="00B001A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DC5C7E" w14:textId="77777777" w:rsidR="00B001A9" w:rsidRDefault="00B001A9">
            <w:pPr>
              <w:rPr>
                <w:sz w:val="16"/>
                <w:szCs w:val="16"/>
              </w:rPr>
            </w:pPr>
          </w:p>
        </w:tc>
      </w:tr>
      <w:tr w:rsidR="00B001A9" w14:paraId="7DF1ABAA" w14:textId="77777777" w:rsidTr="00B001A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998A1E" w14:textId="77777777" w:rsidR="00B001A9" w:rsidRDefault="00B001A9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54A034" w14:textId="77777777" w:rsidR="00B001A9" w:rsidRDefault="00B001A9">
            <w:r>
              <w:rPr>
                <w:sz w:val="16"/>
                <w:szCs w:val="16"/>
              </w:rPr>
              <w:t>0769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92B5BF" w14:textId="77777777" w:rsidR="00B001A9" w:rsidRDefault="00B001A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532579" w14:textId="77777777" w:rsidR="00B001A9" w:rsidRDefault="00B001A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D15891" w14:textId="77777777" w:rsidR="00B001A9" w:rsidRDefault="00B001A9">
            <w:r>
              <w:rPr>
                <w:sz w:val="16"/>
                <w:szCs w:val="16"/>
              </w:rPr>
              <w:t>Addition of reference sensitivity test point analysis for n28A-n77A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3F82B4" w14:textId="77777777" w:rsidR="00B001A9" w:rsidRDefault="00B001A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85E692" w14:textId="77777777" w:rsidR="00B001A9" w:rsidRDefault="00B001A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EB24D7" w14:textId="77777777" w:rsidR="00B001A9" w:rsidRDefault="00B001A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F10F9F" w14:textId="77777777" w:rsidR="00B001A9" w:rsidRDefault="00B001A9">
            <w:r>
              <w:rPr>
                <w:sz w:val="16"/>
                <w:szCs w:val="16"/>
              </w:rPr>
              <w:t>R5-232709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F0ED20" w14:textId="77777777" w:rsidR="00B001A9" w:rsidRDefault="00B001A9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C5BE76" w14:textId="77777777" w:rsidR="00B001A9" w:rsidRDefault="00B001A9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28ACE8" w14:textId="77777777" w:rsidR="00B001A9" w:rsidRDefault="00B001A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F7DF375" w14:textId="77777777" w:rsidR="00B001A9" w:rsidRDefault="00B001A9">
            <w:pPr>
              <w:rPr>
                <w:sz w:val="16"/>
                <w:szCs w:val="16"/>
              </w:rPr>
            </w:pPr>
          </w:p>
        </w:tc>
      </w:tr>
      <w:tr w:rsidR="00B001A9" w14:paraId="6B253228" w14:textId="77777777" w:rsidTr="00B001A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5382A2" w14:textId="77777777" w:rsidR="00B001A9" w:rsidRDefault="00B001A9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C74DA8" w14:textId="77777777" w:rsidR="00B001A9" w:rsidRDefault="00B001A9">
            <w:r>
              <w:rPr>
                <w:sz w:val="16"/>
                <w:szCs w:val="16"/>
              </w:rPr>
              <w:t>0775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FAE07A" w14:textId="77777777" w:rsidR="00B001A9" w:rsidRDefault="00B001A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8275E0" w14:textId="77777777" w:rsidR="00B001A9" w:rsidRDefault="00B001A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F0C5C7" w14:textId="77777777" w:rsidR="00B001A9" w:rsidRDefault="00B001A9">
            <w:r>
              <w:rPr>
                <w:sz w:val="16"/>
                <w:szCs w:val="16"/>
              </w:rPr>
              <w:t>Editorial in Table 4.1.3.1-2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E02DFF" w14:textId="77777777" w:rsidR="00B001A9" w:rsidRDefault="00B001A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5178A6" w14:textId="77777777" w:rsidR="00B001A9" w:rsidRDefault="00B001A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8E54C5" w14:textId="77777777" w:rsidR="00B001A9" w:rsidRDefault="00B001A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56C296" w14:textId="77777777" w:rsidR="00B001A9" w:rsidRDefault="00B001A9">
            <w:r>
              <w:rPr>
                <w:sz w:val="16"/>
                <w:szCs w:val="16"/>
              </w:rPr>
              <w:t>R5-232876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73D71A" w14:textId="77777777" w:rsidR="00B001A9" w:rsidRDefault="00B001A9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0FC0E2" w14:textId="77777777" w:rsidR="00B001A9" w:rsidRDefault="00B001A9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678008" w14:textId="77777777" w:rsidR="00B001A9" w:rsidRDefault="00B001A9">
            <w:r>
              <w:rPr>
                <w:sz w:val="16"/>
                <w:szCs w:val="16"/>
              </w:rPr>
              <w:t>4.1.3.1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AA79C54" w14:textId="77777777" w:rsidR="00B001A9" w:rsidRDefault="00B001A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001A9" w14:paraId="0DC9F0D0" w14:textId="77777777" w:rsidTr="00B001A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021B1A" w14:textId="77777777" w:rsidR="00B001A9" w:rsidRDefault="00B001A9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D65D95" w14:textId="77777777" w:rsidR="00B001A9" w:rsidRDefault="00B001A9">
            <w:r>
              <w:rPr>
                <w:sz w:val="16"/>
                <w:szCs w:val="16"/>
              </w:rPr>
              <w:t>0776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D0EC41" w14:textId="77777777" w:rsidR="00B001A9" w:rsidRDefault="00B001A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044C42" w14:textId="77777777" w:rsidR="00B001A9" w:rsidRDefault="00B001A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EE6739" w14:textId="77777777" w:rsidR="00B001A9" w:rsidRDefault="00B001A9">
            <w:r>
              <w:rPr>
                <w:sz w:val="16"/>
                <w:szCs w:val="16"/>
              </w:rPr>
              <w:t>Addition of CA_n41A-n66A-n71A in sensitivity test case config table.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FB0172" w14:textId="77777777" w:rsidR="00B001A9" w:rsidRDefault="00B001A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736979" w14:textId="77777777" w:rsidR="00B001A9" w:rsidRDefault="00B001A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A238ED" w14:textId="77777777" w:rsidR="00B001A9" w:rsidRDefault="00B001A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6E9A37" w14:textId="77777777" w:rsidR="00B001A9" w:rsidRDefault="00B001A9">
            <w:r>
              <w:rPr>
                <w:sz w:val="16"/>
                <w:szCs w:val="16"/>
              </w:rPr>
              <w:t>R5-232878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1EF9B7" w14:textId="77777777" w:rsidR="00B001A9" w:rsidRDefault="00B001A9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5E8AC5" w14:textId="77777777" w:rsidR="00B001A9" w:rsidRDefault="00B001A9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FE5E44" w14:textId="77777777" w:rsidR="00B001A9" w:rsidRDefault="00B001A9">
            <w:r>
              <w:rPr>
                <w:sz w:val="16"/>
                <w:szCs w:val="16"/>
              </w:rPr>
              <w:t>4.1.3.1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A73211B" w14:textId="77777777" w:rsidR="00B001A9" w:rsidRDefault="00B001A9">
            <w:r>
              <w:rPr>
                <w:sz w:val="16"/>
                <w:szCs w:val="16"/>
              </w:rPr>
              <w:t xml:space="preserve">TS/TR ... CR ...; TS/TR …CR …; TS/TR ... CR ... </w:t>
            </w:r>
          </w:p>
        </w:tc>
      </w:tr>
      <w:tr w:rsidR="00B001A9" w14:paraId="6E768ADB" w14:textId="77777777" w:rsidTr="00B001A9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281389" w14:textId="77777777" w:rsidR="00B001A9" w:rsidRDefault="00B001A9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823C8B" w14:textId="77777777" w:rsidR="00B001A9" w:rsidRDefault="00B001A9">
            <w:r>
              <w:rPr>
                <w:sz w:val="16"/>
                <w:szCs w:val="16"/>
              </w:rPr>
              <w:t>0781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598F2A" w14:textId="77777777" w:rsidR="00B001A9" w:rsidRDefault="00B001A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D6230A" w14:textId="77777777" w:rsidR="00B001A9" w:rsidRDefault="00B001A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0AF5E0" w14:textId="77777777" w:rsidR="00B001A9" w:rsidRDefault="00B001A9">
            <w:r>
              <w:rPr>
                <w:sz w:val="16"/>
                <w:szCs w:val="16"/>
              </w:rPr>
              <w:t>Correction of test point analysis for CA_n66A-n71A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87518A" w14:textId="77777777" w:rsidR="00B001A9" w:rsidRDefault="00B001A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4FF9B2" w14:textId="77777777" w:rsidR="00B001A9" w:rsidRDefault="00B001A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2ADDFB" w14:textId="77777777" w:rsidR="00B001A9" w:rsidRDefault="00B001A9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92C87D" w14:textId="77777777" w:rsidR="00B001A9" w:rsidRDefault="00B001A9">
            <w:r>
              <w:rPr>
                <w:sz w:val="16"/>
                <w:szCs w:val="16"/>
              </w:rPr>
              <w:t>R5-233530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22493D" w14:textId="77777777" w:rsidR="00B001A9" w:rsidRDefault="00B001A9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607D3A" w14:textId="77777777" w:rsidR="00B001A9" w:rsidRDefault="00B001A9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B112A2" w14:textId="77777777" w:rsidR="00B001A9" w:rsidRDefault="00B001A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248E5F" w14:textId="77777777" w:rsidR="00B001A9" w:rsidRDefault="00B001A9">
            <w:pPr>
              <w:rPr>
                <w:sz w:val="16"/>
                <w:szCs w:val="16"/>
              </w:rPr>
            </w:pPr>
          </w:p>
        </w:tc>
      </w:tr>
    </w:tbl>
    <w:p w14:paraId="54B9E42D" w14:textId="77777777" w:rsidR="00B001A9" w:rsidRDefault="00B001A9" w:rsidP="00B001A9"/>
    <w:p w14:paraId="7A736C7C" w14:textId="77777777" w:rsidR="00B001A9" w:rsidRDefault="00B001A9" w:rsidP="00B001A9"/>
    <w:p w14:paraId="16B7F8DE" w14:textId="77777777" w:rsidR="003424C3" w:rsidRDefault="003424C3" w:rsidP="003424C3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RP-230918</w:t>
      </w:r>
      <w:r>
        <w:rPr>
          <w:b/>
          <w:i/>
          <w:noProof/>
          <w:sz w:val="28"/>
        </w:rPr>
        <w:fldChar w:fldCharType="end"/>
      </w:r>
    </w:p>
    <w:p w14:paraId="2AD30A22" w14:textId="77777777" w:rsidR="003424C3" w:rsidRDefault="003424C3" w:rsidP="003424C3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7D3877A4" w14:textId="77777777" w:rsidR="003424C3" w:rsidRDefault="003424C3" w:rsidP="003424C3">
      <w:pPr>
        <w:rPr>
          <w:rFonts w:ascii="Arial" w:hAnsi="Arial" w:cs="Arial"/>
          <w:b/>
          <w:bCs/>
          <w:lang w:val="en-US"/>
        </w:rPr>
      </w:pPr>
    </w:p>
    <w:p w14:paraId="7A52BEBE" w14:textId="77777777" w:rsidR="003424C3" w:rsidRDefault="003424C3" w:rsidP="003424C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536C7C14" w14:textId="77777777" w:rsidR="003424C3" w:rsidRDefault="003424C3" w:rsidP="003424C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Rel-16 NR CA and DC; and NR and LTE DC Configurations (NR_CADC_NR_LTE_DC_R16-UEConTest) (Batch 2)</w:t>
      </w:r>
      <w:r>
        <w:rPr>
          <w:rFonts w:ascii="Arial" w:hAnsi="Arial" w:cs="Arial"/>
          <w:b/>
          <w:bCs/>
        </w:rPr>
        <w:fldChar w:fldCharType="end"/>
      </w:r>
    </w:p>
    <w:p w14:paraId="03E0EB41" w14:textId="77777777" w:rsidR="003424C3" w:rsidRDefault="003424C3" w:rsidP="003424C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13.2.1</w:t>
      </w:r>
      <w:r>
        <w:rPr>
          <w:rFonts w:ascii="Arial" w:hAnsi="Arial" w:cs="Arial"/>
          <w:b/>
          <w:bCs/>
        </w:rPr>
        <w:fldChar w:fldCharType="end"/>
      </w:r>
    </w:p>
    <w:p w14:paraId="66ADC3E0" w14:textId="77777777" w:rsidR="003424C3" w:rsidRDefault="003424C3" w:rsidP="003424C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340491C" w14:textId="77777777" w:rsidR="003424C3" w:rsidRDefault="003424C3" w:rsidP="003424C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4417DC1" w14:textId="77777777" w:rsidR="003424C3" w:rsidRDefault="003424C3" w:rsidP="003424C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3424C3" w14:paraId="07076DCC" w14:textId="77777777" w:rsidTr="003424C3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F823300" w14:textId="77777777" w:rsidR="003424C3" w:rsidRDefault="003424C3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0EB5154" w14:textId="77777777" w:rsidR="003424C3" w:rsidRDefault="003424C3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E9BE48C" w14:textId="77777777" w:rsidR="003424C3" w:rsidRDefault="003424C3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D9BB150" w14:textId="77777777" w:rsidR="003424C3" w:rsidRDefault="003424C3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8EE3DD3" w14:textId="77777777" w:rsidR="003424C3" w:rsidRDefault="003424C3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6C6B9EB" w14:textId="77777777" w:rsidR="003424C3" w:rsidRDefault="003424C3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0D74649" w14:textId="77777777" w:rsidR="003424C3" w:rsidRDefault="003424C3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DB03728" w14:textId="77777777" w:rsidR="003424C3" w:rsidRDefault="003424C3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C40F52A" w14:textId="77777777" w:rsidR="003424C3" w:rsidRDefault="003424C3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30A1B03" w14:textId="77777777" w:rsidR="003424C3" w:rsidRDefault="003424C3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5BAF1E5" w14:textId="77777777" w:rsidR="003424C3" w:rsidRDefault="003424C3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FDEB3AF" w14:textId="77777777" w:rsidR="003424C3" w:rsidRDefault="003424C3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DA03B14" w14:textId="77777777" w:rsidR="003424C3" w:rsidRDefault="003424C3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3424C3" w14:paraId="3365FC37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0BE494" w14:textId="77777777" w:rsidR="003424C3" w:rsidRDefault="003424C3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4CE7D2" w14:textId="77777777" w:rsidR="003424C3" w:rsidRDefault="003424C3">
            <w:r>
              <w:rPr>
                <w:sz w:val="16"/>
                <w:szCs w:val="16"/>
              </w:rPr>
              <w:t>2190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6625E7" w14:textId="77777777" w:rsidR="003424C3" w:rsidRDefault="003424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C8D4C0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96AEAD" w14:textId="77777777" w:rsidR="003424C3" w:rsidRDefault="003424C3">
            <w:r>
              <w:rPr>
                <w:sz w:val="16"/>
                <w:szCs w:val="16"/>
              </w:rPr>
              <w:t>Introduction of Output power requirements for CA_n28A-n78A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B81677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42911E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C62D73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CA70DD" w14:textId="77777777" w:rsidR="003424C3" w:rsidRDefault="003424C3">
            <w:r>
              <w:rPr>
                <w:sz w:val="16"/>
                <w:szCs w:val="16"/>
              </w:rPr>
              <w:t>R5-232109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58B131" w14:textId="77777777" w:rsidR="003424C3" w:rsidRDefault="003424C3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9275A5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FB83AC4" w14:textId="77777777" w:rsidR="003424C3" w:rsidRDefault="003424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B36CE9" w14:textId="77777777" w:rsidR="003424C3" w:rsidRDefault="003424C3">
            <w:pPr>
              <w:rPr>
                <w:sz w:val="16"/>
                <w:szCs w:val="16"/>
              </w:rPr>
            </w:pPr>
          </w:p>
        </w:tc>
      </w:tr>
      <w:tr w:rsidR="003424C3" w14:paraId="47ED5261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898E17" w14:textId="77777777" w:rsidR="003424C3" w:rsidRDefault="003424C3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1CE677" w14:textId="77777777" w:rsidR="003424C3" w:rsidRDefault="003424C3">
            <w:r>
              <w:rPr>
                <w:sz w:val="16"/>
                <w:szCs w:val="16"/>
              </w:rPr>
              <w:t>2191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C24278" w14:textId="77777777" w:rsidR="003424C3" w:rsidRDefault="003424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7CA3E7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A89224" w14:textId="77777777" w:rsidR="003424C3" w:rsidRDefault="003424C3">
            <w:r>
              <w:rPr>
                <w:sz w:val="16"/>
                <w:szCs w:val="16"/>
              </w:rPr>
              <w:t>Introduction of additional maximum output power reduction for CA_n28A-n78A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FB228E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697341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77845D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1DD873" w14:textId="77777777" w:rsidR="003424C3" w:rsidRDefault="003424C3">
            <w:r>
              <w:rPr>
                <w:sz w:val="16"/>
                <w:szCs w:val="16"/>
              </w:rPr>
              <w:t>R5-233510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05867F" w14:textId="77777777" w:rsidR="003424C3" w:rsidRDefault="003424C3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05A45B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7F1852" w14:textId="77777777" w:rsidR="003424C3" w:rsidRDefault="003424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6D4AC93" w14:textId="77777777" w:rsidR="003424C3" w:rsidRDefault="003424C3">
            <w:pPr>
              <w:rPr>
                <w:sz w:val="16"/>
                <w:szCs w:val="16"/>
              </w:rPr>
            </w:pPr>
          </w:p>
        </w:tc>
      </w:tr>
      <w:tr w:rsidR="003424C3" w14:paraId="4F46522F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7E2372" w14:textId="77777777" w:rsidR="003424C3" w:rsidRDefault="003424C3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22CA97" w14:textId="77777777" w:rsidR="003424C3" w:rsidRDefault="003424C3">
            <w:r>
              <w:rPr>
                <w:sz w:val="16"/>
                <w:szCs w:val="16"/>
              </w:rPr>
              <w:t>2192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C2FE90" w14:textId="77777777" w:rsidR="003424C3" w:rsidRDefault="003424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ACAFE2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E43537" w14:textId="77777777" w:rsidR="003424C3" w:rsidRDefault="003424C3">
            <w:r>
              <w:rPr>
                <w:sz w:val="16"/>
                <w:szCs w:val="16"/>
              </w:rPr>
              <w:t>Introduction of General spurious emissions test requirements for CA_n28A-n78A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DA36BB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725CCD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5F1F82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487B98" w14:textId="77777777" w:rsidR="003424C3" w:rsidRDefault="003424C3">
            <w:r>
              <w:rPr>
                <w:sz w:val="16"/>
                <w:szCs w:val="16"/>
              </w:rPr>
              <w:t>R5-232111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BA46FD" w14:textId="77777777" w:rsidR="003424C3" w:rsidRDefault="003424C3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4250C5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7216EF5" w14:textId="77777777" w:rsidR="003424C3" w:rsidRDefault="003424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AA7B3B" w14:textId="77777777" w:rsidR="003424C3" w:rsidRDefault="003424C3">
            <w:pPr>
              <w:rPr>
                <w:sz w:val="16"/>
                <w:szCs w:val="16"/>
              </w:rPr>
            </w:pPr>
          </w:p>
        </w:tc>
      </w:tr>
      <w:tr w:rsidR="003424C3" w14:paraId="3553D2A6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CBC76A" w14:textId="77777777" w:rsidR="003424C3" w:rsidRDefault="003424C3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AE0E64" w14:textId="77777777" w:rsidR="003424C3" w:rsidRDefault="003424C3">
            <w:r>
              <w:rPr>
                <w:sz w:val="16"/>
                <w:szCs w:val="16"/>
              </w:rPr>
              <w:t>2193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6AE6DA" w14:textId="77777777" w:rsidR="003424C3" w:rsidRDefault="003424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26E87B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B15B65" w14:textId="77777777" w:rsidR="003424C3" w:rsidRDefault="003424C3">
            <w:r>
              <w:rPr>
                <w:sz w:val="16"/>
                <w:szCs w:val="16"/>
              </w:rPr>
              <w:t>Introduction of Spurious emissions for UE co-existence requirements for CA_n28A-n78A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0C320C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E8AFAE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A87E54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0332D6" w14:textId="77777777" w:rsidR="003424C3" w:rsidRDefault="003424C3">
            <w:r>
              <w:rPr>
                <w:sz w:val="16"/>
                <w:szCs w:val="16"/>
              </w:rPr>
              <w:t>R5-233511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C1F8D0" w14:textId="77777777" w:rsidR="003424C3" w:rsidRDefault="003424C3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72F876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B2A9D9" w14:textId="77777777" w:rsidR="003424C3" w:rsidRDefault="003424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A2AC1A6" w14:textId="77777777" w:rsidR="003424C3" w:rsidRDefault="003424C3">
            <w:pPr>
              <w:rPr>
                <w:sz w:val="16"/>
                <w:szCs w:val="16"/>
              </w:rPr>
            </w:pPr>
          </w:p>
        </w:tc>
      </w:tr>
      <w:tr w:rsidR="003424C3" w14:paraId="16044092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C4FFDF" w14:textId="77777777" w:rsidR="003424C3" w:rsidRDefault="003424C3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98F87B" w14:textId="77777777" w:rsidR="003424C3" w:rsidRDefault="003424C3">
            <w:r>
              <w:rPr>
                <w:sz w:val="16"/>
                <w:szCs w:val="16"/>
              </w:rPr>
              <w:t>2194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818B3C" w14:textId="77777777" w:rsidR="003424C3" w:rsidRDefault="003424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C73CB6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70E9A2" w14:textId="77777777" w:rsidR="003424C3" w:rsidRDefault="003424C3">
            <w:r>
              <w:rPr>
                <w:sz w:val="16"/>
                <w:szCs w:val="16"/>
              </w:rPr>
              <w:t>Introduction of Spurious emissions for UE co-existence test requirements for CA_n28A-n78A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BFCBAF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F5DEA1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6A891A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1A7048" w14:textId="77777777" w:rsidR="003424C3" w:rsidRDefault="003424C3">
            <w:r>
              <w:rPr>
                <w:sz w:val="16"/>
                <w:szCs w:val="16"/>
              </w:rPr>
              <w:t>R5-232113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5238B9" w14:textId="77777777" w:rsidR="003424C3" w:rsidRDefault="003424C3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56DE63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09E32E4" w14:textId="77777777" w:rsidR="003424C3" w:rsidRDefault="003424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130DC7" w14:textId="77777777" w:rsidR="003424C3" w:rsidRDefault="003424C3">
            <w:pPr>
              <w:rPr>
                <w:sz w:val="16"/>
                <w:szCs w:val="16"/>
              </w:rPr>
            </w:pPr>
          </w:p>
        </w:tc>
      </w:tr>
      <w:tr w:rsidR="003424C3" w14:paraId="4E38CAB6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2DDA23" w14:textId="77777777" w:rsidR="003424C3" w:rsidRDefault="003424C3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1633ED" w14:textId="77777777" w:rsidR="003424C3" w:rsidRDefault="003424C3">
            <w:r>
              <w:rPr>
                <w:sz w:val="16"/>
                <w:szCs w:val="16"/>
              </w:rPr>
              <w:t>2197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D2E250" w14:textId="77777777" w:rsidR="003424C3" w:rsidRDefault="003424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410163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DF0323" w14:textId="77777777" w:rsidR="003424C3" w:rsidRDefault="003424C3">
            <w:r>
              <w:rPr>
                <w:sz w:val="16"/>
                <w:szCs w:val="16"/>
              </w:rPr>
              <w:t>Update general spurious emissions for CA_n2A-n77A, CA_n5A-n77A, and CA_n66A-n77A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883D30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A054B8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DF0177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481E59" w14:textId="77777777" w:rsidR="003424C3" w:rsidRDefault="003424C3">
            <w:r>
              <w:rPr>
                <w:sz w:val="16"/>
                <w:szCs w:val="16"/>
              </w:rPr>
              <w:t>R5-232241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C140A8" w14:textId="77777777" w:rsidR="003424C3" w:rsidRDefault="003424C3">
            <w:r>
              <w:rPr>
                <w:sz w:val="16"/>
                <w:szCs w:val="16"/>
              </w:rPr>
              <w:t>Verizon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DA3E7C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9BB92B" w14:textId="77777777" w:rsidR="003424C3" w:rsidRDefault="003424C3">
            <w:r>
              <w:rPr>
                <w:sz w:val="16"/>
                <w:szCs w:val="16"/>
              </w:rPr>
              <w:t>6.5A.3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41B8136" w14:textId="77777777" w:rsidR="003424C3" w:rsidRDefault="003424C3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424C3" w14:paraId="1225C3CD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C576A4" w14:textId="77777777" w:rsidR="003424C3" w:rsidRDefault="003424C3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655933" w14:textId="77777777" w:rsidR="003424C3" w:rsidRDefault="003424C3">
            <w:r>
              <w:rPr>
                <w:sz w:val="16"/>
                <w:szCs w:val="16"/>
              </w:rPr>
              <w:t>2198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1C01D2" w14:textId="77777777" w:rsidR="003424C3" w:rsidRDefault="003424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7EBEB7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673BC2" w14:textId="77777777" w:rsidR="003424C3" w:rsidRDefault="003424C3">
            <w:r>
              <w:rPr>
                <w:sz w:val="16"/>
                <w:szCs w:val="16"/>
              </w:rPr>
              <w:t>Update minimum requirement table for reference sensitivity exceptions and uplink/downlink configurations due to harmonic mixing from a PC3 aggressor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6C740A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AC996C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868C65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C4AF19" w14:textId="77777777" w:rsidR="003424C3" w:rsidRDefault="003424C3">
            <w:r>
              <w:rPr>
                <w:sz w:val="16"/>
                <w:szCs w:val="16"/>
              </w:rPr>
              <w:t>R5-233705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7E1299" w14:textId="77777777" w:rsidR="003424C3" w:rsidRDefault="003424C3">
            <w:r>
              <w:rPr>
                <w:sz w:val="16"/>
                <w:szCs w:val="16"/>
              </w:rPr>
              <w:t>Verizon, Qualcomm, 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9C3A1E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B6E7620" w14:textId="77777777" w:rsidR="003424C3" w:rsidRDefault="003424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B692AC" w14:textId="77777777" w:rsidR="003424C3" w:rsidRDefault="003424C3">
            <w:pPr>
              <w:rPr>
                <w:sz w:val="16"/>
                <w:szCs w:val="16"/>
              </w:rPr>
            </w:pPr>
          </w:p>
        </w:tc>
      </w:tr>
      <w:tr w:rsidR="003424C3" w14:paraId="1C646F46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D557DA" w14:textId="77777777" w:rsidR="003424C3" w:rsidRDefault="003424C3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9831DF" w14:textId="77777777" w:rsidR="003424C3" w:rsidRDefault="003424C3">
            <w:r>
              <w:rPr>
                <w:sz w:val="16"/>
                <w:szCs w:val="16"/>
              </w:rPr>
              <w:t>2199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BDEC29" w14:textId="77777777" w:rsidR="003424C3" w:rsidRDefault="003424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19CAEC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8A7409" w14:textId="77777777" w:rsidR="003424C3" w:rsidRDefault="003424C3">
            <w:r>
              <w:rPr>
                <w:sz w:val="16"/>
                <w:szCs w:val="16"/>
              </w:rPr>
              <w:t>Update inter-band NR CA PC3 reference sensitivity test configuration and test requirement tables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924EDE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E86D12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AD1DE3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6058D9" w14:textId="77777777" w:rsidR="003424C3" w:rsidRDefault="003424C3">
            <w:r>
              <w:rPr>
                <w:sz w:val="16"/>
                <w:szCs w:val="16"/>
              </w:rPr>
              <w:t>R5-232243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3D25F8" w14:textId="77777777" w:rsidR="003424C3" w:rsidRDefault="003424C3">
            <w:r>
              <w:rPr>
                <w:sz w:val="16"/>
                <w:szCs w:val="16"/>
              </w:rPr>
              <w:t>Verizon Switzerland AG, Qualcomm, 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E66A37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385B8FD" w14:textId="77777777" w:rsidR="003424C3" w:rsidRDefault="003424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16A929" w14:textId="77777777" w:rsidR="003424C3" w:rsidRDefault="003424C3">
            <w:pPr>
              <w:rPr>
                <w:sz w:val="16"/>
                <w:szCs w:val="16"/>
              </w:rPr>
            </w:pPr>
          </w:p>
        </w:tc>
      </w:tr>
      <w:tr w:rsidR="003424C3" w14:paraId="74954D06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0DA10D" w14:textId="77777777" w:rsidR="003424C3" w:rsidRDefault="003424C3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E85AA6" w14:textId="77777777" w:rsidR="003424C3" w:rsidRDefault="003424C3">
            <w:r>
              <w:rPr>
                <w:sz w:val="16"/>
                <w:szCs w:val="16"/>
              </w:rPr>
              <w:t>2203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EA4D7F" w14:textId="77777777" w:rsidR="003424C3" w:rsidRDefault="003424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ABEE02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D699A4" w14:textId="77777777" w:rsidR="003424C3" w:rsidRDefault="003424C3">
            <w:r>
              <w:rPr>
                <w:sz w:val="16"/>
                <w:szCs w:val="16"/>
              </w:rPr>
              <w:t>Addition of refsence sensitivity for n28A-n77A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D11D65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61660F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953A66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EE1294" w14:textId="77777777" w:rsidR="003424C3" w:rsidRDefault="003424C3">
            <w:r>
              <w:rPr>
                <w:sz w:val="16"/>
                <w:szCs w:val="16"/>
              </w:rPr>
              <w:t>R5-232276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4B8219" w14:textId="77777777" w:rsidR="003424C3" w:rsidRDefault="003424C3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CAB3C0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5EAF35" w14:textId="77777777" w:rsidR="003424C3" w:rsidRDefault="003424C3">
            <w:r>
              <w:rPr>
                <w:sz w:val="16"/>
                <w:szCs w:val="16"/>
              </w:rPr>
              <w:t>7.3A.0.3, 7.3A.0.4, 7.3A.0.5, 7.3A.1, 7.3A.1_1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D74600A" w14:textId="77777777" w:rsidR="003424C3" w:rsidRDefault="003424C3">
            <w:r>
              <w:rPr>
                <w:sz w:val="16"/>
                <w:szCs w:val="16"/>
              </w:rPr>
              <w:t xml:space="preserve">TS/TR ... CR ... ; TR 38.905 CR 0769; TS/TR ... CR ... </w:t>
            </w:r>
          </w:p>
        </w:tc>
      </w:tr>
      <w:tr w:rsidR="003424C3" w14:paraId="138FA93F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B8E6E1" w14:textId="77777777" w:rsidR="003424C3" w:rsidRDefault="003424C3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7DF76B" w14:textId="77777777" w:rsidR="003424C3" w:rsidRDefault="003424C3">
            <w:r>
              <w:rPr>
                <w:sz w:val="16"/>
                <w:szCs w:val="16"/>
              </w:rPr>
              <w:t>2206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8987C2" w14:textId="77777777" w:rsidR="003424C3" w:rsidRDefault="003424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29E6AE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838CCE" w14:textId="77777777" w:rsidR="003424C3" w:rsidRDefault="003424C3">
            <w:r>
              <w:rPr>
                <w:sz w:val="16"/>
                <w:szCs w:val="16"/>
              </w:rPr>
              <w:t>Update for CA_n2A-n48A and CA_n2A-n77A combos in section 7.3A.0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BDB4BF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CBCB3E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40EAC8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7BCBA8" w14:textId="77777777" w:rsidR="003424C3" w:rsidRDefault="003424C3">
            <w:r>
              <w:rPr>
                <w:sz w:val="16"/>
                <w:szCs w:val="16"/>
              </w:rPr>
              <w:t>R5-233533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40AD13" w14:textId="77777777" w:rsidR="003424C3" w:rsidRDefault="003424C3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3C587E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F1BADA7" w14:textId="77777777" w:rsidR="003424C3" w:rsidRDefault="003424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3E1ABFB" w14:textId="77777777" w:rsidR="003424C3" w:rsidRDefault="003424C3">
            <w:pPr>
              <w:rPr>
                <w:sz w:val="16"/>
                <w:szCs w:val="16"/>
              </w:rPr>
            </w:pPr>
          </w:p>
        </w:tc>
      </w:tr>
      <w:tr w:rsidR="003424C3" w14:paraId="4A1BFAFF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5C84A5" w14:textId="77777777" w:rsidR="003424C3" w:rsidRDefault="003424C3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596E9B" w14:textId="77777777" w:rsidR="003424C3" w:rsidRDefault="003424C3">
            <w:r>
              <w:rPr>
                <w:sz w:val="16"/>
                <w:szCs w:val="16"/>
              </w:rPr>
              <w:t>2207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F500C8" w14:textId="77777777" w:rsidR="003424C3" w:rsidRDefault="003424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2BD5A5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AFDE60" w14:textId="77777777" w:rsidR="003424C3" w:rsidRDefault="003424C3">
            <w:r>
              <w:rPr>
                <w:sz w:val="16"/>
                <w:szCs w:val="16"/>
              </w:rPr>
              <w:t>Corrections for certain FR1 combos in section 7.3A.1_1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F2F500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ADB8AB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9276C0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E27CB0" w14:textId="77777777" w:rsidR="003424C3" w:rsidRDefault="003424C3">
            <w:r>
              <w:rPr>
                <w:sz w:val="16"/>
                <w:szCs w:val="16"/>
              </w:rPr>
              <w:t>R5-232341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D65D15" w14:textId="77777777" w:rsidR="003424C3" w:rsidRDefault="003424C3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BDACBE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98E51D" w14:textId="77777777" w:rsidR="003424C3" w:rsidRDefault="003424C3">
            <w:r>
              <w:rPr>
                <w:sz w:val="16"/>
                <w:szCs w:val="16"/>
              </w:rPr>
              <w:t>7.3A.1_1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9A7F8D" w14:textId="77777777" w:rsidR="003424C3" w:rsidRDefault="003424C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424C3" w14:paraId="7D81995E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78DA03" w14:textId="77777777" w:rsidR="003424C3" w:rsidRDefault="003424C3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50629B" w14:textId="77777777" w:rsidR="003424C3" w:rsidRDefault="003424C3">
            <w:r>
              <w:rPr>
                <w:sz w:val="16"/>
                <w:szCs w:val="16"/>
              </w:rPr>
              <w:t>2222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E3B305" w14:textId="77777777" w:rsidR="003424C3" w:rsidRDefault="003424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579113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65399A" w14:textId="77777777" w:rsidR="003424C3" w:rsidRDefault="003424C3">
            <w:r>
              <w:rPr>
                <w:sz w:val="16"/>
                <w:szCs w:val="16"/>
              </w:rPr>
              <w:t>Addition of 7.3A.1 for CA_n1A-n8A and CA_n3A-n8A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5FAF86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DD74B4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D3131B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90B412" w14:textId="77777777" w:rsidR="003424C3" w:rsidRDefault="003424C3">
            <w:r>
              <w:rPr>
                <w:sz w:val="16"/>
                <w:szCs w:val="16"/>
              </w:rPr>
              <w:t>R5-232411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58F866" w14:textId="77777777" w:rsidR="003424C3" w:rsidRDefault="003424C3">
            <w:r>
              <w:rPr>
                <w:sz w:val="16"/>
                <w:szCs w:val="16"/>
              </w:rPr>
              <w:t>CU Digital Technology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3E1D12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EE2856" w14:textId="77777777" w:rsidR="003424C3" w:rsidRDefault="003424C3">
            <w:r>
              <w:rPr>
                <w:sz w:val="16"/>
                <w:szCs w:val="16"/>
              </w:rPr>
              <w:t>7.3A.1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A8E3B31" w14:textId="77777777" w:rsidR="003424C3" w:rsidRDefault="003424C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424C3" w14:paraId="7FF6F7A1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E5B1CB" w14:textId="77777777" w:rsidR="003424C3" w:rsidRDefault="003424C3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E2A252" w14:textId="77777777" w:rsidR="003424C3" w:rsidRDefault="003424C3">
            <w:r>
              <w:rPr>
                <w:sz w:val="16"/>
                <w:szCs w:val="16"/>
              </w:rPr>
              <w:t>2224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79FB14" w14:textId="77777777" w:rsidR="003424C3" w:rsidRDefault="003424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A21F8E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A17D01" w14:textId="77777777" w:rsidR="003424C3" w:rsidRDefault="003424C3">
            <w:r>
              <w:rPr>
                <w:sz w:val="16"/>
                <w:szCs w:val="16"/>
              </w:rPr>
              <w:t>Addition of general spurious emissions for CA_n1A-n3A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4550ED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3E6B77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AD8620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FF67EC" w14:textId="77777777" w:rsidR="003424C3" w:rsidRDefault="003424C3">
            <w:r>
              <w:rPr>
                <w:sz w:val="16"/>
                <w:szCs w:val="16"/>
              </w:rPr>
              <w:t>R5-232413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428A9A" w14:textId="77777777" w:rsidR="003424C3" w:rsidRDefault="003424C3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CBDC76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D55C47" w14:textId="77777777" w:rsidR="003424C3" w:rsidRDefault="003424C3">
            <w:r>
              <w:rPr>
                <w:sz w:val="16"/>
                <w:szCs w:val="16"/>
              </w:rPr>
              <w:t>6.5A.3.1.1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541FF95" w14:textId="77777777" w:rsidR="003424C3" w:rsidRDefault="003424C3">
            <w:r>
              <w:rPr>
                <w:sz w:val="16"/>
                <w:szCs w:val="16"/>
              </w:rPr>
              <w:t xml:space="preserve">TS/TR ... CR ... ; TR38.905, CR0763; TS/TR ... CR ... </w:t>
            </w:r>
          </w:p>
        </w:tc>
      </w:tr>
      <w:tr w:rsidR="003424C3" w14:paraId="37116734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86C91C" w14:textId="77777777" w:rsidR="003424C3" w:rsidRDefault="003424C3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DE0720" w14:textId="77777777" w:rsidR="003424C3" w:rsidRDefault="003424C3">
            <w:r>
              <w:rPr>
                <w:sz w:val="16"/>
                <w:szCs w:val="16"/>
              </w:rPr>
              <w:t>2225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C402D6" w14:textId="77777777" w:rsidR="003424C3" w:rsidRDefault="003424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AD85AA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ED8DE6" w14:textId="77777777" w:rsidR="003424C3" w:rsidRDefault="003424C3">
            <w:r>
              <w:rPr>
                <w:sz w:val="16"/>
                <w:szCs w:val="16"/>
              </w:rPr>
              <w:t>Addition of Spurious emissions for UE co-existence for CA_n1A-n3A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695A70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BF6922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310D27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D255CD" w14:textId="77777777" w:rsidR="003424C3" w:rsidRDefault="003424C3">
            <w:r>
              <w:rPr>
                <w:sz w:val="16"/>
                <w:szCs w:val="16"/>
              </w:rPr>
              <w:t>R5-232414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328200" w14:textId="77777777" w:rsidR="003424C3" w:rsidRDefault="003424C3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B1FC62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2C3941" w14:textId="77777777" w:rsidR="003424C3" w:rsidRDefault="003424C3">
            <w:r>
              <w:rPr>
                <w:sz w:val="16"/>
                <w:szCs w:val="16"/>
              </w:rPr>
              <w:t>6.5A.3.2.0  6.5A.3.2.1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E9D63FB" w14:textId="77777777" w:rsidR="003424C3" w:rsidRDefault="003424C3">
            <w:r>
              <w:rPr>
                <w:sz w:val="16"/>
                <w:szCs w:val="16"/>
              </w:rPr>
              <w:t xml:space="preserve">TS/TR ... CR ... ; TR38.905, CR0763 ; TS/TR ... CR ... </w:t>
            </w:r>
          </w:p>
        </w:tc>
      </w:tr>
      <w:tr w:rsidR="003424C3" w14:paraId="3EE023D0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B1199F" w14:textId="77777777" w:rsidR="003424C3" w:rsidRDefault="003424C3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30B988" w14:textId="77777777" w:rsidR="003424C3" w:rsidRDefault="003424C3">
            <w:r>
              <w:rPr>
                <w:sz w:val="16"/>
                <w:szCs w:val="16"/>
              </w:rPr>
              <w:t>2228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4A8F44" w14:textId="77777777" w:rsidR="003424C3" w:rsidRDefault="003424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66FD19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084FF2" w14:textId="77777777" w:rsidR="003424C3" w:rsidRDefault="003424C3">
            <w:r>
              <w:rPr>
                <w:sz w:val="16"/>
                <w:szCs w:val="16"/>
              </w:rPr>
              <w:t>Correction UL RB configuration for CA_n1-n3-n78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EFC2AA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0BE61A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872DF8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FB3141" w14:textId="77777777" w:rsidR="003424C3" w:rsidRDefault="003424C3">
            <w:r>
              <w:rPr>
                <w:sz w:val="16"/>
                <w:szCs w:val="16"/>
              </w:rPr>
              <w:t>R5-233706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9D39E5" w14:textId="77777777" w:rsidR="003424C3" w:rsidRDefault="003424C3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C2D145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E31E0F" w14:textId="77777777" w:rsidR="003424C3" w:rsidRDefault="003424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04DEB1" w14:textId="77777777" w:rsidR="003424C3" w:rsidRDefault="003424C3">
            <w:pPr>
              <w:rPr>
                <w:sz w:val="16"/>
                <w:szCs w:val="16"/>
              </w:rPr>
            </w:pPr>
          </w:p>
        </w:tc>
      </w:tr>
      <w:tr w:rsidR="003424C3" w14:paraId="4C9F112C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CAB19D" w14:textId="77777777" w:rsidR="003424C3" w:rsidRDefault="003424C3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0C9FB6" w14:textId="77777777" w:rsidR="003424C3" w:rsidRDefault="003424C3">
            <w:r>
              <w:rPr>
                <w:sz w:val="16"/>
                <w:szCs w:val="16"/>
              </w:rPr>
              <w:t>2235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57F47D" w14:textId="77777777" w:rsidR="003424C3" w:rsidRDefault="003424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4B447E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8F4A85" w14:textId="77777777" w:rsidR="003424C3" w:rsidRDefault="003424C3">
            <w:r>
              <w:rPr>
                <w:sz w:val="16"/>
                <w:szCs w:val="16"/>
              </w:rPr>
              <w:t>Update 6.2A.4.0.2.3 for CA_n2A-n5A and CA_n2A-n48A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2ACBB9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D65858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07DD2A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BC931D" w14:textId="77777777" w:rsidR="003424C3" w:rsidRDefault="003424C3">
            <w:r>
              <w:rPr>
                <w:sz w:val="16"/>
                <w:szCs w:val="16"/>
              </w:rPr>
              <w:t>R5-232625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6486F0" w14:textId="77777777" w:rsidR="003424C3" w:rsidRDefault="003424C3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99A95C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031826" w14:textId="77777777" w:rsidR="003424C3" w:rsidRDefault="003424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C228AB" w14:textId="77777777" w:rsidR="003424C3" w:rsidRDefault="003424C3">
            <w:pPr>
              <w:rPr>
                <w:sz w:val="16"/>
                <w:szCs w:val="16"/>
              </w:rPr>
            </w:pPr>
          </w:p>
        </w:tc>
      </w:tr>
      <w:tr w:rsidR="003424C3" w14:paraId="15D23C59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6291F0" w14:textId="77777777" w:rsidR="003424C3" w:rsidRDefault="003424C3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856C92" w14:textId="77777777" w:rsidR="003424C3" w:rsidRDefault="003424C3">
            <w:r>
              <w:rPr>
                <w:sz w:val="16"/>
                <w:szCs w:val="16"/>
              </w:rPr>
              <w:t>2259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A2E259" w14:textId="77777777" w:rsidR="003424C3" w:rsidRDefault="003424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D24AD9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8E2A7E" w14:textId="77777777" w:rsidR="003424C3" w:rsidRDefault="003424C3">
            <w:r>
              <w:rPr>
                <w:sz w:val="16"/>
                <w:szCs w:val="16"/>
              </w:rPr>
              <w:t>Update of delta TIB,c for CA_n39A-n41A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00FE71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2DE04A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0222F1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0349E5" w14:textId="77777777" w:rsidR="003424C3" w:rsidRDefault="003424C3">
            <w:r>
              <w:rPr>
                <w:sz w:val="16"/>
                <w:szCs w:val="16"/>
              </w:rPr>
              <w:t>R5-232791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36C7EF" w14:textId="77777777" w:rsidR="003424C3" w:rsidRDefault="003424C3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A0EB79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765E05" w14:textId="77777777" w:rsidR="003424C3" w:rsidRDefault="003424C3">
            <w:r>
              <w:rPr>
                <w:sz w:val="16"/>
                <w:szCs w:val="16"/>
              </w:rPr>
              <w:t>6.2A.4.0.2.3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201B039" w14:textId="77777777" w:rsidR="003424C3" w:rsidRDefault="003424C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424C3" w14:paraId="51763130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61DA4E" w14:textId="77777777" w:rsidR="003424C3" w:rsidRDefault="003424C3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00C71D" w14:textId="77777777" w:rsidR="003424C3" w:rsidRDefault="003424C3">
            <w:r>
              <w:rPr>
                <w:sz w:val="16"/>
                <w:szCs w:val="16"/>
              </w:rPr>
              <w:t>2260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E38924" w14:textId="77777777" w:rsidR="003424C3" w:rsidRDefault="003424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10E93E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D0CE16" w14:textId="77777777" w:rsidR="003424C3" w:rsidRDefault="003424C3">
            <w:r>
              <w:rPr>
                <w:sz w:val="16"/>
                <w:szCs w:val="16"/>
              </w:rPr>
              <w:t>Update of delta RIB,c for CA_n39A-n41A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7EDE4F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235F01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008F31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821EDF" w14:textId="77777777" w:rsidR="003424C3" w:rsidRDefault="003424C3">
            <w:r>
              <w:rPr>
                <w:sz w:val="16"/>
                <w:szCs w:val="16"/>
              </w:rPr>
              <w:t>R5-232792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E72334" w14:textId="77777777" w:rsidR="003424C3" w:rsidRDefault="003424C3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3E8C10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8FF330" w14:textId="77777777" w:rsidR="003424C3" w:rsidRDefault="003424C3">
            <w:r>
              <w:rPr>
                <w:sz w:val="16"/>
                <w:szCs w:val="16"/>
              </w:rPr>
              <w:t>7.3A.0.3.2.1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3716D2E" w14:textId="77777777" w:rsidR="003424C3" w:rsidRDefault="003424C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424C3" w14:paraId="0024EEB9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49D01C" w14:textId="77777777" w:rsidR="003424C3" w:rsidRDefault="003424C3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C19B90" w14:textId="77777777" w:rsidR="003424C3" w:rsidRDefault="003424C3">
            <w:r>
              <w:rPr>
                <w:sz w:val="16"/>
                <w:szCs w:val="16"/>
              </w:rPr>
              <w:t>2267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79B18A" w14:textId="77777777" w:rsidR="003424C3" w:rsidRDefault="003424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9CC6E2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86BE71" w14:textId="77777777" w:rsidR="003424C3" w:rsidRDefault="003424C3">
            <w:r>
              <w:rPr>
                <w:sz w:val="16"/>
                <w:szCs w:val="16"/>
              </w:rPr>
              <w:t>Editorial changes in Table 7.3A.1.5-1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44D614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D5C616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1D078B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B73942" w14:textId="77777777" w:rsidR="003424C3" w:rsidRDefault="003424C3">
            <w:r>
              <w:rPr>
                <w:sz w:val="16"/>
                <w:szCs w:val="16"/>
              </w:rPr>
              <w:t>R5-233534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1C8A0B" w14:textId="77777777" w:rsidR="003424C3" w:rsidRDefault="003424C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E8A582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2223A15" w14:textId="77777777" w:rsidR="003424C3" w:rsidRDefault="003424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1AE089" w14:textId="77777777" w:rsidR="003424C3" w:rsidRDefault="003424C3">
            <w:pPr>
              <w:rPr>
                <w:sz w:val="16"/>
                <w:szCs w:val="16"/>
              </w:rPr>
            </w:pPr>
          </w:p>
        </w:tc>
      </w:tr>
      <w:tr w:rsidR="003424C3" w14:paraId="40C78272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E6D87F" w14:textId="77777777" w:rsidR="003424C3" w:rsidRDefault="003424C3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0C36D5" w14:textId="77777777" w:rsidR="003424C3" w:rsidRDefault="003424C3">
            <w:r>
              <w:rPr>
                <w:sz w:val="16"/>
                <w:szCs w:val="16"/>
              </w:rPr>
              <w:t>2268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A08888" w14:textId="77777777" w:rsidR="003424C3" w:rsidRDefault="003424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A2AC9D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C4C965" w14:textId="77777777" w:rsidR="003424C3" w:rsidRDefault="003424C3">
            <w:r>
              <w:rPr>
                <w:sz w:val="16"/>
                <w:szCs w:val="16"/>
              </w:rPr>
              <w:t>Correction of delta RIB,c , Core spec alignment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6EF0AC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13CD2E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B31741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9005A3" w14:textId="77777777" w:rsidR="003424C3" w:rsidRDefault="003424C3">
            <w:r>
              <w:rPr>
                <w:sz w:val="16"/>
                <w:szCs w:val="16"/>
              </w:rPr>
              <w:t>R5-232874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34FCB5" w14:textId="77777777" w:rsidR="003424C3" w:rsidRDefault="003424C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CF71F6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53CBC6" w14:textId="77777777" w:rsidR="003424C3" w:rsidRDefault="003424C3">
            <w:r>
              <w:rPr>
                <w:sz w:val="16"/>
                <w:szCs w:val="16"/>
              </w:rPr>
              <w:t>7.3A.0.3.2.1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8BD49DD" w14:textId="77777777" w:rsidR="003424C3" w:rsidRDefault="003424C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424C3" w14:paraId="31C8C064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E41D1D" w14:textId="77777777" w:rsidR="003424C3" w:rsidRDefault="003424C3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3DC93D" w14:textId="77777777" w:rsidR="003424C3" w:rsidRDefault="003424C3">
            <w:r>
              <w:rPr>
                <w:sz w:val="16"/>
                <w:szCs w:val="16"/>
              </w:rPr>
              <w:t>2269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5DEB9E" w14:textId="77777777" w:rsidR="003424C3" w:rsidRDefault="003424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251105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0ADA24" w14:textId="77777777" w:rsidR="003424C3" w:rsidRDefault="003424C3">
            <w:r>
              <w:rPr>
                <w:sz w:val="16"/>
                <w:szCs w:val="16"/>
              </w:rPr>
              <w:t>Addition of Delta RIB,c for CA_n41A-n66A-n71A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5F4B14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D01A5B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8FD19A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68D1CC" w14:textId="77777777" w:rsidR="003424C3" w:rsidRDefault="003424C3">
            <w:r>
              <w:rPr>
                <w:sz w:val="16"/>
                <w:szCs w:val="16"/>
              </w:rPr>
              <w:t>R5-232879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453235" w14:textId="77777777" w:rsidR="003424C3" w:rsidRDefault="003424C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A416D0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0BF131" w14:textId="77777777" w:rsidR="003424C3" w:rsidRDefault="003424C3">
            <w:r>
              <w:rPr>
                <w:sz w:val="16"/>
                <w:szCs w:val="16"/>
              </w:rPr>
              <w:t>7.3A.0.3.2.3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930D785" w14:textId="77777777" w:rsidR="003424C3" w:rsidRDefault="003424C3">
            <w:r>
              <w:rPr>
                <w:sz w:val="16"/>
                <w:szCs w:val="16"/>
              </w:rPr>
              <w:t xml:space="preserve">TS/TR ... CR ...; TS/TR 38.905 CR 0695; TS/TR ... CR ... </w:t>
            </w:r>
          </w:p>
        </w:tc>
      </w:tr>
      <w:tr w:rsidR="003424C3" w14:paraId="6600EF08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898335" w14:textId="77777777" w:rsidR="003424C3" w:rsidRDefault="003424C3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7B8204" w14:textId="77777777" w:rsidR="003424C3" w:rsidRDefault="003424C3">
            <w:r>
              <w:rPr>
                <w:sz w:val="16"/>
                <w:szCs w:val="16"/>
              </w:rPr>
              <w:t>2270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378D5F" w14:textId="77777777" w:rsidR="003424C3" w:rsidRDefault="003424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375F03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44C657" w14:textId="77777777" w:rsidR="003424C3" w:rsidRDefault="003424C3">
            <w:r>
              <w:rPr>
                <w:sz w:val="16"/>
                <w:szCs w:val="16"/>
              </w:rPr>
              <w:t>Addition of CA_n41A-n66A-n71A in Table 7.3A.2.5-1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79BFB1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BB92BC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F9214C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7F22C5" w14:textId="77777777" w:rsidR="003424C3" w:rsidRDefault="003424C3">
            <w:r>
              <w:rPr>
                <w:sz w:val="16"/>
                <w:szCs w:val="16"/>
              </w:rPr>
              <w:t>R5-232880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65C851" w14:textId="77777777" w:rsidR="003424C3" w:rsidRDefault="003424C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C2A2B8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E937C6" w14:textId="77777777" w:rsidR="003424C3" w:rsidRDefault="003424C3">
            <w:r>
              <w:rPr>
                <w:sz w:val="16"/>
                <w:szCs w:val="16"/>
              </w:rPr>
              <w:t>7.3A.2.5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30D72FB" w14:textId="77777777" w:rsidR="003424C3" w:rsidRDefault="003424C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424C3" w14:paraId="06739706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DEFCD1" w14:textId="77777777" w:rsidR="003424C3" w:rsidRDefault="003424C3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95C1E2" w14:textId="77777777" w:rsidR="003424C3" w:rsidRDefault="003424C3">
            <w:r>
              <w:rPr>
                <w:sz w:val="16"/>
                <w:szCs w:val="16"/>
              </w:rPr>
              <w:t>2299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3BBA6B" w14:textId="77777777" w:rsidR="003424C3" w:rsidRDefault="003424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6B6101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753DCD" w14:textId="77777777" w:rsidR="003424C3" w:rsidRDefault="003424C3">
            <w:r>
              <w:rPr>
                <w:sz w:val="16"/>
                <w:szCs w:val="16"/>
              </w:rPr>
              <w:t>Correction for CA_n66A-n71A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D0C488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104DD4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868F3E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32041C" w14:textId="77777777" w:rsidR="003424C3" w:rsidRDefault="003424C3">
            <w:r>
              <w:rPr>
                <w:sz w:val="16"/>
                <w:szCs w:val="16"/>
              </w:rPr>
              <w:t>R5-233532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D45DB1" w14:textId="77777777" w:rsidR="003424C3" w:rsidRDefault="003424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1B3FFD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72D44F" w14:textId="77777777" w:rsidR="003424C3" w:rsidRDefault="003424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4796DD" w14:textId="77777777" w:rsidR="003424C3" w:rsidRDefault="003424C3">
            <w:pPr>
              <w:rPr>
                <w:sz w:val="16"/>
                <w:szCs w:val="16"/>
              </w:rPr>
            </w:pPr>
          </w:p>
        </w:tc>
      </w:tr>
      <w:tr w:rsidR="003424C3" w14:paraId="7A4F328B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756286" w14:textId="77777777" w:rsidR="003424C3" w:rsidRDefault="003424C3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518201" w14:textId="77777777" w:rsidR="003424C3" w:rsidRDefault="003424C3">
            <w:r>
              <w:rPr>
                <w:sz w:val="16"/>
                <w:szCs w:val="16"/>
              </w:rPr>
              <w:t>2312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F5133E" w14:textId="77777777" w:rsidR="003424C3" w:rsidRDefault="003424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EFF1D1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1C980F" w14:textId="77777777" w:rsidR="003424C3" w:rsidRDefault="003424C3">
            <w:r>
              <w:rPr>
                <w:sz w:val="16"/>
                <w:szCs w:val="16"/>
              </w:rPr>
              <w:t>General updates of clause 5 for R16 CA configurations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025154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F6C57E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0336EB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5ECA26" w14:textId="77777777" w:rsidR="003424C3" w:rsidRDefault="003424C3">
            <w:r>
              <w:rPr>
                <w:sz w:val="16"/>
                <w:szCs w:val="16"/>
              </w:rPr>
              <w:t>R5-233555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7DDDD6" w14:textId="77777777" w:rsidR="003424C3" w:rsidRDefault="003424C3">
            <w:r>
              <w:rPr>
                <w:sz w:val="16"/>
                <w:szCs w:val="16"/>
              </w:rPr>
              <w:t>CU Digital Technology, Ericsson, CMCC, Rohde&amp;Schwarz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B41FE7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38AD7F" w14:textId="77777777" w:rsidR="003424C3" w:rsidRDefault="003424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64AD0A" w14:textId="77777777" w:rsidR="003424C3" w:rsidRDefault="003424C3">
            <w:pPr>
              <w:rPr>
                <w:sz w:val="16"/>
                <w:szCs w:val="16"/>
              </w:rPr>
            </w:pPr>
          </w:p>
        </w:tc>
      </w:tr>
      <w:tr w:rsidR="003424C3" w14:paraId="7228B4AE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52FD80" w14:textId="77777777" w:rsidR="003424C3" w:rsidRDefault="003424C3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D3ECD8" w14:textId="77777777" w:rsidR="003424C3" w:rsidRDefault="003424C3">
            <w:r>
              <w:rPr>
                <w:sz w:val="16"/>
                <w:szCs w:val="16"/>
              </w:rPr>
              <w:t>1599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31F009" w14:textId="77777777" w:rsidR="003424C3" w:rsidRDefault="003424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D273BE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AF1E23" w14:textId="77777777" w:rsidR="003424C3" w:rsidRDefault="003424C3">
            <w:r>
              <w:rPr>
                <w:sz w:val="16"/>
                <w:szCs w:val="16"/>
              </w:rPr>
              <w:t>Addition of new CADC MOP TC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23DD96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F8982A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F24079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A04B28" w14:textId="77777777" w:rsidR="003424C3" w:rsidRDefault="003424C3">
            <w:r>
              <w:rPr>
                <w:sz w:val="16"/>
                <w:szCs w:val="16"/>
              </w:rPr>
              <w:t>R5-233563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701844" w14:textId="77777777" w:rsidR="003424C3" w:rsidRDefault="003424C3">
            <w:r>
              <w:rPr>
                <w:sz w:val="16"/>
                <w:szCs w:val="16"/>
              </w:rPr>
              <w:t>Intertek, 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5FE7A1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F460027" w14:textId="77777777" w:rsidR="003424C3" w:rsidRDefault="003424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80AAE3" w14:textId="77777777" w:rsidR="003424C3" w:rsidRDefault="003424C3">
            <w:pPr>
              <w:rPr>
                <w:sz w:val="16"/>
                <w:szCs w:val="16"/>
              </w:rPr>
            </w:pPr>
          </w:p>
        </w:tc>
      </w:tr>
      <w:tr w:rsidR="003424C3" w14:paraId="035C70E3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A87ED5" w14:textId="77777777" w:rsidR="003424C3" w:rsidRDefault="003424C3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168287" w14:textId="77777777" w:rsidR="003424C3" w:rsidRDefault="003424C3">
            <w:r>
              <w:rPr>
                <w:sz w:val="16"/>
                <w:szCs w:val="16"/>
              </w:rPr>
              <w:t>1600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9A4405" w14:textId="77777777" w:rsidR="003424C3" w:rsidRDefault="003424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303887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F55C2D" w14:textId="77777777" w:rsidR="003424C3" w:rsidRDefault="003424C3">
            <w:r>
              <w:rPr>
                <w:sz w:val="16"/>
                <w:szCs w:val="16"/>
              </w:rPr>
              <w:t>Addition of new CADC TC 6.3B.3.4_1.1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DDE89E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31A6B4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D50ECD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A585EC" w14:textId="77777777" w:rsidR="003424C3" w:rsidRDefault="003424C3">
            <w:r>
              <w:rPr>
                <w:sz w:val="16"/>
                <w:szCs w:val="16"/>
              </w:rPr>
              <w:t>R5-233564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0F7219" w14:textId="77777777" w:rsidR="003424C3" w:rsidRDefault="003424C3">
            <w:r>
              <w:rPr>
                <w:sz w:val="16"/>
                <w:szCs w:val="16"/>
              </w:rPr>
              <w:t>Intertek, 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98E7DE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043817" w14:textId="77777777" w:rsidR="003424C3" w:rsidRDefault="003424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E8C1B8" w14:textId="77777777" w:rsidR="003424C3" w:rsidRDefault="003424C3">
            <w:pPr>
              <w:rPr>
                <w:sz w:val="16"/>
                <w:szCs w:val="16"/>
              </w:rPr>
            </w:pPr>
          </w:p>
        </w:tc>
      </w:tr>
      <w:tr w:rsidR="003424C3" w14:paraId="60E8CD1B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635B0E" w14:textId="77777777" w:rsidR="003424C3" w:rsidRDefault="003424C3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A8F077" w14:textId="77777777" w:rsidR="003424C3" w:rsidRDefault="003424C3">
            <w:r>
              <w:rPr>
                <w:sz w:val="16"/>
                <w:szCs w:val="16"/>
              </w:rPr>
              <w:t>1603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1DF0E8" w14:textId="77777777" w:rsidR="003424C3" w:rsidRDefault="003424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AFA86E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DD6DFC" w14:textId="77777777" w:rsidR="003424C3" w:rsidRDefault="003424C3">
            <w:r>
              <w:rPr>
                <w:sz w:val="16"/>
                <w:szCs w:val="16"/>
              </w:rPr>
              <w:t>Update Ref sense for DC_7A_n66A DC_7A_n71A DC_7A_n77A and DC_66A_n25A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D1374A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42C417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694E4B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ED65F9" w14:textId="77777777" w:rsidR="003424C3" w:rsidRDefault="003424C3">
            <w:r>
              <w:rPr>
                <w:sz w:val="16"/>
                <w:szCs w:val="16"/>
              </w:rPr>
              <w:t>R5-232609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6DB156" w14:textId="77777777" w:rsidR="003424C3" w:rsidRDefault="003424C3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390CB4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A934C7" w14:textId="77777777" w:rsidR="003424C3" w:rsidRDefault="003424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5A728A" w14:textId="77777777" w:rsidR="003424C3" w:rsidRDefault="003424C3">
            <w:pPr>
              <w:rPr>
                <w:sz w:val="16"/>
                <w:szCs w:val="16"/>
              </w:rPr>
            </w:pPr>
          </w:p>
        </w:tc>
      </w:tr>
      <w:tr w:rsidR="003424C3" w14:paraId="16F73008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116EC1" w14:textId="77777777" w:rsidR="003424C3" w:rsidRDefault="003424C3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D2DC2C" w14:textId="77777777" w:rsidR="003424C3" w:rsidRDefault="003424C3">
            <w:r>
              <w:rPr>
                <w:sz w:val="16"/>
                <w:szCs w:val="16"/>
              </w:rPr>
              <w:t>1617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5559B3" w14:textId="77777777" w:rsidR="003424C3" w:rsidRDefault="003424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5F2070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6C3EA2" w14:textId="77777777" w:rsidR="003424C3" w:rsidRDefault="003424C3">
            <w:r>
              <w:rPr>
                <w:sz w:val="16"/>
                <w:szCs w:val="16"/>
              </w:rPr>
              <w:t>Update 7.3B.3.3.1 for R16 DC combos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AB8D70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5DF18E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08B5C4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321099" w14:textId="77777777" w:rsidR="003424C3" w:rsidRDefault="003424C3">
            <w:r>
              <w:rPr>
                <w:sz w:val="16"/>
                <w:szCs w:val="16"/>
              </w:rPr>
              <w:t>R5-233157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B382BE" w14:textId="77777777" w:rsidR="003424C3" w:rsidRDefault="003424C3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AB7F9A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4B02DA" w14:textId="77777777" w:rsidR="003424C3" w:rsidRDefault="003424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B918BF" w14:textId="77777777" w:rsidR="003424C3" w:rsidRDefault="003424C3">
            <w:pPr>
              <w:rPr>
                <w:sz w:val="16"/>
                <w:szCs w:val="16"/>
              </w:rPr>
            </w:pPr>
          </w:p>
        </w:tc>
      </w:tr>
      <w:tr w:rsidR="003424C3" w14:paraId="1BBAC2C6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FA51D0" w14:textId="77777777" w:rsidR="003424C3" w:rsidRDefault="003424C3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216729" w14:textId="77777777" w:rsidR="003424C3" w:rsidRDefault="003424C3">
            <w:r>
              <w:rPr>
                <w:sz w:val="16"/>
                <w:szCs w:val="16"/>
              </w:rPr>
              <w:t>1621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7F7E7C" w14:textId="77777777" w:rsidR="003424C3" w:rsidRDefault="003424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245F26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62F145" w14:textId="77777777" w:rsidR="003424C3" w:rsidRDefault="003424C3">
            <w:r>
              <w:rPr>
                <w:sz w:val="16"/>
                <w:szCs w:val="16"/>
              </w:rPr>
              <w:t>Update to R16 Configuration for 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CED44F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B3B849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B19D57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EDDDC2" w14:textId="77777777" w:rsidR="003424C3" w:rsidRDefault="003424C3">
            <w:r>
              <w:rPr>
                <w:sz w:val="16"/>
                <w:szCs w:val="16"/>
              </w:rPr>
              <w:t>R5-233183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613C6E" w14:textId="77777777" w:rsidR="003424C3" w:rsidRDefault="003424C3">
            <w:r>
              <w:rPr>
                <w:sz w:val="16"/>
                <w:szCs w:val="16"/>
              </w:rPr>
              <w:t>Bureau Veritas ADT, KDDI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5849D0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148228" w14:textId="77777777" w:rsidR="003424C3" w:rsidRDefault="003424C3">
            <w:r>
              <w:rPr>
                <w:sz w:val="16"/>
                <w:szCs w:val="16"/>
              </w:rPr>
              <w:t>5.5B.5.2, 5.5B.5.3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5D23150" w14:textId="77777777" w:rsidR="003424C3" w:rsidRDefault="003424C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424C3" w14:paraId="08203EA1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CEF161" w14:textId="77777777" w:rsidR="003424C3" w:rsidRDefault="003424C3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0F1312" w14:textId="77777777" w:rsidR="003424C3" w:rsidRDefault="003424C3">
            <w:r>
              <w:rPr>
                <w:sz w:val="16"/>
                <w:szCs w:val="16"/>
              </w:rPr>
              <w:t>1625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5B648B" w14:textId="77777777" w:rsidR="003424C3" w:rsidRDefault="003424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2CFB85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B9DAAF" w14:textId="77777777" w:rsidR="003424C3" w:rsidRDefault="003424C3">
            <w:r>
              <w:rPr>
                <w:sz w:val="16"/>
                <w:szCs w:val="16"/>
              </w:rPr>
              <w:t>Corrections on test requirements for MSD due to dual uplink for EN-DC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073C59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A2F4D3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974254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D87E23" w14:textId="77777777" w:rsidR="003424C3" w:rsidRDefault="003424C3">
            <w:r>
              <w:rPr>
                <w:sz w:val="16"/>
                <w:szCs w:val="16"/>
              </w:rPr>
              <w:t>R5-233576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6BD497" w14:textId="77777777" w:rsidR="003424C3" w:rsidRDefault="003424C3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C77075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321CE8" w14:textId="77777777" w:rsidR="003424C3" w:rsidRDefault="003424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8BD968" w14:textId="77777777" w:rsidR="003424C3" w:rsidRDefault="003424C3">
            <w:pPr>
              <w:rPr>
                <w:sz w:val="16"/>
                <w:szCs w:val="16"/>
              </w:rPr>
            </w:pPr>
          </w:p>
        </w:tc>
      </w:tr>
      <w:tr w:rsidR="003424C3" w14:paraId="26116D64" w14:textId="77777777" w:rsidTr="003424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0F63C7" w14:textId="77777777" w:rsidR="003424C3" w:rsidRDefault="003424C3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73B975" w14:textId="77777777" w:rsidR="003424C3" w:rsidRDefault="003424C3">
            <w:r>
              <w:rPr>
                <w:sz w:val="16"/>
                <w:szCs w:val="16"/>
              </w:rPr>
              <w:t>0281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9EBA7C" w14:textId="77777777" w:rsidR="003424C3" w:rsidRDefault="003424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64FFFC" w14:textId="77777777" w:rsidR="003424C3" w:rsidRDefault="003424C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BD57AF" w14:textId="77777777" w:rsidR="003424C3" w:rsidRDefault="003424C3">
            <w:r>
              <w:rPr>
                <w:sz w:val="16"/>
                <w:szCs w:val="16"/>
              </w:rPr>
              <w:t>Update to R16 NR CADC configuration test cases applicability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D9DF92" w14:textId="77777777" w:rsidR="003424C3" w:rsidRDefault="003424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62956B" w14:textId="77777777" w:rsidR="003424C3" w:rsidRDefault="003424C3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0AF840" w14:textId="77777777" w:rsidR="003424C3" w:rsidRDefault="003424C3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E26293" w14:textId="77777777" w:rsidR="003424C3" w:rsidRDefault="003424C3">
            <w:r>
              <w:rPr>
                <w:sz w:val="16"/>
                <w:szCs w:val="16"/>
              </w:rPr>
              <w:t>R5-233736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EC8B81" w14:textId="77777777" w:rsidR="003424C3" w:rsidRDefault="003424C3">
            <w:r>
              <w:rPr>
                <w:sz w:val="16"/>
                <w:szCs w:val="16"/>
              </w:rPr>
              <w:t>CMCC, Intertek, Rohde&amp;Schwarz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B08F22" w14:textId="77777777" w:rsidR="003424C3" w:rsidRDefault="003424C3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6FD8D4" w14:textId="77777777" w:rsidR="003424C3" w:rsidRDefault="003424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4DE0FD0" w14:textId="77777777" w:rsidR="003424C3" w:rsidRDefault="003424C3">
            <w:pPr>
              <w:rPr>
                <w:sz w:val="16"/>
                <w:szCs w:val="16"/>
              </w:rPr>
            </w:pPr>
          </w:p>
        </w:tc>
      </w:tr>
    </w:tbl>
    <w:p w14:paraId="059E4C1B" w14:textId="77777777" w:rsidR="003424C3" w:rsidRDefault="003424C3" w:rsidP="003424C3"/>
    <w:p w14:paraId="24DA52D2" w14:textId="77777777" w:rsidR="003424C3" w:rsidRDefault="003424C3" w:rsidP="003424C3"/>
    <w:p w14:paraId="1E793D82" w14:textId="77777777" w:rsidR="001956B2" w:rsidRDefault="001956B2" w:rsidP="001956B2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RP-230919</w:t>
      </w:r>
      <w:r>
        <w:rPr>
          <w:b/>
          <w:i/>
          <w:noProof/>
          <w:sz w:val="28"/>
        </w:rPr>
        <w:fldChar w:fldCharType="end"/>
      </w:r>
    </w:p>
    <w:p w14:paraId="2C39571B" w14:textId="77777777" w:rsidR="001956B2" w:rsidRDefault="001956B2" w:rsidP="001956B2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2ECF6719" w14:textId="77777777" w:rsidR="001956B2" w:rsidRDefault="001956B2" w:rsidP="001956B2">
      <w:pPr>
        <w:rPr>
          <w:rFonts w:ascii="Arial" w:hAnsi="Arial" w:cs="Arial"/>
          <w:b/>
          <w:bCs/>
          <w:lang w:val="en-US"/>
        </w:rPr>
      </w:pPr>
    </w:p>
    <w:p w14:paraId="65B2FE13" w14:textId="77777777" w:rsidR="001956B2" w:rsidRDefault="001956B2" w:rsidP="001956B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1ECA107F" w14:textId="77777777" w:rsidR="001956B2" w:rsidRDefault="001956B2" w:rsidP="001956B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for RF requirements for NR frequency range 1 (FR1) (NR_RF_FR1-UEConTest)</w:t>
      </w:r>
      <w:r>
        <w:rPr>
          <w:rFonts w:ascii="Arial" w:hAnsi="Arial" w:cs="Arial"/>
          <w:b/>
          <w:bCs/>
        </w:rPr>
        <w:fldChar w:fldCharType="end"/>
      </w:r>
    </w:p>
    <w:p w14:paraId="48E799B3" w14:textId="77777777" w:rsidR="001956B2" w:rsidRDefault="001956B2" w:rsidP="001956B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13.2.2</w:t>
      </w:r>
      <w:r>
        <w:rPr>
          <w:rFonts w:ascii="Arial" w:hAnsi="Arial" w:cs="Arial"/>
          <w:b/>
          <w:bCs/>
        </w:rPr>
        <w:fldChar w:fldCharType="end"/>
      </w:r>
    </w:p>
    <w:p w14:paraId="78003F64" w14:textId="77777777" w:rsidR="001956B2" w:rsidRDefault="001956B2" w:rsidP="001956B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C8CD797" w14:textId="77777777" w:rsidR="001956B2" w:rsidRDefault="001956B2" w:rsidP="001956B2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23783DE" w14:textId="77777777" w:rsidR="001956B2" w:rsidRDefault="001956B2" w:rsidP="001956B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1956B2" w14:paraId="54641082" w14:textId="77777777" w:rsidTr="001956B2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6CA7E1E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1550DA8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6F9BED1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61A617E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D1B0B7F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194D01E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500E597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74B1C3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DD472DC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A4746DA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B75E65F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513A7CC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E191C6A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1956B2" w14:paraId="1AC8B8ED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DA2AC3" w14:textId="77777777" w:rsidR="001956B2" w:rsidRDefault="001956B2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A74505" w14:textId="77777777" w:rsidR="001956B2" w:rsidRDefault="001956B2">
            <w:r>
              <w:rPr>
                <w:sz w:val="16"/>
                <w:szCs w:val="16"/>
              </w:rPr>
              <w:t>2799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0FA3EA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100C58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B6589E" w14:textId="77777777" w:rsidR="001956B2" w:rsidRDefault="001956B2">
            <w:r>
              <w:rPr>
                <w:sz w:val="16"/>
                <w:szCs w:val="16"/>
              </w:rPr>
              <w:t>Adding uplink CA test frequencies for CA_n77(2A)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729EA2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3C82CC" w14:textId="77777777" w:rsidR="001956B2" w:rsidRDefault="001956B2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728CB3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8C7888" w14:textId="77777777" w:rsidR="001956B2" w:rsidRDefault="001956B2">
            <w:r>
              <w:rPr>
                <w:sz w:val="16"/>
                <w:szCs w:val="16"/>
              </w:rPr>
              <w:t>R5-233091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F8DA84" w14:textId="77777777" w:rsidR="001956B2" w:rsidRDefault="001956B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E3BD05" w14:textId="77777777" w:rsidR="001956B2" w:rsidRDefault="001956B2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D70BBD" w14:textId="77777777" w:rsidR="001956B2" w:rsidRDefault="001956B2">
            <w:r>
              <w:rPr>
                <w:sz w:val="16"/>
                <w:szCs w:val="16"/>
              </w:rPr>
              <w:t>4.3.1.1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0E9F780" w14:textId="77777777" w:rsidR="001956B2" w:rsidRDefault="001956B2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956B2" w14:paraId="536E4E72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6B2441" w14:textId="77777777" w:rsidR="001956B2" w:rsidRDefault="001956B2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5AA862" w14:textId="77777777" w:rsidR="001956B2" w:rsidRDefault="001956B2">
            <w:r>
              <w:rPr>
                <w:sz w:val="16"/>
                <w:szCs w:val="16"/>
              </w:rPr>
              <w:t>2293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FA781C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DED96F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485C8E" w14:textId="77777777" w:rsidR="001956B2" w:rsidRDefault="001956B2">
            <w:r>
              <w:rPr>
                <w:sz w:val="16"/>
                <w:szCs w:val="16"/>
              </w:rPr>
              <w:t>Correction to test frequency description for intra-band UL non-contiguous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137645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AD283B" w14:textId="77777777" w:rsidR="001956B2" w:rsidRDefault="001956B2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ED403D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C65813" w14:textId="77777777" w:rsidR="001956B2" w:rsidRDefault="001956B2">
            <w:r>
              <w:rPr>
                <w:sz w:val="16"/>
                <w:szCs w:val="16"/>
              </w:rPr>
              <w:t>R5-233092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2DAAAA" w14:textId="77777777" w:rsidR="001956B2" w:rsidRDefault="001956B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F92CD3" w14:textId="77777777" w:rsidR="001956B2" w:rsidRDefault="001956B2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39782A" w14:textId="77777777" w:rsidR="001956B2" w:rsidRDefault="001956B2">
            <w:r>
              <w:rPr>
                <w:sz w:val="16"/>
                <w:szCs w:val="16"/>
              </w:rPr>
              <w:t>6.2A.2.1, 6.3A.4.1.1, 6.3A.4.2.1, 6.3A.4.3.1, 6.5A.1.1, 6.5A.2.2.1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9C3B11C" w14:textId="77777777" w:rsidR="001956B2" w:rsidRDefault="001956B2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956B2" w14:paraId="2356B34B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C44BFF" w14:textId="77777777" w:rsidR="001956B2" w:rsidRDefault="001956B2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A454A6" w14:textId="77777777" w:rsidR="001956B2" w:rsidRDefault="001956B2">
            <w:r>
              <w:rPr>
                <w:sz w:val="16"/>
                <w:szCs w:val="16"/>
              </w:rPr>
              <w:t>2294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502411" w14:textId="77777777" w:rsidR="001956B2" w:rsidRDefault="001956B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84901E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99B6FA" w14:textId="77777777" w:rsidR="001956B2" w:rsidRDefault="001956B2">
            <w:r>
              <w:rPr>
                <w:sz w:val="16"/>
                <w:szCs w:val="16"/>
              </w:rPr>
              <w:t>Updating Transmit ON/OFF time mask for CA for intra-band non-contiguous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0D53C2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53297E" w14:textId="77777777" w:rsidR="001956B2" w:rsidRDefault="001956B2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6BB5D1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2AF41B" w14:textId="77777777" w:rsidR="001956B2" w:rsidRDefault="001956B2">
            <w:r>
              <w:rPr>
                <w:sz w:val="16"/>
                <w:szCs w:val="16"/>
              </w:rPr>
              <w:t>R5-233515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E3A034" w14:textId="77777777" w:rsidR="001956B2" w:rsidRDefault="001956B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85B00D" w14:textId="77777777" w:rsidR="001956B2" w:rsidRDefault="001956B2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8BFAF4D" w14:textId="77777777" w:rsidR="001956B2" w:rsidRDefault="001956B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CB4E8E0" w14:textId="77777777" w:rsidR="001956B2" w:rsidRDefault="001956B2">
            <w:pPr>
              <w:rPr>
                <w:sz w:val="16"/>
                <w:szCs w:val="16"/>
              </w:rPr>
            </w:pPr>
          </w:p>
        </w:tc>
      </w:tr>
      <w:tr w:rsidR="001956B2" w14:paraId="5043CB08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28F686" w14:textId="77777777" w:rsidR="001956B2" w:rsidRDefault="001956B2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8647F3" w14:textId="77777777" w:rsidR="001956B2" w:rsidRDefault="001956B2">
            <w:r>
              <w:rPr>
                <w:sz w:val="16"/>
                <w:szCs w:val="16"/>
              </w:rPr>
              <w:t>2310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8303E1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3896F9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0485D4" w14:textId="77777777" w:rsidR="001956B2" w:rsidRDefault="001956B2">
            <w:r>
              <w:rPr>
                <w:sz w:val="16"/>
                <w:szCs w:val="16"/>
              </w:rPr>
              <w:t>Clarification of UL Tx Switching in SA RF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8EF8C5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EA86D7" w14:textId="77777777" w:rsidR="001956B2" w:rsidRDefault="001956B2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43C7E3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582AE0" w14:textId="77777777" w:rsidR="001956B2" w:rsidRDefault="001956B2">
            <w:r>
              <w:rPr>
                <w:sz w:val="16"/>
                <w:szCs w:val="16"/>
              </w:rPr>
              <w:t>R5-233236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71C44A" w14:textId="77777777" w:rsidR="001956B2" w:rsidRDefault="001956B2"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8440D3" w14:textId="77777777" w:rsidR="001956B2" w:rsidRDefault="001956B2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B78E88" w14:textId="77777777" w:rsidR="001956B2" w:rsidRDefault="001956B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E3D3DE" w14:textId="77777777" w:rsidR="001956B2" w:rsidRDefault="001956B2">
            <w:pPr>
              <w:rPr>
                <w:sz w:val="16"/>
                <w:szCs w:val="16"/>
              </w:rPr>
            </w:pPr>
          </w:p>
        </w:tc>
      </w:tr>
      <w:tr w:rsidR="001956B2" w14:paraId="78E9C4B9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D0D483" w14:textId="77777777" w:rsidR="001956B2" w:rsidRDefault="001956B2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7580EE" w14:textId="77777777" w:rsidR="001956B2" w:rsidRDefault="001956B2">
            <w:r>
              <w:rPr>
                <w:sz w:val="16"/>
                <w:szCs w:val="16"/>
              </w:rPr>
              <w:t>0780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DFEE0B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BC160D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A6ECE1" w14:textId="77777777" w:rsidR="001956B2" w:rsidRDefault="001956B2">
            <w:r>
              <w:rPr>
                <w:sz w:val="16"/>
                <w:szCs w:val="16"/>
              </w:rPr>
              <w:t>Updating TP analysis for Transmit ON/OFF time mask for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DA4CD4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C239BB" w14:textId="77777777" w:rsidR="001956B2" w:rsidRDefault="001956B2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2D972B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0D3D76" w14:textId="77777777" w:rsidR="001956B2" w:rsidRDefault="001956B2">
            <w:r>
              <w:rPr>
                <w:sz w:val="16"/>
                <w:szCs w:val="16"/>
              </w:rPr>
              <w:t>R5-233094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FBC6D6" w14:textId="77777777" w:rsidR="001956B2" w:rsidRDefault="001956B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07DA08" w14:textId="77777777" w:rsidR="001956B2" w:rsidRDefault="001956B2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443A07" w14:textId="77777777" w:rsidR="001956B2" w:rsidRDefault="001956B2">
            <w:r>
              <w:rPr>
                <w:sz w:val="16"/>
                <w:szCs w:val="16"/>
              </w:rPr>
              <w:t>4.1.1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372DF35" w14:textId="77777777" w:rsidR="001956B2" w:rsidRDefault="001956B2">
            <w:r>
              <w:rPr>
                <w:sz w:val="16"/>
                <w:szCs w:val="16"/>
              </w:rPr>
              <w:t xml:space="preserve">TS/TR ... CR ... ; TS 38.521-1 CR 2294 ; TS/TR ... CR ... </w:t>
            </w:r>
          </w:p>
        </w:tc>
      </w:tr>
    </w:tbl>
    <w:p w14:paraId="3B2CF08F" w14:textId="77777777" w:rsidR="001956B2" w:rsidRDefault="001956B2" w:rsidP="001956B2"/>
    <w:p w14:paraId="46156176" w14:textId="77777777" w:rsidR="001956B2" w:rsidRDefault="001956B2" w:rsidP="001956B2"/>
    <w:p w14:paraId="4E4A399A" w14:textId="77777777" w:rsidR="001956B2" w:rsidRDefault="001956B2" w:rsidP="001956B2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RP-230920</w:t>
      </w:r>
      <w:r>
        <w:rPr>
          <w:b/>
          <w:i/>
          <w:noProof/>
          <w:sz w:val="28"/>
        </w:rPr>
        <w:fldChar w:fldCharType="end"/>
      </w:r>
    </w:p>
    <w:p w14:paraId="1090A124" w14:textId="77777777" w:rsidR="001956B2" w:rsidRDefault="001956B2" w:rsidP="001956B2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17828D8A" w14:textId="77777777" w:rsidR="001956B2" w:rsidRDefault="001956B2" w:rsidP="001956B2">
      <w:pPr>
        <w:rPr>
          <w:rFonts w:ascii="Arial" w:hAnsi="Arial" w:cs="Arial"/>
          <w:b/>
          <w:bCs/>
          <w:lang w:val="en-US"/>
        </w:rPr>
      </w:pPr>
    </w:p>
    <w:p w14:paraId="067CA819" w14:textId="77777777" w:rsidR="001956B2" w:rsidRDefault="001956B2" w:rsidP="001956B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77498D10" w14:textId="77777777" w:rsidR="001956B2" w:rsidRDefault="001956B2" w:rsidP="001956B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- 5G V2X with NR sidelink (5G_V2X_NRSL_eV2XARC-UEConTest)</w:t>
      </w:r>
      <w:r>
        <w:rPr>
          <w:rFonts w:ascii="Arial" w:hAnsi="Arial" w:cs="Arial"/>
          <w:b/>
          <w:bCs/>
        </w:rPr>
        <w:fldChar w:fldCharType="end"/>
      </w:r>
    </w:p>
    <w:p w14:paraId="5BB591AD" w14:textId="77777777" w:rsidR="001956B2" w:rsidRDefault="001956B2" w:rsidP="001956B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13.2.3</w:t>
      </w:r>
      <w:r>
        <w:rPr>
          <w:rFonts w:ascii="Arial" w:hAnsi="Arial" w:cs="Arial"/>
          <w:b/>
          <w:bCs/>
        </w:rPr>
        <w:fldChar w:fldCharType="end"/>
      </w:r>
    </w:p>
    <w:p w14:paraId="5FA28538" w14:textId="77777777" w:rsidR="001956B2" w:rsidRDefault="001956B2" w:rsidP="001956B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8DD9A58" w14:textId="77777777" w:rsidR="001956B2" w:rsidRDefault="001956B2" w:rsidP="001956B2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8771C79" w14:textId="77777777" w:rsidR="001956B2" w:rsidRDefault="001956B2" w:rsidP="001956B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1956B2" w14:paraId="47C9703B" w14:textId="77777777" w:rsidTr="001956B2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C8C4D8F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D884D99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115E0F1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F6348DA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EEC216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898BF9A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6FB494C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1378D9F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B41029F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80E8354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FD0E0D8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B4E8233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DE5E687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1956B2" w14:paraId="6CBE0129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E36133" w14:textId="77777777" w:rsidR="001956B2" w:rsidRDefault="001956B2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14AC3B" w14:textId="77777777" w:rsidR="001956B2" w:rsidRDefault="001956B2">
            <w:r>
              <w:rPr>
                <w:sz w:val="16"/>
                <w:szCs w:val="16"/>
              </w:rPr>
              <w:t>2767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2030F1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0281C3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390B7A" w14:textId="77777777" w:rsidR="001956B2" w:rsidRDefault="001956B2">
            <w:r>
              <w:rPr>
                <w:sz w:val="16"/>
                <w:szCs w:val="16"/>
              </w:rPr>
              <w:t>Correction to RRC IEs for NR sidelink test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7A27E7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59A7ED" w14:textId="77777777" w:rsidR="001956B2" w:rsidRDefault="001956B2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8C1539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171BA6" w14:textId="77777777" w:rsidR="001956B2" w:rsidRDefault="001956B2">
            <w:r>
              <w:rPr>
                <w:sz w:val="16"/>
                <w:szCs w:val="16"/>
              </w:rPr>
              <w:t>R5-232576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8C9761" w14:textId="77777777" w:rsidR="001956B2" w:rsidRDefault="001956B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98498A" w14:textId="77777777" w:rsidR="001956B2" w:rsidRDefault="001956B2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4A2326" w14:textId="77777777" w:rsidR="001956B2" w:rsidRDefault="001956B2"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03357DA" w14:textId="77777777" w:rsidR="001956B2" w:rsidRDefault="001956B2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1956B2" w14:paraId="2AED9B26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3F8039" w14:textId="77777777" w:rsidR="001956B2" w:rsidRDefault="001956B2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26EE23" w14:textId="77777777" w:rsidR="001956B2" w:rsidRDefault="001956B2">
            <w:r>
              <w:rPr>
                <w:sz w:val="16"/>
                <w:szCs w:val="16"/>
              </w:rPr>
              <w:t>2304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8A8FFB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C24CCC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092C4A" w14:textId="77777777" w:rsidR="001956B2" w:rsidRDefault="001956B2">
            <w:r>
              <w:rPr>
                <w:sz w:val="16"/>
                <w:szCs w:val="16"/>
              </w:rPr>
              <w:t>Corrections on blocking characteristics requirements for V2X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F4E83B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7DCEA4" w14:textId="77777777" w:rsidR="001956B2" w:rsidRDefault="001956B2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6D2DB0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7E970B" w14:textId="77777777" w:rsidR="001956B2" w:rsidRDefault="001956B2">
            <w:r>
              <w:rPr>
                <w:sz w:val="16"/>
                <w:szCs w:val="16"/>
              </w:rPr>
              <w:t>R5-233207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758697" w14:textId="77777777" w:rsidR="001956B2" w:rsidRDefault="001956B2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B949F7" w14:textId="77777777" w:rsidR="001956B2" w:rsidRDefault="001956B2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574CFD" w14:textId="77777777" w:rsidR="001956B2" w:rsidRDefault="001956B2">
            <w:r>
              <w:rPr>
                <w:sz w:val="16"/>
                <w:szCs w:val="16"/>
              </w:rPr>
              <w:t>7.6E.2.0.1, 7.6E.2.0.2, 7.6E.3.0.1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33171F5" w14:textId="77777777" w:rsidR="001956B2" w:rsidRDefault="001956B2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956B2" w14:paraId="1A2D4930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65BDCB" w14:textId="77777777" w:rsidR="001956B2" w:rsidRDefault="001956B2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2F0F67" w14:textId="77777777" w:rsidR="001956B2" w:rsidRDefault="001956B2">
            <w:r>
              <w:rPr>
                <w:sz w:val="16"/>
                <w:szCs w:val="16"/>
              </w:rPr>
              <w:t>2305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6EC999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38AAB4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F99719" w14:textId="77777777" w:rsidR="001956B2" w:rsidRDefault="001956B2">
            <w:r>
              <w:rPr>
                <w:sz w:val="16"/>
                <w:szCs w:val="16"/>
              </w:rPr>
              <w:t>Corrections on intermodulation characteristics requirements for V2X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26A6E0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DC9E8A" w14:textId="77777777" w:rsidR="001956B2" w:rsidRDefault="001956B2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BAF2B1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FD52FC" w14:textId="77777777" w:rsidR="001956B2" w:rsidRDefault="001956B2">
            <w:r>
              <w:rPr>
                <w:sz w:val="16"/>
                <w:szCs w:val="16"/>
              </w:rPr>
              <w:t>R5-233210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65497D" w14:textId="77777777" w:rsidR="001956B2" w:rsidRDefault="001956B2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C1263D" w14:textId="77777777" w:rsidR="001956B2" w:rsidRDefault="001956B2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E4C64E" w14:textId="77777777" w:rsidR="001956B2" w:rsidRDefault="001956B2">
            <w:r>
              <w:rPr>
                <w:sz w:val="16"/>
                <w:szCs w:val="16"/>
              </w:rPr>
              <w:t>7.8E.2.0.1, 7.8E.2.0.2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E987780" w14:textId="77777777" w:rsidR="001956B2" w:rsidRDefault="001956B2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956B2" w14:paraId="293295FA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5D6830" w14:textId="77777777" w:rsidR="001956B2" w:rsidRDefault="001956B2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72EAA7" w14:textId="77777777" w:rsidR="001956B2" w:rsidRDefault="001956B2">
            <w:r>
              <w:rPr>
                <w:sz w:val="16"/>
                <w:szCs w:val="16"/>
              </w:rPr>
              <w:t>2306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A0F41D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C1E881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019340" w14:textId="77777777" w:rsidR="001956B2" w:rsidRDefault="001956B2">
            <w:r>
              <w:rPr>
                <w:sz w:val="16"/>
                <w:szCs w:val="16"/>
              </w:rPr>
              <w:t>Corrections on NR V2X reference sensitivity test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7AD7CA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B53C8B" w14:textId="77777777" w:rsidR="001956B2" w:rsidRDefault="001956B2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E08A5E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292B51" w14:textId="77777777" w:rsidR="001956B2" w:rsidRDefault="001956B2">
            <w:r>
              <w:rPr>
                <w:sz w:val="16"/>
                <w:szCs w:val="16"/>
              </w:rPr>
              <w:t>R5-233211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6F7CF2" w14:textId="77777777" w:rsidR="001956B2" w:rsidRDefault="001956B2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192470" w14:textId="77777777" w:rsidR="001956B2" w:rsidRDefault="001956B2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978BF8" w14:textId="77777777" w:rsidR="001956B2" w:rsidRDefault="001956B2">
            <w:r>
              <w:rPr>
                <w:sz w:val="16"/>
                <w:szCs w:val="16"/>
              </w:rPr>
              <w:t>7.3E.2.3, 7.3E.2.4.1, 7.3E.2.5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9E1742D" w14:textId="77777777" w:rsidR="001956B2" w:rsidRDefault="001956B2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956B2" w14:paraId="454C5A0F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B05112" w14:textId="77777777" w:rsidR="001956B2" w:rsidRDefault="001956B2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22CA53" w14:textId="77777777" w:rsidR="001956B2" w:rsidRDefault="001956B2">
            <w:r>
              <w:rPr>
                <w:sz w:val="16"/>
                <w:szCs w:val="16"/>
              </w:rPr>
              <w:t>2307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B8A121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0A33B3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6E2329" w14:textId="77777777" w:rsidR="001956B2" w:rsidRDefault="001956B2">
            <w:r>
              <w:rPr>
                <w:sz w:val="16"/>
                <w:szCs w:val="16"/>
              </w:rPr>
              <w:t>Corrections on NR V2X spurious response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479A29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F1EE90" w14:textId="77777777" w:rsidR="001956B2" w:rsidRDefault="001956B2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59D1B8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CF5DA7" w14:textId="77777777" w:rsidR="001956B2" w:rsidRDefault="001956B2">
            <w:r>
              <w:rPr>
                <w:sz w:val="16"/>
                <w:szCs w:val="16"/>
              </w:rPr>
              <w:t>R5-233212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48B964" w14:textId="77777777" w:rsidR="001956B2" w:rsidRDefault="001956B2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FD167C" w14:textId="77777777" w:rsidR="001956B2" w:rsidRDefault="001956B2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544EC4" w14:textId="77777777" w:rsidR="001956B2" w:rsidRDefault="001956B2">
            <w:r>
              <w:rPr>
                <w:sz w:val="16"/>
                <w:szCs w:val="16"/>
              </w:rPr>
              <w:t>7.7E.0.1, 7.7E.0.2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05E8621" w14:textId="77777777" w:rsidR="001956B2" w:rsidRDefault="001956B2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956B2" w14:paraId="25128B78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27C287" w14:textId="77777777" w:rsidR="001956B2" w:rsidRDefault="001956B2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5E6513" w14:textId="77777777" w:rsidR="001956B2" w:rsidRDefault="001956B2">
            <w:r>
              <w:rPr>
                <w:sz w:val="16"/>
                <w:szCs w:val="16"/>
              </w:rPr>
              <w:t>1605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584DF0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B2C754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95C4DE" w14:textId="77777777" w:rsidR="001956B2" w:rsidRDefault="001956B2">
            <w:r>
              <w:rPr>
                <w:sz w:val="16"/>
                <w:szCs w:val="16"/>
              </w:rPr>
              <w:t>Addition of 6.5E.4 Transmit intermodulation for V2X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AE734E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8A5E6F" w14:textId="77777777" w:rsidR="001956B2" w:rsidRDefault="001956B2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55C622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9EB8EE" w14:textId="77777777" w:rsidR="001956B2" w:rsidRDefault="001956B2">
            <w:r>
              <w:rPr>
                <w:sz w:val="16"/>
                <w:szCs w:val="16"/>
              </w:rPr>
              <w:t>R5-232700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294D3E" w14:textId="77777777" w:rsidR="001956B2" w:rsidRDefault="001956B2">
            <w:r>
              <w:rPr>
                <w:sz w:val="16"/>
                <w:szCs w:val="16"/>
              </w:rPr>
              <w:t>TTA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8501A4" w14:textId="77777777" w:rsidR="001956B2" w:rsidRDefault="001956B2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B9CBA4E" w14:textId="77777777" w:rsidR="001956B2" w:rsidRDefault="001956B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6A43859" w14:textId="77777777" w:rsidR="001956B2" w:rsidRDefault="001956B2">
            <w:pPr>
              <w:rPr>
                <w:sz w:val="16"/>
                <w:szCs w:val="16"/>
              </w:rPr>
            </w:pPr>
          </w:p>
        </w:tc>
      </w:tr>
      <w:tr w:rsidR="001956B2" w14:paraId="544329D4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7D4BF7" w14:textId="77777777" w:rsidR="001956B2" w:rsidRDefault="001956B2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D8269D" w14:textId="77777777" w:rsidR="001956B2" w:rsidRDefault="001956B2">
            <w:r>
              <w:rPr>
                <w:sz w:val="16"/>
                <w:szCs w:val="16"/>
              </w:rPr>
              <w:t>3752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4E0D61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6432DB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FFD59F" w14:textId="77777777" w:rsidR="001956B2" w:rsidRDefault="001956B2">
            <w:r>
              <w:rPr>
                <w:sz w:val="16"/>
                <w:szCs w:val="16"/>
              </w:rPr>
              <w:t>Correction to NR SL SIG TC 12.2.8.3 - PC5 RLF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B31B57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2CA5B5" w14:textId="77777777" w:rsidR="001956B2" w:rsidRDefault="001956B2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DDE712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F680F8" w14:textId="77777777" w:rsidR="001956B2" w:rsidRDefault="001956B2">
            <w:r>
              <w:rPr>
                <w:sz w:val="16"/>
                <w:szCs w:val="16"/>
              </w:rPr>
              <w:t>R5-232716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BE855B" w14:textId="77777777" w:rsidR="001956B2" w:rsidRDefault="001956B2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0ED70A" w14:textId="77777777" w:rsidR="001956B2" w:rsidRDefault="001956B2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5C7273" w14:textId="77777777" w:rsidR="001956B2" w:rsidRDefault="001956B2">
            <w:r>
              <w:rPr>
                <w:sz w:val="16"/>
                <w:szCs w:val="16"/>
              </w:rPr>
              <w:t>12.2.8.3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F9F7B1E" w14:textId="77777777" w:rsidR="001956B2" w:rsidRDefault="001956B2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1956B2" w14:paraId="635B0639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A894A4" w14:textId="77777777" w:rsidR="001956B2" w:rsidRDefault="001956B2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5B1D42" w14:textId="77777777" w:rsidR="001956B2" w:rsidRDefault="001956B2">
            <w:r>
              <w:rPr>
                <w:sz w:val="16"/>
                <w:szCs w:val="16"/>
              </w:rPr>
              <w:t>3092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7E6A55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C2145F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946405" w14:textId="77777777" w:rsidR="001956B2" w:rsidRDefault="001956B2">
            <w:r>
              <w:rPr>
                <w:sz w:val="16"/>
                <w:szCs w:val="16"/>
              </w:rPr>
              <w:t>5G V2X: Test Model updates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CDCFAF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A54B6E" w14:textId="77777777" w:rsidR="001956B2" w:rsidRDefault="001956B2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4BB983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18CEDA" w14:textId="77777777" w:rsidR="001956B2" w:rsidRDefault="001956B2">
            <w:r>
              <w:rPr>
                <w:sz w:val="16"/>
                <w:szCs w:val="16"/>
              </w:rPr>
              <w:t>R5-232194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C44934" w14:textId="77777777" w:rsidR="001956B2" w:rsidRDefault="001956B2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3918B9" w14:textId="77777777" w:rsidR="001956B2" w:rsidRDefault="001956B2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7639F7" w14:textId="77777777" w:rsidR="001956B2" w:rsidRDefault="001956B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A9A7A85" w14:textId="77777777" w:rsidR="001956B2" w:rsidRDefault="001956B2">
            <w:pPr>
              <w:rPr>
                <w:sz w:val="16"/>
                <w:szCs w:val="16"/>
              </w:rPr>
            </w:pPr>
          </w:p>
        </w:tc>
      </w:tr>
    </w:tbl>
    <w:p w14:paraId="360AA49B" w14:textId="77777777" w:rsidR="001956B2" w:rsidRDefault="001956B2" w:rsidP="001956B2"/>
    <w:p w14:paraId="5159975D" w14:textId="77777777" w:rsidR="001956B2" w:rsidRDefault="001956B2" w:rsidP="001956B2"/>
    <w:p w14:paraId="0CC3574E" w14:textId="77777777" w:rsidR="001956B2" w:rsidRDefault="001956B2" w:rsidP="001956B2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RP-230921</w:t>
      </w:r>
      <w:r>
        <w:rPr>
          <w:b/>
          <w:i/>
          <w:noProof/>
          <w:sz w:val="28"/>
        </w:rPr>
        <w:fldChar w:fldCharType="end"/>
      </w:r>
    </w:p>
    <w:p w14:paraId="3CF91032" w14:textId="77777777" w:rsidR="001956B2" w:rsidRDefault="001956B2" w:rsidP="001956B2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39EF253B" w14:textId="77777777" w:rsidR="001956B2" w:rsidRDefault="001956B2" w:rsidP="001956B2">
      <w:pPr>
        <w:rPr>
          <w:rFonts w:ascii="Arial" w:hAnsi="Arial" w:cs="Arial"/>
          <w:b/>
          <w:bCs/>
          <w:lang w:val="en-US"/>
        </w:rPr>
      </w:pPr>
    </w:p>
    <w:p w14:paraId="267424D2" w14:textId="77777777" w:rsidR="001956B2" w:rsidRDefault="001956B2" w:rsidP="001956B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50B564B4" w14:textId="77777777" w:rsidR="001956B2" w:rsidRDefault="001956B2" w:rsidP="001956B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Cross Link Interference (CLI) handling for NR  (NR_CLI-UEConTest)</w:t>
      </w:r>
      <w:r>
        <w:rPr>
          <w:rFonts w:ascii="Arial" w:hAnsi="Arial" w:cs="Arial"/>
          <w:b/>
          <w:bCs/>
        </w:rPr>
        <w:fldChar w:fldCharType="end"/>
      </w:r>
    </w:p>
    <w:p w14:paraId="59E5341E" w14:textId="77777777" w:rsidR="001956B2" w:rsidRDefault="001956B2" w:rsidP="001956B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13.2.4</w:t>
      </w:r>
      <w:r>
        <w:rPr>
          <w:rFonts w:ascii="Arial" w:hAnsi="Arial" w:cs="Arial"/>
          <w:b/>
          <w:bCs/>
        </w:rPr>
        <w:fldChar w:fldCharType="end"/>
      </w:r>
    </w:p>
    <w:p w14:paraId="490D3DDC" w14:textId="77777777" w:rsidR="001956B2" w:rsidRDefault="001956B2" w:rsidP="001956B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C0B0E65" w14:textId="77777777" w:rsidR="001956B2" w:rsidRDefault="001956B2" w:rsidP="001956B2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F33FAA0" w14:textId="77777777" w:rsidR="001956B2" w:rsidRDefault="001956B2" w:rsidP="001956B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1956B2" w14:paraId="15B13CFA" w14:textId="77777777" w:rsidTr="001956B2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822C655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91F8E9C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AAEC772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E2632E9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A7BEDF5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F64BD9F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6CB7313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60A728C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9D94C1C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049B38D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679F8D9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04C6165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D411AE3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1956B2" w14:paraId="3ADABE51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7D01C0" w14:textId="77777777" w:rsidR="001956B2" w:rsidRDefault="001956B2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B90386" w14:textId="77777777" w:rsidR="001956B2" w:rsidRDefault="001956B2">
            <w:r>
              <w:rPr>
                <w:sz w:val="16"/>
                <w:szCs w:val="16"/>
              </w:rPr>
              <w:t>0471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C8E286" w14:textId="77777777" w:rsidR="001956B2" w:rsidRDefault="001956B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A72D62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84E86F" w14:textId="77777777" w:rsidR="001956B2" w:rsidRDefault="001956B2">
            <w:r>
              <w:rPr>
                <w:sz w:val="16"/>
                <w:szCs w:val="16"/>
              </w:rPr>
              <w:t>Addition of PICS for CLI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D5D060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A7DBD9" w14:textId="77777777" w:rsidR="001956B2" w:rsidRDefault="001956B2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AA001A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D2D16A" w14:textId="77777777" w:rsidR="001956B2" w:rsidRDefault="001956B2">
            <w:r>
              <w:rPr>
                <w:sz w:val="16"/>
                <w:szCs w:val="16"/>
              </w:rPr>
              <w:t>R5-233505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B8C5F8" w14:textId="77777777" w:rsidR="001956B2" w:rsidRDefault="001956B2">
            <w:r>
              <w:rPr>
                <w:sz w:val="16"/>
                <w:szCs w:val="16"/>
              </w:rPr>
              <w:t>Qualcomm Europe Inc. Sweden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8F9B9B" w14:textId="77777777" w:rsidR="001956B2" w:rsidRDefault="001956B2">
            <w:r>
              <w:rPr>
                <w:sz w:val="16"/>
                <w:szCs w:val="16"/>
              </w:rPr>
              <w:t>NR_CLI-UEConTest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513AFC" w14:textId="77777777" w:rsidR="001956B2" w:rsidRDefault="001956B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50BFCC" w14:textId="77777777" w:rsidR="001956B2" w:rsidRDefault="001956B2">
            <w:pPr>
              <w:rPr>
                <w:sz w:val="16"/>
                <w:szCs w:val="16"/>
              </w:rPr>
            </w:pPr>
          </w:p>
        </w:tc>
      </w:tr>
      <w:tr w:rsidR="001956B2" w14:paraId="49F860BC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C3EEA8" w14:textId="77777777" w:rsidR="001956B2" w:rsidRDefault="001956B2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A79CF1" w14:textId="77777777" w:rsidR="001956B2" w:rsidRDefault="001956B2">
            <w:r>
              <w:rPr>
                <w:sz w:val="16"/>
                <w:szCs w:val="16"/>
              </w:rPr>
              <w:t>0285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3C9169" w14:textId="77777777" w:rsidR="001956B2" w:rsidRDefault="001956B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A3240B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AA64A2" w14:textId="77777777" w:rsidR="001956B2" w:rsidRDefault="001956B2">
            <w:r>
              <w:rPr>
                <w:sz w:val="16"/>
                <w:szCs w:val="16"/>
              </w:rPr>
              <w:t>Applicability update for CLI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E35BE4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4906C9" w14:textId="77777777" w:rsidR="001956B2" w:rsidRDefault="001956B2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95EF0A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0017F0" w14:textId="77777777" w:rsidR="001956B2" w:rsidRDefault="001956B2">
            <w:r>
              <w:rPr>
                <w:sz w:val="16"/>
                <w:szCs w:val="16"/>
              </w:rPr>
              <w:t>R5-233731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A35311" w14:textId="77777777" w:rsidR="001956B2" w:rsidRDefault="001956B2">
            <w:r>
              <w:rPr>
                <w:sz w:val="16"/>
                <w:szCs w:val="16"/>
              </w:rPr>
              <w:t>Qualcomm Europe Inc. Sweden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B676D6" w14:textId="77777777" w:rsidR="001956B2" w:rsidRDefault="001956B2">
            <w:r>
              <w:rPr>
                <w:sz w:val="16"/>
                <w:szCs w:val="16"/>
              </w:rPr>
              <w:t>NR_CLI-UEConTest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AF9CA67" w14:textId="77777777" w:rsidR="001956B2" w:rsidRDefault="001956B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D6C962" w14:textId="77777777" w:rsidR="001956B2" w:rsidRDefault="001956B2">
            <w:pPr>
              <w:rPr>
                <w:sz w:val="16"/>
                <w:szCs w:val="16"/>
              </w:rPr>
            </w:pPr>
          </w:p>
        </w:tc>
      </w:tr>
      <w:tr w:rsidR="001956B2" w14:paraId="18ECFB56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A3E59C" w14:textId="77777777" w:rsidR="001956B2" w:rsidRDefault="001956B2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AC7F4B" w14:textId="77777777" w:rsidR="001956B2" w:rsidRDefault="001956B2">
            <w:r>
              <w:rPr>
                <w:sz w:val="16"/>
                <w:szCs w:val="16"/>
              </w:rPr>
              <w:t>2408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9C301E" w14:textId="77777777" w:rsidR="001956B2" w:rsidRDefault="001956B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EEE0DD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3562B0" w14:textId="77777777" w:rsidR="001956B2" w:rsidRDefault="001956B2">
            <w:r>
              <w:rPr>
                <w:sz w:val="16"/>
                <w:szCs w:val="16"/>
              </w:rPr>
              <w:t>Update to CLI tests 4.6.5.1 and 6.6.6.1 with TTs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17E310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6EB096" w14:textId="77777777" w:rsidR="001956B2" w:rsidRDefault="001956B2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7920D0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ECBFDB" w14:textId="77777777" w:rsidR="001956B2" w:rsidRDefault="001956B2">
            <w:r>
              <w:rPr>
                <w:sz w:val="16"/>
                <w:szCs w:val="16"/>
              </w:rPr>
              <w:t>R5-233648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88E471" w14:textId="77777777" w:rsidR="001956B2" w:rsidRDefault="001956B2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B07926" w14:textId="77777777" w:rsidR="001956B2" w:rsidRDefault="001956B2">
            <w:r>
              <w:rPr>
                <w:sz w:val="16"/>
                <w:szCs w:val="16"/>
              </w:rPr>
              <w:t>NR_CLI-UEConTest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7248631" w14:textId="77777777" w:rsidR="001956B2" w:rsidRDefault="001956B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3CC20B" w14:textId="77777777" w:rsidR="001956B2" w:rsidRDefault="001956B2">
            <w:pPr>
              <w:rPr>
                <w:sz w:val="16"/>
                <w:szCs w:val="16"/>
              </w:rPr>
            </w:pPr>
          </w:p>
        </w:tc>
      </w:tr>
      <w:tr w:rsidR="001956B2" w14:paraId="00580151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72D5D4" w14:textId="77777777" w:rsidR="001956B2" w:rsidRDefault="001956B2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81F9B7" w14:textId="77777777" w:rsidR="001956B2" w:rsidRDefault="001956B2">
            <w:r>
              <w:rPr>
                <w:sz w:val="16"/>
                <w:szCs w:val="16"/>
              </w:rPr>
              <w:t>2409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5590D6" w14:textId="77777777" w:rsidR="001956B2" w:rsidRDefault="001956B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A233CB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A9A240" w14:textId="77777777" w:rsidR="001956B2" w:rsidRDefault="001956B2">
            <w:r>
              <w:rPr>
                <w:sz w:val="16"/>
                <w:szCs w:val="16"/>
              </w:rPr>
              <w:t>Update to CLI tests 4.7.6.1 and 6.7.8.1 with TTs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C2513C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B3386D" w14:textId="77777777" w:rsidR="001956B2" w:rsidRDefault="001956B2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8867F8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095BAE" w14:textId="77777777" w:rsidR="001956B2" w:rsidRDefault="001956B2">
            <w:r>
              <w:rPr>
                <w:sz w:val="16"/>
                <w:szCs w:val="16"/>
              </w:rPr>
              <w:t>R5-233649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0ED9BB" w14:textId="77777777" w:rsidR="001956B2" w:rsidRDefault="001956B2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C3CBA1" w14:textId="77777777" w:rsidR="001956B2" w:rsidRDefault="001956B2">
            <w:r>
              <w:rPr>
                <w:sz w:val="16"/>
                <w:szCs w:val="16"/>
              </w:rPr>
              <w:t>NR_CLI-UEConTest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679A29" w14:textId="77777777" w:rsidR="001956B2" w:rsidRDefault="001956B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91D2FE" w14:textId="77777777" w:rsidR="001956B2" w:rsidRDefault="001956B2">
            <w:pPr>
              <w:rPr>
                <w:sz w:val="16"/>
                <w:szCs w:val="16"/>
              </w:rPr>
            </w:pPr>
          </w:p>
        </w:tc>
      </w:tr>
      <w:tr w:rsidR="001956B2" w14:paraId="10D24064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3725E4" w14:textId="77777777" w:rsidR="001956B2" w:rsidRDefault="001956B2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B56EC7" w14:textId="77777777" w:rsidR="001956B2" w:rsidRDefault="001956B2">
            <w:r>
              <w:rPr>
                <w:sz w:val="16"/>
                <w:szCs w:val="16"/>
              </w:rPr>
              <w:t>2422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678D14" w14:textId="77777777" w:rsidR="001956B2" w:rsidRDefault="001956B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9C085E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F9B84B" w14:textId="77777777" w:rsidR="001956B2" w:rsidRDefault="001956B2">
            <w:r>
              <w:rPr>
                <w:sz w:val="16"/>
                <w:szCs w:val="16"/>
              </w:rPr>
              <w:t>Annex E and F updates for CLI-based test cases including TTs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1FED4A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DEF3C4" w14:textId="77777777" w:rsidR="001956B2" w:rsidRDefault="001956B2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3A95C5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90923D" w14:textId="77777777" w:rsidR="001956B2" w:rsidRDefault="001956B2">
            <w:r>
              <w:rPr>
                <w:sz w:val="16"/>
                <w:szCs w:val="16"/>
              </w:rPr>
              <w:t>R5-233650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4708BF" w14:textId="77777777" w:rsidR="001956B2" w:rsidRDefault="001956B2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277861" w14:textId="77777777" w:rsidR="001956B2" w:rsidRDefault="001956B2">
            <w:r>
              <w:rPr>
                <w:sz w:val="16"/>
                <w:szCs w:val="16"/>
              </w:rPr>
              <w:t>NR_CLI-UEConTest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541F7C8" w14:textId="77777777" w:rsidR="001956B2" w:rsidRDefault="001956B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CB85A0" w14:textId="77777777" w:rsidR="001956B2" w:rsidRDefault="001956B2">
            <w:pPr>
              <w:rPr>
                <w:sz w:val="16"/>
                <w:szCs w:val="16"/>
              </w:rPr>
            </w:pPr>
          </w:p>
        </w:tc>
      </w:tr>
      <w:tr w:rsidR="001956B2" w14:paraId="5598AA6F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FCFA24" w14:textId="77777777" w:rsidR="001956B2" w:rsidRDefault="001956B2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1531A9" w14:textId="77777777" w:rsidR="001956B2" w:rsidRDefault="001956B2">
            <w:r>
              <w:rPr>
                <w:sz w:val="16"/>
                <w:szCs w:val="16"/>
              </w:rPr>
              <w:t>0526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1F0088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64169B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C410CD" w14:textId="77777777" w:rsidR="001956B2" w:rsidRDefault="001956B2">
            <w:r>
              <w:rPr>
                <w:sz w:val="16"/>
                <w:szCs w:val="16"/>
              </w:rPr>
              <w:t>Addition of TT analysis for 4.6.5.1 and 6.6.6.1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C54FCE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9368AD" w14:textId="77777777" w:rsidR="001956B2" w:rsidRDefault="001956B2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23A2B2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254514" w14:textId="77777777" w:rsidR="001956B2" w:rsidRDefault="001956B2">
            <w:r>
              <w:rPr>
                <w:sz w:val="16"/>
                <w:szCs w:val="16"/>
              </w:rPr>
              <w:t>R5-232657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D7F5DE" w14:textId="77777777" w:rsidR="001956B2" w:rsidRDefault="001956B2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002B2C" w14:textId="77777777" w:rsidR="001956B2" w:rsidRDefault="001956B2">
            <w:r>
              <w:rPr>
                <w:sz w:val="16"/>
                <w:szCs w:val="16"/>
              </w:rPr>
              <w:t>NR_CLI-UEConTest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7853BFC" w14:textId="77777777" w:rsidR="001956B2" w:rsidRDefault="001956B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5AF5E8" w14:textId="77777777" w:rsidR="001956B2" w:rsidRDefault="001956B2">
            <w:pPr>
              <w:rPr>
                <w:sz w:val="16"/>
                <w:szCs w:val="16"/>
              </w:rPr>
            </w:pPr>
          </w:p>
        </w:tc>
      </w:tr>
      <w:tr w:rsidR="001956B2" w14:paraId="1D7E5BB0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CF468E" w14:textId="77777777" w:rsidR="001956B2" w:rsidRDefault="001956B2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D29473" w14:textId="77777777" w:rsidR="001956B2" w:rsidRDefault="001956B2">
            <w:r>
              <w:rPr>
                <w:sz w:val="16"/>
                <w:szCs w:val="16"/>
              </w:rPr>
              <w:t>0527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95B19B" w14:textId="77777777" w:rsidR="001956B2" w:rsidRDefault="001956B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CB5922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272E50" w14:textId="77777777" w:rsidR="001956B2" w:rsidRDefault="001956B2">
            <w:r>
              <w:rPr>
                <w:sz w:val="16"/>
                <w:szCs w:val="16"/>
              </w:rPr>
              <w:t>Addition of TT analysis for 4.7.6.1 and 6.7.8.1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289F69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784BCC" w14:textId="77777777" w:rsidR="001956B2" w:rsidRDefault="001956B2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00A3FC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9FA9FA" w14:textId="77777777" w:rsidR="001956B2" w:rsidRDefault="001956B2">
            <w:r>
              <w:rPr>
                <w:sz w:val="16"/>
                <w:szCs w:val="16"/>
              </w:rPr>
              <w:t>R5-233646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48B4D5" w14:textId="77777777" w:rsidR="001956B2" w:rsidRDefault="001956B2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4E477D" w14:textId="77777777" w:rsidR="001956B2" w:rsidRDefault="001956B2">
            <w:r>
              <w:rPr>
                <w:sz w:val="16"/>
                <w:szCs w:val="16"/>
              </w:rPr>
              <w:t>NR_CLI-UEConTest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E1966C4" w14:textId="77777777" w:rsidR="001956B2" w:rsidRDefault="001956B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885DAC" w14:textId="77777777" w:rsidR="001956B2" w:rsidRDefault="001956B2">
            <w:pPr>
              <w:rPr>
                <w:sz w:val="16"/>
                <w:szCs w:val="16"/>
              </w:rPr>
            </w:pPr>
          </w:p>
        </w:tc>
      </w:tr>
    </w:tbl>
    <w:p w14:paraId="13903E5D" w14:textId="77777777" w:rsidR="001956B2" w:rsidRDefault="001956B2" w:rsidP="001956B2"/>
    <w:p w14:paraId="1FB53DF2" w14:textId="3C3B0B16" w:rsidR="001956B2" w:rsidRDefault="001956B2" w:rsidP="001956B2"/>
    <w:p w14:paraId="316F918F" w14:textId="77777777" w:rsidR="00FF2009" w:rsidRPr="00917427" w:rsidRDefault="00FF2009" w:rsidP="00FF2009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100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RP-230922</w:t>
      </w:r>
      <w:r>
        <w:rPr>
          <w:b/>
          <w:i/>
          <w:noProof/>
          <w:sz w:val="28"/>
        </w:rPr>
        <w:fldChar w:fldCharType="end"/>
      </w:r>
    </w:p>
    <w:p w14:paraId="202FFA56" w14:textId="77777777" w:rsidR="00FF2009" w:rsidRPr="00784730" w:rsidRDefault="00FF2009" w:rsidP="00FF2009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Taipei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14th Jun 2023</w:t>
      </w:r>
      <w:r w:rsidRPr="00784730">
        <w:rPr>
          <w:b/>
          <w:noProof/>
          <w:sz w:val="24"/>
        </w:rPr>
        <w:fldChar w:fldCharType="end"/>
      </w:r>
    </w:p>
    <w:p w14:paraId="6BA3717B" w14:textId="77777777" w:rsidR="00FF2009" w:rsidRPr="00050554" w:rsidRDefault="00FF2009" w:rsidP="00FF2009">
      <w:pPr>
        <w:rPr>
          <w:rFonts w:ascii="Arial" w:hAnsi="Arial" w:cs="Arial"/>
          <w:b/>
          <w:bCs/>
          <w:lang w:val="en-US"/>
        </w:rPr>
      </w:pPr>
    </w:p>
    <w:p w14:paraId="78457D62" w14:textId="77777777" w:rsidR="00FF2009" w:rsidRDefault="00FF2009" w:rsidP="00FF200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1CE802A1" w14:textId="77777777" w:rsidR="00FF2009" w:rsidRPr="00E145B1" w:rsidRDefault="00FF2009" w:rsidP="00FF20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Physical Layer Enhancements for NR Ultra-Reliable and Low Latency Communication (URLLC) (NR_L1enh_URLLC-UEConTest)</w:t>
      </w:r>
      <w:r>
        <w:rPr>
          <w:rFonts w:ascii="Arial" w:hAnsi="Arial" w:cs="Arial"/>
          <w:b/>
          <w:bCs/>
        </w:rPr>
        <w:fldChar w:fldCharType="end"/>
      </w:r>
    </w:p>
    <w:p w14:paraId="0BB98EDE" w14:textId="77777777" w:rsidR="00FF2009" w:rsidRDefault="00FF2009" w:rsidP="00FF200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13.2.5</w:t>
      </w:r>
      <w:r>
        <w:rPr>
          <w:rFonts w:ascii="Arial" w:hAnsi="Arial" w:cs="Arial"/>
          <w:b/>
          <w:bCs/>
        </w:rPr>
        <w:fldChar w:fldCharType="end"/>
      </w:r>
    </w:p>
    <w:p w14:paraId="68AA8CD9" w14:textId="77777777" w:rsidR="00FF2009" w:rsidRDefault="00FF2009" w:rsidP="00FF200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1EA557E" w14:textId="77777777" w:rsidR="00FF2009" w:rsidRDefault="00FF2009" w:rsidP="00FF200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5DEBBDC" w14:textId="77777777" w:rsidR="00FF2009" w:rsidRPr="004E535C" w:rsidRDefault="00FF2009" w:rsidP="00FF200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100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F2009" w:rsidRPr="004E535C" w14:paraId="1C1F2A3A" w14:textId="77777777" w:rsidTr="00C900A0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CD9AEC8" w14:textId="77777777" w:rsidR="00FF2009" w:rsidRPr="00BF1EB6" w:rsidRDefault="00FF200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612E98E" w14:textId="77777777" w:rsidR="00FF2009" w:rsidRPr="00BF1EB6" w:rsidRDefault="00FF200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E969738" w14:textId="77777777" w:rsidR="00FF2009" w:rsidRPr="00BF1EB6" w:rsidRDefault="00FF200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23426BF" w14:textId="77777777" w:rsidR="00FF2009" w:rsidRPr="00BF1EB6" w:rsidRDefault="00FF200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5BF3A57" w14:textId="77777777" w:rsidR="00FF2009" w:rsidRPr="00BF1EB6" w:rsidRDefault="00FF200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42DE3FC" w14:textId="77777777" w:rsidR="00FF2009" w:rsidRPr="00BF1EB6" w:rsidRDefault="00FF200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F902637" w14:textId="77777777" w:rsidR="00FF2009" w:rsidRPr="00BF1EB6" w:rsidRDefault="00FF200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8170CDB" w14:textId="77777777" w:rsidR="00FF2009" w:rsidRPr="00BF1EB6" w:rsidRDefault="00FF200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7551796" w14:textId="77777777" w:rsidR="00FF2009" w:rsidRPr="00BF1EB6" w:rsidRDefault="00FF200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67689CA" w14:textId="77777777" w:rsidR="00FF2009" w:rsidRPr="00BF1EB6" w:rsidRDefault="00FF200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C910257" w14:textId="77777777" w:rsidR="00FF2009" w:rsidRPr="00BF1EB6" w:rsidRDefault="00FF200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213BC65" w14:textId="77777777" w:rsidR="00FF2009" w:rsidRPr="00BF1EB6" w:rsidRDefault="00FF200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A2F1AAD" w14:textId="77777777" w:rsidR="00FF2009" w:rsidRPr="00BF1EB6" w:rsidRDefault="00FF200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F2009" w14:paraId="5495D044" w14:textId="77777777" w:rsidTr="00C900A0">
        <w:tc>
          <w:tcPr>
            <w:tcW w:w="879" w:type="dxa"/>
          </w:tcPr>
          <w:p w14:paraId="72A3C291" w14:textId="77777777" w:rsidR="00FF2009" w:rsidRDefault="00FF2009" w:rsidP="00C900A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0F6C2A2B" w14:textId="77777777" w:rsidR="00FF2009" w:rsidRDefault="00FF2009" w:rsidP="00C900A0">
            <w:r>
              <w:rPr>
                <w:sz w:val="16"/>
                <w:szCs w:val="16"/>
              </w:rPr>
              <w:t>0674</w:t>
            </w:r>
          </w:p>
        </w:tc>
        <w:tc>
          <w:tcPr>
            <w:tcW w:w="517" w:type="dxa"/>
          </w:tcPr>
          <w:p w14:paraId="439A5FE7" w14:textId="77777777" w:rsidR="00FF2009" w:rsidRDefault="00FF2009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45E082C" w14:textId="77777777" w:rsidR="00FF2009" w:rsidRDefault="00FF200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6C3EFF" w14:textId="77777777" w:rsidR="00FF2009" w:rsidRDefault="00FF2009" w:rsidP="00C900A0">
            <w:r>
              <w:rPr>
                <w:sz w:val="16"/>
                <w:szCs w:val="16"/>
              </w:rPr>
              <w:t>Updates to 10^-5 BLER PDSCH Demodulation test cases</w:t>
            </w:r>
          </w:p>
        </w:tc>
        <w:tc>
          <w:tcPr>
            <w:tcW w:w="517" w:type="dxa"/>
          </w:tcPr>
          <w:p w14:paraId="31B9B3A0" w14:textId="77777777" w:rsidR="00FF2009" w:rsidRDefault="00FF200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2CC5AF" w14:textId="77777777" w:rsidR="00FF2009" w:rsidRDefault="00FF2009" w:rsidP="00C900A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1CA8AC22" w14:textId="77777777" w:rsidR="00FF2009" w:rsidRDefault="00FF200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DE05ADD" w14:textId="77777777" w:rsidR="00FF2009" w:rsidRDefault="00FF2009" w:rsidP="00C900A0">
            <w:r>
              <w:rPr>
                <w:sz w:val="16"/>
                <w:szCs w:val="16"/>
              </w:rPr>
              <w:t>R5-233732</w:t>
            </w:r>
          </w:p>
        </w:tc>
        <w:tc>
          <w:tcPr>
            <w:tcW w:w="1597" w:type="dxa"/>
          </w:tcPr>
          <w:p w14:paraId="730A80D6" w14:textId="77777777" w:rsidR="00FF2009" w:rsidRDefault="00FF2009" w:rsidP="00C900A0">
            <w:r>
              <w:rPr>
                <w:sz w:val="16"/>
                <w:szCs w:val="16"/>
              </w:rPr>
              <w:t>Qualcomm Europe Inc. Sweden</w:t>
            </w:r>
          </w:p>
        </w:tc>
        <w:tc>
          <w:tcPr>
            <w:tcW w:w="1122" w:type="dxa"/>
          </w:tcPr>
          <w:p w14:paraId="74FD868D" w14:textId="77777777" w:rsidR="00FF2009" w:rsidRDefault="00FF2009" w:rsidP="00C900A0">
            <w:r>
              <w:rPr>
                <w:sz w:val="16"/>
                <w:szCs w:val="16"/>
              </w:rPr>
              <w:t>NR_L1enh_URLLC-UEConTest</w:t>
            </w:r>
          </w:p>
        </w:tc>
        <w:tc>
          <w:tcPr>
            <w:tcW w:w="2323" w:type="dxa"/>
          </w:tcPr>
          <w:p w14:paraId="3D1FD652" w14:textId="77777777" w:rsidR="00FF2009" w:rsidRDefault="00FF2009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6DCE73" w14:textId="77777777" w:rsidR="00FF2009" w:rsidRDefault="00FF2009" w:rsidP="00C900A0">
            <w:pPr>
              <w:rPr>
                <w:sz w:val="16"/>
                <w:szCs w:val="16"/>
              </w:rPr>
            </w:pPr>
          </w:p>
        </w:tc>
      </w:tr>
      <w:tr w:rsidR="00FF2009" w14:paraId="5A8256D4" w14:textId="77777777" w:rsidTr="00C900A0">
        <w:tc>
          <w:tcPr>
            <w:tcW w:w="879" w:type="dxa"/>
          </w:tcPr>
          <w:p w14:paraId="1263AD47" w14:textId="77777777" w:rsidR="00FF2009" w:rsidRDefault="00FF2009" w:rsidP="00C900A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14FB37D7" w14:textId="77777777" w:rsidR="00FF2009" w:rsidRDefault="00FF2009" w:rsidP="00C900A0">
            <w:r>
              <w:rPr>
                <w:sz w:val="16"/>
                <w:szCs w:val="16"/>
              </w:rPr>
              <w:t>0715</w:t>
            </w:r>
          </w:p>
        </w:tc>
        <w:tc>
          <w:tcPr>
            <w:tcW w:w="517" w:type="dxa"/>
          </w:tcPr>
          <w:p w14:paraId="0499EBAE" w14:textId="77777777" w:rsidR="00FF2009" w:rsidRDefault="00FF2009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FF32B02" w14:textId="77777777" w:rsidR="00FF2009" w:rsidRDefault="00FF200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EC5B96D" w14:textId="77777777" w:rsidR="00FF2009" w:rsidRDefault="00FF2009" w:rsidP="00C900A0">
            <w:r>
              <w:rPr>
                <w:sz w:val="16"/>
                <w:szCs w:val="16"/>
              </w:rPr>
              <w:t>Correction to reportQuantity value for 1Tx URLLC CQI test cases</w:t>
            </w:r>
          </w:p>
        </w:tc>
        <w:tc>
          <w:tcPr>
            <w:tcW w:w="517" w:type="dxa"/>
          </w:tcPr>
          <w:p w14:paraId="1267724D" w14:textId="77777777" w:rsidR="00FF2009" w:rsidRDefault="00FF200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98B670" w14:textId="77777777" w:rsidR="00FF2009" w:rsidRDefault="00FF2009" w:rsidP="00C900A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6E9B9E95" w14:textId="77777777" w:rsidR="00FF2009" w:rsidRDefault="00FF200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31FA74C" w14:textId="77777777" w:rsidR="00FF2009" w:rsidRDefault="00FF2009" w:rsidP="00C900A0">
            <w:r>
              <w:rPr>
                <w:sz w:val="16"/>
                <w:szCs w:val="16"/>
              </w:rPr>
              <w:t>R5-233770</w:t>
            </w:r>
          </w:p>
        </w:tc>
        <w:tc>
          <w:tcPr>
            <w:tcW w:w="1597" w:type="dxa"/>
          </w:tcPr>
          <w:p w14:paraId="50620179" w14:textId="77777777" w:rsidR="00FF2009" w:rsidRDefault="00FF2009" w:rsidP="00C900A0">
            <w:r>
              <w:rPr>
                <w:sz w:val="16"/>
                <w:szCs w:val="16"/>
              </w:rPr>
              <w:t>Qualcomm Europe Inc. Sweden</w:t>
            </w:r>
          </w:p>
        </w:tc>
        <w:tc>
          <w:tcPr>
            <w:tcW w:w="1122" w:type="dxa"/>
          </w:tcPr>
          <w:p w14:paraId="5ADF6A41" w14:textId="77777777" w:rsidR="00FF2009" w:rsidRDefault="00FF2009" w:rsidP="00C900A0">
            <w:r>
              <w:rPr>
                <w:sz w:val="16"/>
                <w:szCs w:val="16"/>
              </w:rPr>
              <w:t>NR_L1enh_URLLC-UEConTest</w:t>
            </w:r>
          </w:p>
        </w:tc>
        <w:tc>
          <w:tcPr>
            <w:tcW w:w="2323" w:type="dxa"/>
          </w:tcPr>
          <w:p w14:paraId="47FC1DA6" w14:textId="77777777" w:rsidR="00FF2009" w:rsidRDefault="00FF2009" w:rsidP="00C900A0">
            <w:r>
              <w:rPr>
                <w:sz w:val="16"/>
                <w:szCs w:val="16"/>
              </w:rPr>
              <w:t>6.2.2.1.1.2, 6.2.2.2.1.2, 6.2.3.1.1.2, 6.2.3.2.1.2</w:t>
            </w:r>
          </w:p>
        </w:tc>
        <w:tc>
          <w:tcPr>
            <w:tcW w:w="998" w:type="dxa"/>
          </w:tcPr>
          <w:p w14:paraId="2E0A4192" w14:textId="77777777" w:rsidR="00FF2009" w:rsidRDefault="00FF2009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5549E638" w14:textId="77777777" w:rsidR="00FF2009" w:rsidRDefault="00FF2009" w:rsidP="00FF2009"/>
    <w:p w14:paraId="0F11DF11" w14:textId="77777777" w:rsidR="00FF2009" w:rsidRDefault="00FF2009" w:rsidP="00FF2009"/>
    <w:p w14:paraId="35F0517A" w14:textId="77777777" w:rsidR="001956B2" w:rsidRDefault="001956B2" w:rsidP="001956B2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RP-230923</w:t>
      </w:r>
      <w:r>
        <w:rPr>
          <w:b/>
          <w:i/>
          <w:noProof/>
          <w:sz w:val="28"/>
        </w:rPr>
        <w:fldChar w:fldCharType="end"/>
      </w:r>
    </w:p>
    <w:p w14:paraId="5F7276A8" w14:textId="77777777" w:rsidR="001956B2" w:rsidRDefault="001956B2" w:rsidP="001956B2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453EF3DB" w14:textId="77777777" w:rsidR="001956B2" w:rsidRDefault="001956B2" w:rsidP="001956B2">
      <w:pPr>
        <w:rPr>
          <w:rFonts w:ascii="Arial" w:hAnsi="Arial" w:cs="Arial"/>
          <w:b/>
          <w:bCs/>
          <w:lang w:val="en-US"/>
        </w:rPr>
      </w:pPr>
    </w:p>
    <w:p w14:paraId="1B1DF6D2" w14:textId="77777777" w:rsidR="001956B2" w:rsidRDefault="001956B2" w:rsidP="001956B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67929D18" w14:textId="77777777" w:rsidR="001956B2" w:rsidRDefault="001956B2" w:rsidP="001956B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-NR positioning support (NR_pos-UEConTest)</w:t>
      </w:r>
      <w:r>
        <w:rPr>
          <w:rFonts w:ascii="Arial" w:hAnsi="Arial" w:cs="Arial"/>
          <w:b/>
          <w:bCs/>
        </w:rPr>
        <w:fldChar w:fldCharType="end"/>
      </w:r>
    </w:p>
    <w:p w14:paraId="7EA19481" w14:textId="77777777" w:rsidR="001956B2" w:rsidRDefault="001956B2" w:rsidP="001956B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13.2.6</w:t>
      </w:r>
      <w:r>
        <w:rPr>
          <w:rFonts w:ascii="Arial" w:hAnsi="Arial" w:cs="Arial"/>
          <w:b/>
          <w:bCs/>
        </w:rPr>
        <w:fldChar w:fldCharType="end"/>
      </w:r>
    </w:p>
    <w:p w14:paraId="17CB238F" w14:textId="77777777" w:rsidR="001956B2" w:rsidRDefault="001956B2" w:rsidP="001956B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71FE0D1" w14:textId="77777777" w:rsidR="001956B2" w:rsidRDefault="001956B2" w:rsidP="001956B2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D0090C9" w14:textId="77777777" w:rsidR="001956B2" w:rsidRDefault="001956B2" w:rsidP="001956B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1956B2" w14:paraId="617586F8" w14:textId="77777777" w:rsidTr="001956B2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9BF4736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1BB471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3E61405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C9AA370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37CCC30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5B238BD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1376255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4C42F26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551773A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157F5A3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6775AF0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BE8722C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F70B250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1956B2" w14:paraId="74D6C7A5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C7C51D" w14:textId="77777777" w:rsidR="001956B2" w:rsidRDefault="001956B2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E1CE64" w14:textId="77777777" w:rsidR="001956B2" w:rsidRDefault="001956B2">
            <w:r>
              <w:rPr>
                <w:sz w:val="16"/>
                <w:szCs w:val="16"/>
              </w:rPr>
              <w:t>0407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B798B0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6960EB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B7EE10" w14:textId="77777777" w:rsidR="001956B2" w:rsidRDefault="001956B2">
            <w:r>
              <w:rPr>
                <w:sz w:val="16"/>
                <w:szCs w:val="16"/>
              </w:rPr>
              <w:t>Correction to PRS-RSRP test cases 16.3.2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34BBB9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126EDD" w14:textId="77777777" w:rsidR="001956B2" w:rsidRDefault="001956B2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33F923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E9A048" w14:textId="77777777" w:rsidR="001956B2" w:rsidRDefault="001956B2">
            <w:r>
              <w:rPr>
                <w:sz w:val="16"/>
                <w:szCs w:val="16"/>
              </w:rPr>
              <w:t>R5-232079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B6F201" w14:textId="77777777" w:rsidR="001956B2" w:rsidRDefault="001956B2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6ECFFA" w14:textId="77777777" w:rsidR="001956B2" w:rsidRDefault="001956B2">
            <w:r>
              <w:rPr>
                <w:sz w:val="16"/>
                <w:szCs w:val="16"/>
              </w:rPr>
              <w:t>NR_pos-UEConTest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2D8BD4" w14:textId="77777777" w:rsidR="001956B2" w:rsidRDefault="001956B2">
            <w:r>
              <w:rPr>
                <w:sz w:val="16"/>
                <w:szCs w:val="16"/>
              </w:rPr>
              <w:t>16.3.2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75A0DF9" w14:textId="77777777" w:rsidR="001956B2" w:rsidRDefault="001956B2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1956B2" w14:paraId="1E1A17A9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B5FC00" w14:textId="77777777" w:rsidR="001956B2" w:rsidRDefault="001956B2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917DF7" w14:textId="77777777" w:rsidR="001956B2" w:rsidRDefault="001956B2">
            <w:r>
              <w:rPr>
                <w:sz w:val="16"/>
                <w:szCs w:val="16"/>
              </w:rPr>
              <w:t>0408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9A5136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2A4E5A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0C7BFB" w14:textId="77777777" w:rsidR="001956B2" w:rsidRDefault="001956B2">
            <w:r>
              <w:rPr>
                <w:sz w:val="16"/>
                <w:szCs w:val="16"/>
              </w:rPr>
              <w:t>Addition of NR PRS-based measurement requirements for PRS-RSRP accuracy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FD293E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24204B" w14:textId="77777777" w:rsidR="001956B2" w:rsidRDefault="001956B2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F79EF6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9A024F" w14:textId="77777777" w:rsidR="001956B2" w:rsidRDefault="001956B2">
            <w:r>
              <w:rPr>
                <w:sz w:val="16"/>
                <w:szCs w:val="16"/>
              </w:rPr>
              <w:t>R5-232080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575A5A" w14:textId="77777777" w:rsidR="001956B2" w:rsidRDefault="001956B2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321DBE" w14:textId="77777777" w:rsidR="001956B2" w:rsidRDefault="001956B2">
            <w:r>
              <w:rPr>
                <w:sz w:val="16"/>
                <w:szCs w:val="16"/>
              </w:rPr>
              <w:t>NR_pos-UEConTest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ABBCD9" w14:textId="77777777" w:rsidR="001956B2" w:rsidRDefault="001956B2">
            <w:r>
              <w:rPr>
                <w:sz w:val="16"/>
                <w:szCs w:val="16"/>
              </w:rPr>
              <w:t>Annex C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E78747F" w14:textId="77777777" w:rsidR="001956B2" w:rsidRDefault="001956B2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1956B2" w14:paraId="27BAA4C9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0A7B0B" w14:textId="77777777" w:rsidR="001956B2" w:rsidRDefault="001956B2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1F4E3B" w14:textId="77777777" w:rsidR="001956B2" w:rsidRDefault="001956B2">
            <w:r>
              <w:rPr>
                <w:sz w:val="16"/>
                <w:szCs w:val="16"/>
              </w:rPr>
              <w:t>0410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09033A" w14:textId="77777777" w:rsidR="001956B2" w:rsidRDefault="001956B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CDA115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A99ABE" w14:textId="77777777" w:rsidR="001956B2" w:rsidRDefault="001956B2">
            <w:r>
              <w:rPr>
                <w:sz w:val="16"/>
                <w:szCs w:val="16"/>
              </w:rPr>
              <w:t>Completion 16.2.1 with TT analysis results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A22518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75DACB" w14:textId="77777777" w:rsidR="001956B2" w:rsidRDefault="001956B2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5765C0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E765F1" w14:textId="77777777" w:rsidR="001956B2" w:rsidRDefault="001956B2">
            <w:r>
              <w:rPr>
                <w:sz w:val="16"/>
                <w:szCs w:val="16"/>
              </w:rPr>
              <w:t>R5-233651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3EBDAB" w14:textId="77777777" w:rsidR="001956B2" w:rsidRDefault="001956B2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FF3145" w14:textId="77777777" w:rsidR="001956B2" w:rsidRDefault="001956B2">
            <w:r>
              <w:rPr>
                <w:sz w:val="16"/>
                <w:szCs w:val="16"/>
              </w:rPr>
              <w:t>NR_pos-UEConTest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12107D" w14:textId="77777777" w:rsidR="001956B2" w:rsidRDefault="001956B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0F5EF4" w14:textId="77777777" w:rsidR="001956B2" w:rsidRDefault="001956B2">
            <w:pPr>
              <w:rPr>
                <w:sz w:val="16"/>
                <w:szCs w:val="16"/>
              </w:rPr>
            </w:pPr>
          </w:p>
        </w:tc>
      </w:tr>
      <w:tr w:rsidR="001956B2" w14:paraId="1DC2FE7D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508D4F" w14:textId="77777777" w:rsidR="001956B2" w:rsidRDefault="001956B2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49E4D2" w14:textId="77777777" w:rsidR="001956B2" w:rsidRDefault="001956B2">
            <w:r>
              <w:rPr>
                <w:sz w:val="16"/>
                <w:szCs w:val="16"/>
              </w:rPr>
              <w:t>0411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DC0CF4" w14:textId="77777777" w:rsidR="001956B2" w:rsidRDefault="001956B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E9BD1C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08DE86" w14:textId="77777777" w:rsidR="001956B2" w:rsidRDefault="001956B2">
            <w:r>
              <w:rPr>
                <w:sz w:val="16"/>
                <w:szCs w:val="16"/>
              </w:rPr>
              <w:t>Completion 16.2.2 with TT analysis results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4D7E32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EEEA88" w14:textId="77777777" w:rsidR="001956B2" w:rsidRDefault="001956B2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A816E2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82B946" w14:textId="77777777" w:rsidR="001956B2" w:rsidRDefault="001956B2">
            <w:r>
              <w:rPr>
                <w:sz w:val="16"/>
                <w:szCs w:val="16"/>
              </w:rPr>
              <w:t>R5-233652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0A9A77" w14:textId="77777777" w:rsidR="001956B2" w:rsidRDefault="001956B2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D4BC45" w14:textId="77777777" w:rsidR="001956B2" w:rsidRDefault="001956B2">
            <w:r>
              <w:rPr>
                <w:sz w:val="16"/>
                <w:szCs w:val="16"/>
              </w:rPr>
              <w:t>NR_pos-UEConTest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E47726A" w14:textId="77777777" w:rsidR="001956B2" w:rsidRDefault="001956B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FD340F" w14:textId="77777777" w:rsidR="001956B2" w:rsidRDefault="001956B2">
            <w:pPr>
              <w:rPr>
                <w:sz w:val="16"/>
                <w:szCs w:val="16"/>
              </w:rPr>
            </w:pPr>
          </w:p>
        </w:tc>
      </w:tr>
      <w:tr w:rsidR="001956B2" w14:paraId="7DF0DB19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A9CF7C" w14:textId="77777777" w:rsidR="001956B2" w:rsidRDefault="001956B2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89AC39" w14:textId="77777777" w:rsidR="001956B2" w:rsidRDefault="001956B2">
            <w:r>
              <w:rPr>
                <w:sz w:val="16"/>
                <w:szCs w:val="16"/>
              </w:rPr>
              <w:t>0416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A1014A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BB5405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92F905" w14:textId="77777777" w:rsidR="001956B2" w:rsidRDefault="001956B2">
            <w:r>
              <w:rPr>
                <w:sz w:val="16"/>
                <w:szCs w:val="16"/>
              </w:rPr>
              <w:t>Annex C updated for PRS-RSRP TT results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67E6F2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13993F" w14:textId="77777777" w:rsidR="001956B2" w:rsidRDefault="001956B2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EADCBB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22B96B" w14:textId="77777777" w:rsidR="001956B2" w:rsidRDefault="001956B2">
            <w:r>
              <w:rPr>
                <w:sz w:val="16"/>
                <w:szCs w:val="16"/>
              </w:rPr>
              <w:t>R5-232438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2FFC49" w14:textId="77777777" w:rsidR="001956B2" w:rsidRDefault="001956B2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EE621E" w14:textId="77777777" w:rsidR="001956B2" w:rsidRDefault="001956B2">
            <w:r>
              <w:rPr>
                <w:sz w:val="16"/>
                <w:szCs w:val="16"/>
              </w:rPr>
              <w:t>NR_pos-UEConTest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3724CA" w14:textId="77777777" w:rsidR="001956B2" w:rsidRDefault="001956B2">
            <w:r>
              <w:rPr>
                <w:sz w:val="16"/>
                <w:szCs w:val="16"/>
              </w:rPr>
              <w:t>C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E8B3805" w14:textId="77777777" w:rsidR="001956B2" w:rsidRDefault="001956B2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956B2" w14:paraId="6E884A0C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1252A2" w14:textId="77777777" w:rsidR="001956B2" w:rsidRDefault="001956B2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F8D0C5" w14:textId="77777777" w:rsidR="001956B2" w:rsidRDefault="001956B2">
            <w:r>
              <w:rPr>
                <w:sz w:val="16"/>
                <w:szCs w:val="16"/>
              </w:rPr>
              <w:t>0417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6DC6B8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6D60AD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22B2E7" w14:textId="77777777" w:rsidR="001956B2" w:rsidRDefault="001956B2">
            <w:r>
              <w:rPr>
                <w:sz w:val="16"/>
                <w:szCs w:val="16"/>
              </w:rPr>
              <w:t>Completion 16.3.1 with TT analysis results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360A87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3EC93D" w14:textId="77777777" w:rsidR="001956B2" w:rsidRDefault="001956B2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BB0E17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185588" w14:textId="77777777" w:rsidR="001956B2" w:rsidRDefault="001956B2">
            <w:r>
              <w:rPr>
                <w:sz w:val="16"/>
                <w:szCs w:val="16"/>
              </w:rPr>
              <w:t>R5-232710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961FB1" w14:textId="77777777" w:rsidR="001956B2" w:rsidRDefault="001956B2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4AA89B" w14:textId="77777777" w:rsidR="001956B2" w:rsidRDefault="001956B2">
            <w:r>
              <w:rPr>
                <w:sz w:val="16"/>
                <w:szCs w:val="16"/>
              </w:rPr>
              <w:t>NR_pos-UEConTest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B33444E" w14:textId="77777777" w:rsidR="001956B2" w:rsidRDefault="001956B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D06A3B" w14:textId="77777777" w:rsidR="001956B2" w:rsidRDefault="001956B2">
            <w:pPr>
              <w:rPr>
                <w:sz w:val="16"/>
                <w:szCs w:val="16"/>
              </w:rPr>
            </w:pPr>
          </w:p>
        </w:tc>
      </w:tr>
      <w:tr w:rsidR="001956B2" w14:paraId="49ED04E7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8DAEDC" w14:textId="77777777" w:rsidR="001956B2" w:rsidRDefault="001956B2">
            <w:r>
              <w:rPr>
                <w:sz w:val="16"/>
                <w:szCs w:val="16"/>
              </w:rPr>
              <w:t>37.571-3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7A1B8B" w14:textId="77777777" w:rsidR="001956B2" w:rsidRDefault="001956B2">
            <w:r>
              <w:rPr>
                <w:sz w:val="16"/>
                <w:szCs w:val="16"/>
              </w:rPr>
              <w:t>0162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7F7372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7CAEFD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51D9D4" w14:textId="77777777" w:rsidR="001956B2" w:rsidRDefault="001956B2">
            <w:r>
              <w:rPr>
                <w:sz w:val="16"/>
                <w:szCs w:val="16"/>
              </w:rPr>
              <w:t>Test applicability for PRS-RSRP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1E8385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A82F34" w14:textId="77777777" w:rsidR="001956B2" w:rsidRDefault="001956B2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27A5F9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171142" w14:textId="77777777" w:rsidR="001956B2" w:rsidRDefault="001956B2">
            <w:r>
              <w:rPr>
                <w:sz w:val="16"/>
                <w:szCs w:val="16"/>
              </w:rPr>
              <w:t>R5-232439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FDD59D" w14:textId="77777777" w:rsidR="001956B2" w:rsidRDefault="001956B2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F8AA32" w14:textId="77777777" w:rsidR="001956B2" w:rsidRDefault="001956B2">
            <w:r>
              <w:rPr>
                <w:sz w:val="16"/>
                <w:szCs w:val="16"/>
              </w:rPr>
              <w:t>NR_pos-UEConTest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A628EA" w14:textId="77777777" w:rsidR="001956B2" w:rsidRDefault="001956B2">
            <w:r>
              <w:rPr>
                <w:sz w:val="16"/>
                <w:szCs w:val="16"/>
              </w:rPr>
              <w:t>4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D7C704D" w14:textId="77777777" w:rsidR="001956B2" w:rsidRDefault="001956B2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956B2" w14:paraId="56EA9758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E1DDF9" w14:textId="77777777" w:rsidR="001956B2" w:rsidRDefault="001956B2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0D5AF3" w14:textId="77777777" w:rsidR="001956B2" w:rsidRDefault="001956B2">
            <w:r>
              <w:rPr>
                <w:sz w:val="16"/>
                <w:szCs w:val="16"/>
              </w:rPr>
              <w:t>0503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66C651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D2C115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460A2F" w14:textId="77777777" w:rsidR="001956B2" w:rsidRDefault="001956B2">
            <w:r>
              <w:rPr>
                <w:sz w:val="16"/>
                <w:szCs w:val="16"/>
              </w:rPr>
              <w:t>TT analysis for positioning test case 16.3.2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0198D2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5091C5" w14:textId="77777777" w:rsidR="001956B2" w:rsidRDefault="001956B2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F51879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B88EA2" w14:textId="77777777" w:rsidR="001956B2" w:rsidRDefault="001956B2">
            <w:r>
              <w:rPr>
                <w:sz w:val="16"/>
                <w:szCs w:val="16"/>
              </w:rPr>
              <w:t>R5-232078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44AAEE" w14:textId="77777777" w:rsidR="001956B2" w:rsidRDefault="001956B2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5E2A46" w14:textId="77777777" w:rsidR="001956B2" w:rsidRDefault="001956B2">
            <w:r>
              <w:rPr>
                <w:sz w:val="16"/>
                <w:szCs w:val="16"/>
              </w:rPr>
              <w:t>NR_pos-UEConTest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88BA02" w14:textId="77777777" w:rsidR="001956B2" w:rsidRDefault="001956B2">
            <w:r>
              <w:rPr>
                <w:sz w:val="16"/>
                <w:szCs w:val="16"/>
              </w:rPr>
              <w:t>9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F54E539" w14:textId="77777777" w:rsidR="001956B2" w:rsidRDefault="001956B2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1956B2" w14:paraId="0FE884D7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BCEA6E" w14:textId="77777777" w:rsidR="001956B2" w:rsidRDefault="001956B2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7A412B" w14:textId="77777777" w:rsidR="001956B2" w:rsidRDefault="001956B2">
            <w:r>
              <w:rPr>
                <w:sz w:val="16"/>
                <w:szCs w:val="16"/>
              </w:rPr>
              <w:t>0514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230C33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97F651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D14996" w14:textId="77777777" w:rsidR="001956B2" w:rsidRDefault="001956B2">
            <w:r>
              <w:rPr>
                <w:sz w:val="16"/>
                <w:szCs w:val="16"/>
              </w:rPr>
              <w:t>TT analysis for TC 16.2.1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00AFE5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68CB12" w14:textId="77777777" w:rsidR="001956B2" w:rsidRDefault="001956B2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433427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348200" w14:textId="77777777" w:rsidR="001956B2" w:rsidRDefault="001956B2">
            <w:r>
              <w:rPr>
                <w:sz w:val="16"/>
                <w:szCs w:val="16"/>
              </w:rPr>
              <w:t>R5-232427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6C1EEE" w14:textId="77777777" w:rsidR="001956B2" w:rsidRDefault="001956B2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EB5DA4" w14:textId="77777777" w:rsidR="001956B2" w:rsidRDefault="001956B2">
            <w:r>
              <w:rPr>
                <w:sz w:val="16"/>
                <w:szCs w:val="16"/>
              </w:rPr>
              <w:t>NR_pos-UEConTest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741381" w14:textId="77777777" w:rsidR="001956B2" w:rsidRDefault="001956B2">
            <w:r>
              <w:rPr>
                <w:sz w:val="16"/>
                <w:szCs w:val="16"/>
              </w:rPr>
              <w:t>9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61CF4CF" w14:textId="77777777" w:rsidR="001956B2" w:rsidRDefault="001956B2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956B2" w14:paraId="2ABB1500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3CE533" w14:textId="77777777" w:rsidR="001956B2" w:rsidRDefault="001956B2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31BF1A" w14:textId="77777777" w:rsidR="001956B2" w:rsidRDefault="001956B2">
            <w:r>
              <w:rPr>
                <w:sz w:val="16"/>
                <w:szCs w:val="16"/>
              </w:rPr>
              <w:t>0515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7D1FAA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3480B8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3AE305" w14:textId="77777777" w:rsidR="001956B2" w:rsidRDefault="001956B2">
            <w:r>
              <w:rPr>
                <w:sz w:val="16"/>
                <w:szCs w:val="16"/>
              </w:rPr>
              <w:t>TT analysis for TC 16.2.2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23F7EE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EB3962" w14:textId="77777777" w:rsidR="001956B2" w:rsidRDefault="001956B2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0528DD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FD6BF7" w14:textId="77777777" w:rsidR="001956B2" w:rsidRDefault="001956B2">
            <w:r>
              <w:rPr>
                <w:sz w:val="16"/>
                <w:szCs w:val="16"/>
              </w:rPr>
              <w:t>R5-232428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23E016" w14:textId="77777777" w:rsidR="001956B2" w:rsidRDefault="001956B2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58817C" w14:textId="77777777" w:rsidR="001956B2" w:rsidRDefault="001956B2">
            <w:r>
              <w:rPr>
                <w:sz w:val="16"/>
                <w:szCs w:val="16"/>
              </w:rPr>
              <w:t>NR_pos-UEConTest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6C558E" w14:textId="77777777" w:rsidR="001956B2" w:rsidRDefault="001956B2">
            <w:r>
              <w:rPr>
                <w:sz w:val="16"/>
                <w:szCs w:val="16"/>
              </w:rPr>
              <w:t>9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1AE475" w14:textId="77777777" w:rsidR="001956B2" w:rsidRDefault="001956B2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956B2" w14:paraId="16A880E7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217930" w14:textId="77777777" w:rsidR="001956B2" w:rsidRDefault="001956B2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331EA0" w14:textId="77777777" w:rsidR="001956B2" w:rsidRDefault="001956B2">
            <w:r>
              <w:rPr>
                <w:sz w:val="16"/>
                <w:szCs w:val="16"/>
              </w:rPr>
              <w:t>0516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2AA117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72B558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A3971B" w14:textId="77777777" w:rsidR="001956B2" w:rsidRDefault="001956B2">
            <w:r>
              <w:rPr>
                <w:sz w:val="16"/>
                <w:szCs w:val="16"/>
              </w:rPr>
              <w:t>TT analysis for TC 16.3.1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E8D21B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D133D7" w14:textId="77777777" w:rsidR="001956B2" w:rsidRDefault="001956B2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BEBDBB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81AE3D" w14:textId="77777777" w:rsidR="001956B2" w:rsidRDefault="001956B2">
            <w:r>
              <w:rPr>
                <w:sz w:val="16"/>
                <w:szCs w:val="16"/>
              </w:rPr>
              <w:t>R5-232429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062504" w14:textId="77777777" w:rsidR="001956B2" w:rsidRDefault="001956B2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C6CF8A" w14:textId="77777777" w:rsidR="001956B2" w:rsidRDefault="001956B2">
            <w:r>
              <w:rPr>
                <w:sz w:val="16"/>
                <w:szCs w:val="16"/>
              </w:rPr>
              <w:t>NR_pos-UEConTest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14A6BE" w14:textId="77777777" w:rsidR="001956B2" w:rsidRDefault="001956B2">
            <w:r>
              <w:rPr>
                <w:sz w:val="16"/>
                <w:szCs w:val="16"/>
              </w:rPr>
              <w:t>9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74D970D" w14:textId="77777777" w:rsidR="001956B2" w:rsidRDefault="001956B2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5965D3B7" w14:textId="77777777" w:rsidR="001956B2" w:rsidRDefault="001956B2" w:rsidP="001956B2"/>
    <w:p w14:paraId="3277FD5B" w14:textId="77777777" w:rsidR="001956B2" w:rsidRDefault="001956B2" w:rsidP="001956B2"/>
    <w:p w14:paraId="46194FFF" w14:textId="77777777" w:rsidR="001956B2" w:rsidRDefault="001956B2" w:rsidP="001956B2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RP-230924</w:t>
      </w:r>
      <w:r>
        <w:rPr>
          <w:b/>
          <w:i/>
          <w:noProof/>
          <w:sz w:val="28"/>
        </w:rPr>
        <w:fldChar w:fldCharType="end"/>
      </w:r>
    </w:p>
    <w:p w14:paraId="541ECEDD" w14:textId="77777777" w:rsidR="001956B2" w:rsidRDefault="001956B2" w:rsidP="001956B2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3CF2DD56" w14:textId="77777777" w:rsidR="001956B2" w:rsidRDefault="001956B2" w:rsidP="001956B2">
      <w:pPr>
        <w:rPr>
          <w:rFonts w:ascii="Arial" w:hAnsi="Arial" w:cs="Arial"/>
          <w:b/>
          <w:bCs/>
          <w:lang w:val="en-US"/>
        </w:rPr>
      </w:pPr>
    </w:p>
    <w:p w14:paraId="4C21F90B" w14:textId="77777777" w:rsidR="001956B2" w:rsidRDefault="001956B2" w:rsidP="001956B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4E5BFBCE" w14:textId="77777777" w:rsidR="001956B2" w:rsidRDefault="001956B2" w:rsidP="001956B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NR RF requirement enhancements for frequency range 2 (FR2) (NR_RF_FR2_req_enh-UEConTest)</w:t>
      </w:r>
      <w:r>
        <w:rPr>
          <w:rFonts w:ascii="Arial" w:hAnsi="Arial" w:cs="Arial"/>
          <w:b/>
          <w:bCs/>
        </w:rPr>
        <w:fldChar w:fldCharType="end"/>
      </w:r>
    </w:p>
    <w:p w14:paraId="39D7DB63" w14:textId="77777777" w:rsidR="001956B2" w:rsidRDefault="001956B2" w:rsidP="001956B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13.2.7</w:t>
      </w:r>
      <w:r>
        <w:rPr>
          <w:rFonts w:ascii="Arial" w:hAnsi="Arial" w:cs="Arial"/>
          <w:b/>
          <w:bCs/>
        </w:rPr>
        <w:fldChar w:fldCharType="end"/>
      </w:r>
    </w:p>
    <w:p w14:paraId="29083EBB" w14:textId="77777777" w:rsidR="001956B2" w:rsidRDefault="001956B2" w:rsidP="001956B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C5B56A3" w14:textId="77777777" w:rsidR="001956B2" w:rsidRDefault="001956B2" w:rsidP="001956B2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71788BA" w14:textId="77777777" w:rsidR="001956B2" w:rsidRDefault="001956B2" w:rsidP="001956B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1956B2" w14:paraId="0897B4ED" w14:textId="77777777" w:rsidTr="001956B2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CE5156B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B739F81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DBB1EF6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E9F8A07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97EED09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558387A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47B81BA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12C9B82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7568306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CED4AE2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65E8CF0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451CAA0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0D72447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1956B2" w14:paraId="7E9AADBD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04A8C3" w14:textId="77777777" w:rsidR="001956B2" w:rsidRDefault="001956B2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CB1150" w14:textId="77777777" w:rsidR="001956B2" w:rsidRDefault="001956B2">
            <w:r>
              <w:rPr>
                <w:sz w:val="16"/>
                <w:szCs w:val="16"/>
              </w:rPr>
              <w:t>0477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64070C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6F4129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2387A8" w14:textId="77777777" w:rsidR="001956B2" w:rsidRDefault="001956B2">
            <w:r>
              <w:rPr>
                <w:sz w:val="16"/>
                <w:szCs w:val="16"/>
              </w:rPr>
              <w:t>Adding PICS for enhanced beam correspondence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17EFA0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50C4CA" w14:textId="77777777" w:rsidR="001956B2" w:rsidRDefault="001956B2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9A3E64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586756" w14:textId="77777777" w:rsidR="001956B2" w:rsidRDefault="001956B2">
            <w:r>
              <w:rPr>
                <w:sz w:val="16"/>
                <w:szCs w:val="16"/>
              </w:rPr>
              <w:t>R5-233031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80FC07" w14:textId="77777777" w:rsidR="001956B2" w:rsidRDefault="001956B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514B57" w14:textId="77777777" w:rsidR="001956B2" w:rsidRDefault="001956B2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C44EA7" w14:textId="77777777" w:rsidR="001956B2" w:rsidRDefault="001956B2">
            <w:r>
              <w:rPr>
                <w:sz w:val="16"/>
                <w:szCs w:val="16"/>
              </w:rPr>
              <w:t>A.4.3.2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C0A34DD" w14:textId="77777777" w:rsidR="001956B2" w:rsidRDefault="001956B2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1956B2" w14:paraId="6ADCDCCD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08395A" w14:textId="77777777" w:rsidR="001956B2" w:rsidRDefault="001956B2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8CF7C1" w14:textId="77777777" w:rsidR="001956B2" w:rsidRDefault="001956B2">
            <w:r>
              <w:rPr>
                <w:sz w:val="16"/>
                <w:szCs w:val="16"/>
              </w:rPr>
              <w:t>0938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097A95" w14:textId="77777777" w:rsidR="001956B2" w:rsidRDefault="001956B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B08D4E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29C7BE" w14:textId="77777777" w:rsidR="001956B2" w:rsidRDefault="001956B2">
            <w:r>
              <w:rPr>
                <w:sz w:val="16"/>
                <w:szCs w:val="16"/>
              </w:rPr>
              <w:t>Update to test applicability and side condition of beam correspondence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E0BF22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113F9E" w14:textId="77777777" w:rsidR="001956B2" w:rsidRDefault="001956B2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C22FB8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AD7CD7" w14:textId="77777777" w:rsidR="001956B2" w:rsidRDefault="001956B2">
            <w:r>
              <w:rPr>
                <w:sz w:val="16"/>
                <w:szCs w:val="16"/>
              </w:rPr>
              <w:t>R5-233717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9B00CC" w14:textId="77777777" w:rsidR="001956B2" w:rsidRDefault="001956B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7A70E6" w14:textId="77777777" w:rsidR="001956B2" w:rsidRDefault="001956B2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349D269" w14:textId="77777777" w:rsidR="001956B2" w:rsidRDefault="001956B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1A0273" w14:textId="77777777" w:rsidR="001956B2" w:rsidRDefault="001956B2">
            <w:pPr>
              <w:rPr>
                <w:sz w:val="16"/>
                <w:szCs w:val="16"/>
              </w:rPr>
            </w:pPr>
          </w:p>
        </w:tc>
      </w:tr>
      <w:tr w:rsidR="001956B2" w14:paraId="5426FE0D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0F9B63" w14:textId="77777777" w:rsidR="001956B2" w:rsidRDefault="001956B2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C8E2A2" w14:textId="77777777" w:rsidR="001956B2" w:rsidRDefault="001956B2">
            <w:r>
              <w:rPr>
                <w:sz w:val="16"/>
                <w:szCs w:val="16"/>
              </w:rPr>
              <w:t>0952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AB2723" w14:textId="77777777" w:rsidR="001956B2" w:rsidRDefault="001956B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092BBA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DF5961" w14:textId="77777777" w:rsidR="001956B2" w:rsidRDefault="001956B2">
            <w:r>
              <w:rPr>
                <w:sz w:val="16"/>
                <w:szCs w:val="16"/>
              </w:rPr>
              <w:t>Updates to FR2 CA Refsens tests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74E423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60DCF8" w14:textId="77777777" w:rsidR="001956B2" w:rsidRDefault="001956B2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09F028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4F151C" w14:textId="77777777" w:rsidR="001956B2" w:rsidRDefault="001956B2">
            <w:r>
              <w:rPr>
                <w:sz w:val="16"/>
                <w:szCs w:val="16"/>
              </w:rPr>
              <w:t>R5-233560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E9A033" w14:textId="77777777" w:rsidR="001956B2" w:rsidRDefault="001956B2"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B393E1" w14:textId="77777777" w:rsidR="001956B2" w:rsidRDefault="001956B2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3CDFED" w14:textId="77777777" w:rsidR="001956B2" w:rsidRDefault="001956B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6761FC" w14:textId="77777777" w:rsidR="001956B2" w:rsidRDefault="001956B2">
            <w:pPr>
              <w:rPr>
                <w:sz w:val="16"/>
                <w:szCs w:val="16"/>
              </w:rPr>
            </w:pPr>
          </w:p>
        </w:tc>
      </w:tr>
      <w:tr w:rsidR="001956B2" w14:paraId="78B53A80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ED1C26" w14:textId="77777777" w:rsidR="001956B2" w:rsidRDefault="001956B2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5DDF6F" w14:textId="77777777" w:rsidR="001956B2" w:rsidRDefault="001956B2">
            <w:r>
              <w:rPr>
                <w:sz w:val="16"/>
                <w:szCs w:val="16"/>
              </w:rPr>
              <w:t>0953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516218" w14:textId="77777777" w:rsidR="001956B2" w:rsidRDefault="001956B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2CF21D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50F4C6" w14:textId="77777777" w:rsidR="001956B2" w:rsidRDefault="001956B2">
            <w:r>
              <w:rPr>
                <w:sz w:val="16"/>
                <w:szCs w:val="16"/>
              </w:rPr>
              <w:t>Updates to FR2 CA EIS Sph Cov tests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CB34E4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B91900" w14:textId="77777777" w:rsidR="001956B2" w:rsidRDefault="001956B2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00C660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C7459E" w14:textId="77777777" w:rsidR="001956B2" w:rsidRDefault="001956B2">
            <w:r>
              <w:rPr>
                <w:sz w:val="16"/>
                <w:szCs w:val="16"/>
              </w:rPr>
              <w:t>R5-233559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C671DF" w14:textId="77777777" w:rsidR="001956B2" w:rsidRDefault="001956B2"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0B700C" w14:textId="77777777" w:rsidR="001956B2" w:rsidRDefault="001956B2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FD655E5" w14:textId="77777777" w:rsidR="001956B2" w:rsidRDefault="001956B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AA34B8" w14:textId="77777777" w:rsidR="001956B2" w:rsidRDefault="001956B2">
            <w:pPr>
              <w:rPr>
                <w:sz w:val="16"/>
                <w:szCs w:val="16"/>
              </w:rPr>
            </w:pPr>
          </w:p>
        </w:tc>
      </w:tr>
      <w:tr w:rsidR="001956B2" w14:paraId="50A6FD31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924186" w14:textId="77777777" w:rsidR="001956B2" w:rsidRDefault="001956B2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E8A9CB" w14:textId="77777777" w:rsidR="001956B2" w:rsidRDefault="001956B2">
            <w:r>
              <w:rPr>
                <w:sz w:val="16"/>
                <w:szCs w:val="16"/>
              </w:rPr>
              <w:t>0954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C68ABE" w14:textId="77777777" w:rsidR="001956B2" w:rsidRDefault="001956B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C56521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C56F1D" w14:textId="77777777" w:rsidR="001956B2" w:rsidRDefault="001956B2">
            <w:r>
              <w:rPr>
                <w:sz w:val="16"/>
                <w:szCs w:val="16"/>
              </w:rPr>
              <w:t>Updates to FR2 CA Max Input Level tests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449A5A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E26156" w14:textId="77777777" w:rsidR="001956B2" w:rsidRDefault="001956B2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BCF6A2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4E8F40" w14:textId="77777777" w:rsidR="001956B2" w:rsidRDefault="001956B2">
            <w:r>
              <w:rPr>
                <w:sz w:val="16"/>
                <w:szCs w:val="16"/>
              </w:rPr>
              <w:t>R5-233561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DA6164" w14:textId="77777777" w:rsidR="001956B2" w:rsidRDefault="001956B2"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D71CAF" w14:textId="77777777" w:rsidR="001956B2" w:rsidRDefault="001956B2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37439DE" w14:textId="77777777" w:rsidR="001956B2" w:rsidRDefault="001956B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DCE0C0" w14:textId="77777777" w:rsidR="001956B2" w:rsidRDefault="001956B2">
            <w:pPr>
              <w:rPr>
                <w:sz w:val="16"/>
                <w:szCs w:val="16"/>
              </w:rPr>
            </w:pPr>
          </w:p>
        </w:tc>
      </w:tr>
      <w:tr w:rsidR="001956B2" w14:paraId="172BA4FC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4C19AB" w14:textId="77777777" w:rsidR="001956B2" w:rsidRDefault="001956B2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8178EE" w14:textId="77777777" w:rsidR="001956B2" w:rsidRDefault="001956B2">
            <w:r>
              <w:rPr>
                <w:sz w:val="16"/>
                <w:szCs w:val="16"/>
              </w:rPr>
              <w:t>1623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092B10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C5CE2B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831ACB" w14:textId="77777777" w:rsidR="001956B2" w:rsidRDefault="001956B2">
            <w:r>
              <w:rPr>
                <w:sz w:val="16"/>
                <w:szCs w:val="16"/>
              </w:rPr>
              <w:t>Additional editors note to Power Boost relevant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A7A90C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0D2042" w14:textId="77777777" w:rsidR="001956B2" w:rsidRDefault="001956B2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9B30DC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AE3A32" w14:textId="77777777" w:rsidR="001956B2" w:rsidRDefault="001956B2">
            <w:r>
              <w:rPr>
                <w:sz w:val="16"/>
                <w:szCs w:val="16"/>
              </w:rPr>
              <w:t>R5-233190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FB5493" w14:textId="77777777" w:rsidR="001956B2" w:rsidRDefault="001956B2">
            <w:r>
              <w:rPr>
                <w:sz w:val="16"/>
                <w:szCs w:val="16"/>
              </w:rPr>
              <w:t>Bureau Veritas ADT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E85F05" w14:textId="77777777" w:rsidR="001956B2" w:rsidRDefault="001956B2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9237EE" w14:textId="77777777" w:rsidR="001956B2" w:rsidRDefault="001956B2">
            <w:r>
              <w:rPr>
                <w:sz w:val="16"/>
                <w:szCs w:val="16"/>
              </w:rPr>
              <w:t>6.2B.4.1.4_1, 6.5B.2.4.1a, 6.5B.3.4.1a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6787BA1" w14:textId="77777777" w:rsidR="001956B2" w:rsidRDefault="001956B2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956B2" w14:paraId="21A10CD8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6514B1" w14:textId="77777777" w:rsidR="001956B2" w:rsidRDefault="001956B2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D7862B" w14:textId="77777777" w:rsidR="001956B2" w:rsidRDefault="001956B2">
            <w:r>
              <w:rPr>
                <w:sz w:val="16"/>
                <w:szCs w:val="16"/>
              </w:rPr>
              <w:t>0289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42FE7C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299B42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36265D" w14:textId="77777777" w:rsidR="001956B2" w:rsidRDefault="001956B2">
            <w:r>
              <w:rPr>
                <w:sz w:val="16"/>
                <w:szCs w:val="16"/>
              </w:rPr>
              <w:t>Update to test applicability of beam correspondence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6AB380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74F6B0" w14:textId="77777777" w:rsidR="001956B2" w:rsidRDefault="001956B2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2898D3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7BBD28" w14:textId="77777777" w:rsidR="001956B2" w:rsidRDefault="001956B2">
            <w:r>
              <w:rPr>
                <w:sz w:val="16"/>
                <w:szCs w:val="16"/>
              </w:rPr>
              <w:t>R5-233032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146D97" w14:textId="77777777" w:rsidR="001956B2" w:rsidRDefault="001956B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BD0D53" w14:textId="77777777" w:rsidR="001956B2" w:rsidRDefault="001956B2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B51054" w14:textId="77777777" w:rsidR="001956B2" w:rsidRDefault="001956B2">
            <w:r>
              <w:rPr>
                <w:sz w:val="16"/>
                <w:szCs w:val="16"/>
              </w:rPr>
              <w:t>4.0, 4.1.2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94044ED" w14:textId="77777777" w:rsidR="001956B2" w:rsidRDefault="001956B2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14:paraId="3A767EA7" w14:textId="77777777" w:rsidR="001956B2" w:rsidRDefault="001956B2" w:rsidP="001956B2"/>
    <w:p w14:paraId="6EE5B1BE" w14:textId="77777777" w:rsidR="001956B2" w:rsidRDefault="001956B2" w:rsidP="001956B2"/>
    <w:p w14:paraId="57B29D87" w14:textId="77777777" w:rsidR="00D351F0" w:rsidRPr="00917427" w:rsidRDefault="00D351F0" w:rsidP="00D351F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100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RP-230925</w:t>
      </w:r>
      <w:r>
        <w:rPr>
          <w:b/>
          <w:i/>
          <w:noProof/>
          <w:sz w:val="28"/>
        </w:rPr>
        <w:fldChar w:fldCharType="end"/>
      </w:r>
    </w:p>
    <w:p w14:paraId="7A521FC1" w14:textId="77777777" w:rsidR="00D351F0" w:rsidRPr="00784730" w:rsidRDefault="00D351F0" w:rsidP="00D351F0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Taipei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14th Jun 2023</w:t>
      </w:r>
      <w:r w:rsidRPr="00784730">
        <w:rPr>
          <w:b/>
          <w:noProof/>
          <w:sz w:val="24"/>
        </w:rPr>
        <w:fldChar w:fldCharType="end"/>
      </w:r>
    </w:p>
    <w:p w14:paraId="3B99158A" w14:textId="77777777" w:rsidR="00D351F0" w:rsidRPr="00050554" w:rsidRDefault="00D351F0" w:rsidP="00D351F0">
      <w:pPr>
        <w:rPr>
          <w:rFonts w:ascii="Arial" w:hAnsi="Arial" w:cs="Arial"/>
          <w:b/>
          <w:bCs/>
          <w:lang w:val="en-US"/>
        </w:rPr>
      </w:pPr>
    </w:p>
    <w:p w14:paraId="7ADC34A8" w14:textId="77777777" w:rsidR="00D351F0" w:rsidRDefault="00D351F0" w:rsidP="00D351F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6CDD15F4" w14:textId="77777777" w:rsidR="00D351F0" w:rsidRPr="00E145B1" w:rsidRDefault="00D351F0" w:rsidP="00D351F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NR-based access to unlicensed spectrum (NR_unlic-UEConTest)</w:t>
      </w:r>
      <w:r>
        <w:rPr>
          <w:rFonts w:ascii="Arial" w:hAnsi="Arial" w:cs="Arial"/>
          <w:b/>
          <w:bCs/>
        </w:rPr>
        <w:fldChar w:fldCharType="end"/>
      </w:r>
    </w:p>
    <w:p w14:paraId="78A01478" w14:textId="77777777" w:rsidR="00D351F0" w:rsidRDefault="00D351F0" w:rsidP="00D351F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13.2.8</w:t>
      </w:r>
      <w:r>
        <w:rPr>
          <w:rFonts w:ascii="Arial" w:hAnsi="Arial" w:cs="Arial"/>
          <w:b/>
          <w:bCs/>
        </w:rPr>
        <w:fldChar w:fldCharType="end"/>
      </w:r>
    </w:p>
    <w:p w14:paraId="303E2FEA" w14:textId="77777777" w:rsidR="00D351F0" w:rsidRDefault="00D351F0" w:rsidP="00D351F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CC0E246" w14:textId="77777777" w:rsidR="00D351F0" w:rsidRDefault="00D351F0" w:rsidP="00D351F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EB56F18" w14:textId="77777777" w:rsidR="00D351F0" w:rsidRPr="004E535C" w:rsidRDefault="00D351F0" w:rsidP="00D351F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100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351F0" w:rsidRPr="004E535C" w14:paraId="49D17A7E" w14:textId="77777777" w:rsidTr="00C900A0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173D97D" w14:textId="77777777" w:rsidR="00D351F0" w:rsidRPr="00BF1EB6" w:rsidRDefault="00D351F0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6B6E4C" w14:textId="77777777" w:rsidR="00D351F0" w:rsidRPr="00BF1EB6" w:rsidRDefault="00D351F0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87323EF" w14:textId="77777777" w:rsidR="00D351F0" w:rsidRPr="00BF1EB6" w:rsidRDefault="00D351F0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4368F37" w14:textId="77777777" w:rsidR="00D351F0" w:rsidRPr="00BF1EB6" w:rsidRDefault="00D351F0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C2139DF" w14:textId="77777777" w:rsidR="00D351F0" w:rsidRPr="00BF1EB6" w:rsidRDefault="00D351F0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1B61AD2" w14:textId="77777777" w:rsidR="00D351F0" w:rsidRPr="00BF1EB6" w:rsidRDefault="00D351F0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22FB90A" w14:textId="77777777" w:rsidR="00D351F0" w:rsidRPr="00BF1EB6" w:rsidRDefault="00D351F0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BDA8ACE" w14:textId="77777777" w:rsidR="00D351F0" w:rsidRPr="00BF1EB6" w:rsidRDefault="00D351F0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A0BAFF7" w14:textId="77777777" w:rsidR="00D351F0" w:rsidRPr="00BF1EB6" w:rsidRDefault="00D351F0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D6A7A3D" w14:textId="77777777" w:rsidR="00D351F0" w:rsidRPr="00BF1EB6" w:rsidRDefault="00D351F0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8E03207" w14:textId="77777777" w:rsidR="00D351F0" w:rsidRPr="00BF1EB6" w:rsidRDefault="00D351F0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BEC1567" w14:textId="77777777" w:rsidR="00D351F0" w:rsidRPr="00BF1EB6" w:rsidRDefault="00D351F0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AFDE89D" w14:textId="77777777" w:rsidR="00D351F0" w:rsidRPr="00BF1EB6" w:rsidRDefault="00D351F0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351F0" w14:paraId="714B7094" w14:textId="77777777" w:rsidTr="00C900A0">
        <w:tc>
          <w:tcPr>
            <w:tcW w:w="879" w:type="dxa"/>
          </w:tcPr>
          <w:p w14:paraId="04551B1B" w14:textId="77777777" w:rsidR="00D351F0" w:rsidRDefault="00D351F0" w:rsidP="00C900A0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FFD7A6D" w14:textId="77777777" w:rsidR="00D351F0" w:rsidRDefault="00D351F0" w:rsidP="00C900A0">
            <w:r>
              <w:rPr>
                <w:sz w:val="16"/>
                <w:szCs w:val="16"/>
              </w:rPr>
              <w:t>2229</w:t>
            </w:r>
          </w:p>
        </w:tc>
        <w:tc>
          <w:tcPr>
            <w:tcW w:w="517" w:type="dxa"/>
          </w:tcPr>
          <w:p w14:paraId="4A4E9A76" w14:textId="77777777" w:rsidR="00D351F0" w:rsidRDefault="00D351F0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888C2A" w14:textId="77777777" w:rsidR="00D351F0" w:rsidRDefault="00D351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76054B" w14:textId="77777777" w:rsidR="00D351F0" w:rsidRDefault="00D351F0" w:rsidP="00C900A0">
            <w:r>
              <w:rPr>
                <w:sz w:val="16"/>
                <w:szCs w:val="16"/>
              </w:rPr>
              <w:t>Addition of test case 6.5F.2.4.2, Shared spectrum channel access ACLR with additional requirement for NS_29</w:t>
            </w:r>
          </w:p>
        </w:tc>
        <w:tc>
          <w:tcPr>
            <w:tcW w:w="517" w:type="dxa"/>
          </w:tcPr>
          <w:p w14:paraId="5BB5E683" w14:textId="77777777" w:rsidR="00D351F0" w:rsidRDefault="00D351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590861" w14:textId="77777777" w:rsidR="00D351F0" w:rsidRDefault="00D351F0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2EA35472" w14:textId="77777777" w:rsidR="00D351F0" w:rsidRDefault="00D351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AEB5FC5" w14:textId="77777777" w:rsidR="00D351F0" w:rsidRDefault="00D351F0" w:rsidP="00C900A0">
            <w:r>
              <w:rPr>
                <w:sz w:val="16"/>
                <w:szCs w:val="16"/>
              </w:rPr>
              <w:t>R5-232579</w:t>
            </w:r>
          </w:p>
        </w:tc>
        <w:tc>
          <w:tcPr>
            <w:tcW w:w="1597" w:type="dxa"/>
          </w:tcPr>
          <w:p w14:paraId="42C5F7E9" w14:textId="77777777" w:rsidR="00D351F0" w:rsidRDefault="00D351F0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FC47C56" w14:textId="77777777" w:rsidR="00D351F0" w:rsidRDefault="00D351F0" w:rsidP="00C900A0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6FE2CF26" w14:textId="77777777" w:rsidR="00D351F0" w:rsidRDefault="00D351F0" w:rsidP="00C900A0">
            <w:r>
              <w:rPr>
                <w:sz w:val="16"/>
                <w:szCs w:val="16"/>
              </w:rPr>
              <w:t>6.5F.2.4.2 (new),F.1.2,F.3.2</w:t>
            </w:r>
          </w:p>
        </w:tc>
        <w:tc>
          <w:tcPr>
            <w:tcW w:w="998" w:type="dxa"/>
          </w:tcPr>
          <w:p w14:paraId="6B31D1D3" w14:textId="77777777" w:rsidR="00D351F0" w:rsidRDefault="00D351F0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351F0" w14:paraId="0CFD2094" w14:textId="77777777" w:rsidTr="00C900A0">
        <w:tc>
          <w:tcPr>
            <w:tcW w:w="879" w:type="dxa"/>
          </w:tcPr>
          <w:p w14:paraId="762AD161" w14:textId="77777777" w:rsidR="00D351F0" w:rsidRDefault="00D351F0" w:rsidP="00C900A0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3AF5A91" w14:textId="77777777" w:rsidR="00D351F0" w:rsidRDefault="00D351F0" w:rsidP="00C900A0">
            <w:r>
              <w:rPr>
                <w:sz w:val="16"/>
                <w:szCs w:val="16"/>
              </w:rPr>
              <w:t>2236</w:t>
            </w:r>
          </w:p>
        </w:tc>
        <w:tc>
          <w:tcPr>
            <w:tcW w:w="517" w:type="dxa"/>
          </w:tcPr>
          <w:p w14:paraId="59324EE8" w14:textId="77777777" w:rsidR="00D351F0" w:rsidRDefault="00D351F0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09F923" w14:textId="77777777" w:rsidR="00D351F0" w:rsidRDefault="00D351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BA7B244" w14:textId="77777777" w:rsidR="00D351F0" w:rsidRDefault="00D351F0" w:rsidP="00C900A0">
            <w:r>
              <w:rPr>
                <w:sz w:val="16"/>
                <w:szCs w:val="16"/>
              </w:rPr>
              <w:t>Update 7.1 for NR-U</w:t>
            </w:r>
          </w:p>
        </w:tc>
        <w:tc>
          <w:tcPr>
            <w:tcW w:w="517" w:type="dxa"/>
          </w:tcPr>
          <w:p w14:paraId="1B6ED2F7" w14:textId="77777777" w:rsidR="00D351F0" w:rsidRDefault="00D351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A015BE" w14:textId="77777777" w:rsidR="00D351F0" w:rsidRDefault="00D351F0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696EBC7D" w14:textId="77777777" w:rsidR="00D351F0" w:rsidRDefault="00D351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841F687" w14:textId="77777777" w:rsidR="00D351F0" w:rsidRDefault="00D351F0" w:rsidP="00C900A0">
            <w:r>
              <w:rPr>
                <w:sz w:val="16"/>
                <w:szCs w:val="16"/>
              </w:rPr>
              <w:t>R5-232636</w:t>
            </w:r>
          </w:p>
        </w:tc>
        <w:tc>
          <w:tcPr>
            <w:tcW w:w="1597" w:type="dxa"/>
          </w:tcPr>
          <w:p w14:paraId="759B8131" w14:textId="77777777" w:rsidR="00D351F0" w:rsidRDefault="00D351F0" w:rsidP="00C900A0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69B82112" w14:textId="77777777" w:rsidR="00D351F0" w:rsidRDefault="00D351F0" w:rsidP="00C900A0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57D99B82" w14:textId="77777777" w:rsidR="00D351F0" w:rsidRDefault="00D351F0" w:rsidP="00C900A0">
            <w:r>
              <w:rPr>
                <w:sz w:val="16"/>
                <w:szCs w:val="16"/>
              </w:rPr>
              <w:t>7.1</w:t>
            </w:r>
          </w:p>
        </w:tc>
        <w:tc>
          <w:tcPr>
            <w:tcW w:w="998" w:type="dxa"/>
          </w:tcPr>
          <w:p w14:paraId="522FC09D" w14:textId="77777777" w:rsidR="00D351F0" w:rsidRDefault="00D351F0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351F0" w14:paraId="4A2F17F6" w14:textId="77777777" w:rsidTr="00C900A0">
        <w:tc>
          <w:tcPr>
            <w:tcW w:w="879" w:type="dxa"/>
          </w:tcPr>
          <w:p w14:paraId="65D78390" w14:textId="77777777" w:rsidR="00D351F0" w:rsidRDefault="00D351F0" w:rsidP="00C900A0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7DF1530" w14:textId="77777777" w:rsidR="00D351F0" w:rsidRDefault="00D351F0" w:rsidP="00C900A0">
            <w:r>
              <w:rPr>
                <w:sz w:val="16"/>
                <w:szCs w:val="16"/>
              </w:rPr>
              <w:t>2237</w:t>
            </w:r>
          </w:p>
        </w:tc>
        <w:tc>
          <w:tcPr>
            <w:tcW w:w="517" w:type="dxa"/>
          </w:tcPr>
          <w:p w14:paraId="643C9F2A" w14:textId="77777777" w:rsidR="00D351F0" w:rsidRDefault="00D351F0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B2E81A" w14:textId="77777777" w:rsidR="00D351F0" w:rsidRDefault="00D351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7ED8C1" w14:textId="77777777" w:rsidR="00D351F0" w:rsidRDefault="00D351F0" w:rsidP="00C900A0">
            <w:r>
              <w:rPr>
                <w:sz w:val="16"/>
                <w:szCs w:val="16"/>
              </w:rPr>
              <w:t>Update 5.2 note 14 for NR-U</w:t>
            </w:r>
          </w:p>
        </w:tc>
        <w:tc>
          <w:tcPr>
            <w:tcW w:w="517" w:type="dxa"/>
          </w:tcPr>
          <w:p w14:paraId="434E3D81" w14:textId="77777777" w:rsidR="00D351F0" w:rsidRDefault="00D351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9A4C17" w14:textId="77777777" w:rsidR="00D351F0" w:rsidRDefault="00D351F0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5965DA1B" w14:textId="77777777" w:rsidR="00D351F0" w:rsidRDefault="00D351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36D3026" w14:textId="77777777" w:rsidR="00D351F0" w:rsidRDefault="00D351F0" w:rsidP="00C900A0">
            <w:r>
              <w:rPr>
                <w:sz w:val="16"/>
                <w:szCs w:val="16"/>
              </w:rPr>
              <w:t>R5-232637</w:t>
            </w:r>
          </w:p>
        </w:tc>
        <w:tc>
          <w:tcPr>
            <w:tcW w:w="1597" w:type="dxa"/>
          </w:tcPr>
          <w:p w14:paraId="7EDD02AF" w14:textId="77777777" w:rsidR="00D351F0" w:rsidRDefault="00D351F0" w:rsidP="00C900A0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7FBCEE74" w14:textId="77777777" w:rsidR="00D351F0" w:rsidRDefault="00D351F0" w:rsidP="00C900A0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0E14D426" w14:textId="77777777" w:rsidR="00D351F0" w:rsidRDefault="00D351F0" w:rsidP="00C900A0">
            <w:r>
              <w:rPr>
                <w:sz w:val="16"/>
                <w:szCs w:val="16"/>
              </w:rPr>
              <w:t>5.2</w:t>
            </w:r>
          </w:p>
        </w:tc>
        <w:tc>
          <w:tcPr>
            <w:tcW w:w="998" w:type="dxa"/>
          </w:tcPr>
          <w:p w14:paraId="501B80F5" w14:textId="77777777" w:rsidR="00D351F0" w:rsidRDefault="00D351F0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351F0" w14:paraId="51D495AC" w14:textId="77777777" w:rsidTr="00C900A0">
        <w:tc>
          <w:tcPr>
            <w:tcW w:w="879" w:type="dxa"/>
          </w:tcPr>
          <w:p w14:paraId="0BB713DC" w14:textId="77777777" w:rsidR="00D351F0" w:rsidRDefault="00D351F0" w:rsidP="00C900A0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9818A16" w14:textId="77777777" w:rsidR="00D351F0" w:rsidRDefault="00D351F0" w:rsidP="00C900A0">
            <w:r>
              <w:rPr>
                <w:sz w:val="16"/>
                <w:szCs w:val="16"/>
              </w:rPr>
              <w:t>2238</w:t>
            </w:r>
          </w:p>
        </w:tc>
        <w:tc>
          <w:tcPr>
            <w:tcW w:w="517" w:type="dxa"/>
          </w:tcPr>
          <w:p w14:paraId="499B1315" w14:textId="77777777" w:rsidR="00D351F0" w:rsidRDefault="00D351F0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37E318" w14:textId="77777777" w:rsidR="00D351F0" w:rsidRDefault="00D351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4100116" w14:textId="77777777" w:rsidR="00D351F0" w:rsidRDefault="00D351F0" w:rsidP="00C900A0">
            <w:r>
              <w:rPr>
                <w:sz w:val="16"/>
                <w:szCs w:val="16"/>
              </w:rPr>
              <w:t>Update 6.5F.3.1 General SE for NR-U</w:t>
            </w:r>
          </w:p>
        </w:tc>
        <w:tc>
          <w:tcPr>
            <w:tcW w:w="517" w:type="dxa"/>
          </w:tcPr>
          <w:p w14:paraId="35067C04" w14:textId="77777777" w:rsidR="00D351F0" w:rsidRDefault="00D351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D062D2" w14:textId="77777777" w:rsidR="00D351F0" w:rsidRDefault="00D351F0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596BE30F" w14:textId="77777777" w:rsidR="00D351F0" w:rsidRDefault="00D351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AF2AF50" w14:textId="77777777" w:rsidR="00D351F0" w:rsidRDefault="00D351F0" w:rsidP="00C900A0">
            <w:r>
              <w:rPr>
                <w:sz w:val="16"/>
                <w:szCs w:val="16"/>
              </w:rPr>
              <w:t>R5-232695</w:t>
            </w:r>
          </w:p>
        </w:tc>
        <w:tc>
          <w:tcPr>
            <w:tcW w:w="1597" w:type="dxa"/>
          </w:tcPr>
          <w:p w14:paraId="6B3C4303" w14:textId="77777777" w:rsidR="00D351F0" w:rsidRDefault="00D351F0" w:rsidP="00C900A0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01E3B7B7" w14:textId="77777777" w:rsidR="00D351F0" w:rsidRDefault="00D351F0" w:rsidP="00C900A0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180B9112" w14:textId="77777777" w:rsidR="00D351F0" w:rsidRDefault="00D351F0" w:rsidP="00C900A0">
            <w:r>
              <w:rPr>
                <w:sz w:val="16"/>
                <w:szCs w:val="16"/>
              </w:rPr>
              <w:t>6.5F.3.1</w:t>
            </w:r>
          </w:p>
        </w:tc>
        <w:tc>
          <w:tcPr>
            <w:tcW w:w="998" w:type="dxa"/>
          </w:tcPr>
          <w:p w14:paraId="0EC90BC1" w14:textId="77777777" w:rsidR="00D351F0" w:rsidRDefault="00D351F0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351F0" w14:paraId="4ED87464" w14:textId="77777777" w:rsidTr="00C900A0">
        <w:tc>
          <w:tcPr>
            <w:tcW w:w="879" w:type="dxa"/>
          </w:tcPr>
          <w:p w14:paraId="637EC7EA" w14:textId="77777777" w:rsidR="00D351F0" w:rsidRDefault="00D351F0" w:rsidP="00C900A0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1C85372" w14:textId="77777777" w:rsidR="00D351F0" w:rsidRDefault="00D351F0" w:rsidP="00C900A0">
            <w:r>
              <w:rPr>
                <w:sz w:val="16"/>
                <w:szCs w:val="16"/>
              </w:rPr>
              <w:t>2239</w:t>
            </w:r>
          </w:p>
        </w:tc>
        <w:tc>
          <w:tcPr>
            <w:tcW w:w="517" w:type="dxa"/>
          </w:tcPr>
          <w:p w14:paraId="4D36046B" w14:textId="77777777" w:rsidR="00D351F0" w:rsidRDefault="00D351F0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546C11" w14:textId="77777777" w:rsidR="00D351F0" w:rsidRDefault="00D351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DC290EE" w14:textId="77777777" w:rsidR="00D351F0" w:rsidRDefault="00D351F0" w:rsidP="00C900A0">
            <w:r>
              <w:rPr>
                <w:sz w:val="16"/>
                <w:szCs w:val="16"/>
              </w:rPr>
              <w:t>Update 6.5F.2.4.1 ACLR for NR-U</w:t>
            </w:r>
          </w:p>
        </w:tc>
        <w:tc>
          <w:tcPr>
            <w:tcW w:w="517" w:type="dxa"/>
          </w:tcPr>
          <w:p w14:paraId="6C3EE29C" w14:textId="77777777" w:rsidR="00D351F0" w:rsidRDefault="00D351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8866F2" w14:textId="77777777" w:rsidR="00D351F0" w:rsidRDefault="00D351F0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62E21785" w14:textId="77777777" w:rsidR="00D351F0" w:rsidRDefault="00D351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6AD3FB5" w14:textId="77777777" w:rsidR="00D351F0" w:rsidRDefault="00D351F0" w:rsidP="00C900A0">
            <w:r>
              <w:rPr>
                <w:sz w:val="16"/>
                <w:szCs w:val="16"/>
              </w:rPr>
              <w:t>R5-232697</w:t>
            </w:r>
          </w:p>
        </w:tc>
        <w:tc>
          <w:tcPr>
            <w:tcW w:w="1597" w:type="dxa"/>
          </w:tcPr>
          <w:p w14:paraId="0F71B5EF" w14:textId="77777777" w:rsidR="00D351F0" w:rsidRDefault="00D351F0" w:rsidP="00C900A0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</w:tcPr>
          <w:p w14:paraId="185D47A0" w14:textId="77777777" w:rsidR="00D351F0" w:rsidRDefault="00D351F0" w:rsidP="00C900A0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4D9188A3" w14:textId="77777777" w:rsidR="00D351F0" w:rsidRDefault="00D351F0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333A1F1" w14:textId="77777777" w:rsidR="00D351F0" w:rsidRDefault="00D351F0" w:rsidP="00C900A0">
            <w:pPr>
              <w:rPr>
                <w:sz w:val="16"/>
                <w:szCs w:val="16"/>
              </w:rPr>
            </w:pPr>
          </w:p>
        </w:tc>
      </w:tr>
      <w:tr w:rsidR="00D351F0" w14:paraId="4D3F5F8A" w14:textId="77777777" w:rsidTr="00C900A0">
        <w:tc>
          <w:tcPr>
            <w:tcW w:w="879" w:type="dxa"/>
          </w:tcPr>
          <w:p w14:paraId="60F5F200" w14:textId="77777777" w:rsidR="00D351F0" w:rsidRDefault="00D351F0" w:rsidP="00C900A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5651C363" w14:textId="77777777" w:rsidR="00D351F0" w:rsidRDefault="00D351F0" w:rsidP="00C900A0">
            <w:r>
              <w:rPr>
                <w:sz w:val="16"/>
                <w:szCs w:val="16"/>
              </w:rPr>
              <w:t>0685</w:t>
            </w:r>
          </w:p>
        </w:tc>
        <w:tc>
          <w:tcPr>
            <w:tcW w:w="517" w:type="dxa"/>
          </w:tcPr>
          <w:p w14:paraId="19C1A18E" w14:textId="77777777" w:rsidR="00D351F0" w:rsidRDefault="00D351F0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45F9057" w14:textId="77777777" w:rsidR="00D351F0" w:rsidRDefault="00D351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1312595" w14:textId="77777777" w:rsidR="00D351F0" w:rsidRDefault="00D351F0" w:rsidP="00C900A0">
            <w:r>
              <w:rPr>
                <w:sz w:val="16"/>
                <w:szCs w:val="16"/>
              </w:rPr>
              <w:t>Addition of TDD FR1 single carrier CQI reporting test cases on band with shared spectrum access</w:t>
            </w:r>
          </w:p>
        </w:tc>
        <w:tc>
          <w:tcPr>
            <w:tcW w:w="517" w:type="dxa"/>
          </w:tcPr>
          <w:p w14:paraId="657BA602" w14:textId="77777777" w:rsidR="00D351F0" w:rsidRDefault="00D351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9C959C" w14:textId="77777777" w:rsidR="00D351F0" w:rsidRDefault="00D351F0" w:rsidP="00C900A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39245751" w14:textId="77777777" w:rsidR="00D351F0" w:rsidRDefault="00D351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2368981" w14:textId="77777777" w:rsidR="00D351F0" w:rsidRDefault="00D351F0" w:rsidP="00C900A0">
            <w:r>
              <w:rPr>
                <w:sz w:val="16"/>
                <w:szCs w:val="16"/>
              </w:rPr>
              <w:t>R5-233600</w:t>
            </w:r>
          </w:p>
        </w:tc>
        <w:tc>
          <w:tcPr>
            <w:tcW w:w="1597" w:type="dxa"/>
          </w:tcPr>
          <w:p w14:paraId="4145F3DA" w14:textId="77777777" w:rsidR="00D351F0" w:rsidRDefault="00D351F0" w:rsidP="00C900A0">
            <w:r>
              <w:rPr>
                <w:sz w:val="16"/>
                <w:szCs w:val="16"/>
              </w:rPr>
              <w:t>Qualcomm Europe Inc. Sweden</w:t>
            </w:r>
          </w:p>
        </w:tc>
        <w:tc>
          <w:tcPr>
            <w:tcW w:w="1122" w:type="dxa"/>
          </w:tcPr>
          <w:p w14:paraId="33A8D1CE" w14:textId="77777777" w:rsidR="00D351F0" w:rsidRDefault="00D351F0" w:rsidP="00C900A0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6E859CFB" w14:textId="77777777" w:rsidR="00D351F0" w:rsidRDefault="00D351F0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E43E86" w14:textId="77777777" w:rsidR="00D351F0" w:rsidRDefault="00D351F0" w:rsidP="00C900A0">
            <w:pPr>
              <w:rPr>
                <w:sz w:val="16"/>
                <w:szCs w:val="16"/>
              </w:rPr>
            </w:pPr>
          </w:p>
        </w:tc>
      </w:tr>
      <w:tr w:rsidR="00D351F0" w14:paraId="583A6ED6" w14:textId="77777777" w:rsidTr="00C900A0">
        <w:tc>
          <w:tcPr>
            <w:tcW w:w="879" w:type="dxa"/>
          </w:tcPr>
          <w:p w14:paraId="13410834" w14:textId="77777777" w:rsidR="00D351F0" w:rsidRDefault="00D351F0" w:rsidP="00C900A0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40E468EA" w14:textId="77777777" w:rsidR="00D351F0" w:rsidRDefault="00D351F0" w:rsidP="00C900A0">
            <w:r>
              <w:rPr>
                <w:sz w:val="16"/>
                <w:szCs w:val="16"/>
              </w:rPr>
              <w:t>0276</w:t>
            </w:r>
          </w:p>
        </w:tc>
        <w:tc>
          <w:tcPr>
            <w:tcW w:w="517" w:type="dxa"/>
          </w:tcPr>
          <w:p w14:paraId="1599B16D" w14:textId="77777777" w:rsidR="00D351F0" w:rsidRDefault="00D351F0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3862F6" w14:textId="77777777" w:rsidR="00D351F0" w:rsidRDefault="00D351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2395255" w14:textId="77777777" w:rsidR="00D351F0" w:rsidRDefault="00D351F0" w:rsidP="00C900A0">
            <w:r>
              <w:rPr>
                <w:sz w:val="16"/>
                <w:szCs w:val="16"/>
              </w:rPr>
              <w:t>Addition of applicability for test case 6.5F.2.4.2</w:t>
            </w:r>
          </w:p>
        </w:tc>
        <w:tc>
          <w:tcPr>
            <w:tcW w:w="517" w:type="dxa"/>
          </w:tcPr>
          <w:p w14:paraId="2C184DFD" w14:textId="77777777" w:rsidR="00D351F0" w:rsidRDefault="00D351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74A4D9" w14:textId="77777777" w:rsidR="00D351F0" w:rsidRDefault="00D351F0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04E4ECAE" w14:textId="77777777" w:rsidR="00D351F0" w:rsidRDefault="00D351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D588C80" w14:textId="77777777" w:rsidR="00D351F0" w:rsidRDefault="00D351F0" w:rsidP="00C900A0">
            <w:r>
              <w:rPr>
                <w:sz w:val="16"/>
                <w:szCs w:val="16"/>
              </w:rPr>
              <w:t>R5-232580</w:t>
            </w:r>
          </w:p>
        </w:tc>
        <w:tc>
          <w:tcPr>
            <w:tcW w:w="1597" w:type="dxa"/>
          </w:tcPr>
          <w:p w14:paraId="2912FAAB" w14:textId="77777777" w:rsidR="00D351F0" w:rsidRDefault="00D351F0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82748BD" w14:textId="77777777" w:rsidR="00D351F0" w:rsidRDefault="00D351F0" w:rsidP="00C900A0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761E5399" w14:textId="77777777" w:rsidR="00D351F0" w:rsidRDefault="00D351F0" w:rsidP="00C900A0">
            <w:r>
              <w:rPr>
                <w:sz w:val="16"/>
                <w:szCs w:val="16"/>
              </w:rPr>
              <w:t>4.1.1</w:t>
            </w:r>
          </w:p>
        </w:tc>
        <w:tc>
          <w:tcPr>
            <w:tcW w:w="998" w:type="dxa"/>
          </w:tcPr>
          <w:p w14:paraId="047A05BA" w14:textId="77777777" w:rsidR="00D351F0" w:rsidRDefault="00D351F0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351F0" w14:paraId="62F7DD54" w14:textId="77777777" w:rsidTr="00C900A0">
        <w:tc>
          <w:tcPr>
            <w:tcW w:w="879" w:type="dxa"/>
          </w:tcPr>
          <w:p w14:paraId="54BADF68" w14:textId="77777777" w:rsidR="00D351F0" w:rsidRDefault="00D351F0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019868E" w14:textId="77777777" w:rsidR="00D351F0" w:rsidRDefault="00D351F0" w:rsidP="00C900A0">
            <w:r>
              <w:rPr>
                <w:sz w:val="16"/>
                <w:szCs w:val="16"/>
              </w:rPr>
              <w:t>3736</w:t>
            </w:r>
          </w:p>
        </w:tc>
        <w:tc>
          <w:tcPr>
            <w:tcW w:w="517" w:type="dxa"/>
          </w:tcPr>
          <w:p w14:paraId="0E4BAD09" w14:textId="77777777" w:rsidR="00D351F0" w:rsidRDefault="00D351F0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839F5A2" w14:textId="77777777" w:rsidR="00D351F0" w:rsidRDefault="00D351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9106A5" w14:textId="77777777" w:rsidR="00D351F0" w:rsidRDefault="00D351F0" w:rsidP="00C900A0">
            <w:r>
              <w:rPr>
                <w:sz w:val="16"/>
                <w:szCs w:val="16"/>
              </w:rPr>
              <w:t>Update test case 8.2.5.7.1</w:t>
            </w:r>
          </w:p>
        </w:tc>
        <w:tc>
          <w:tcPr>
            <w:tcW w:w="517" w:type="dxa"/>
          </w:tcPr>
          <w:p w14:paraId="00B8A3AA" w14:textId="77777777" w:rsidR="00D351F0" w:rsidRDefault="00D351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6B5B51" w14:textId="77777777" w:rsidR="00D351F0" w:rsidRDefault="00D351F0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1F9B12DD" w14:textId="77777777" w:rsidR="00D351F0" w:rsidRDefault="00D351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B2F5E76" w14:textId="77777777" w:rsidR="00D351F0" w:rsidRDefault="00D351F0" w:rsidP="00C900A0">
            <w:r>
              <w:rPr>
                <w:sz w:val="16"/>
                <w:szCs w:val="16"/>
              </w:rPr>
              <w:t>R5-233359</w:t>
            </w:r>
          </w:p>
        </w:tc>
        <w:tc>
          <w:tcPr>
            <w:tcW w:w="1597" w:type="dxa"/>
          </w:tcPr>
          <w:p w14:paraId="034794DC" w14:textId="77777777" w:rsidR="00D351F0" w:rsidRDefault="00D351F0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C26740A" w14:textId="77777777" w:rsidR="00D351F0" w:rsidRDefault="00D351F0" w:rsidP="00C900A0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1A3EA5B7" w14:textId="77777777" w:rsidR="00D351F0" w:rsidRDefault="00D351F0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680E42" w14:textId="77777777" w:rsidR="00D351F0" w:rsidRDefault="00D351F0" w:rsidP="00C900A0">
            <w:pPr>
              <w:rPr>
                <w:sz w:val="16"/>
                <w:szCs w:val="16"/>
              </w:rPr>
            </w:pPr>
          </w:p>
        </w:tc>
      </w:tr>
      <w:tr w:rsidR="00D351F0" w14:paraId="2D7B816A" w14:textId="77777777" w:rsidTr="00C900A0">
        <w:tc>
          <w:tcPr>
            <w:tcW w:w="879" w:type="dxa"/>
          </w:tcPr>
          <w:p w14:paraId="59F2DA52" w14:textId="77777777" w:rsidR="00D351F0" w:rsidRDefault="00D351F0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4AE70D3" w14:textId="77777777" w:rsidR="00D351F0" w:rsidRDefault="00D351F0" w:rsidP="00C900A0">
            <w:r>
              <w:rPr>
                <w:sz w:val="16"/>
                <w:szCs w:val="16"/>
              </w:rPr>
              <w:t>3737</w:t>
            </w:r>
          </w:p>
        </w:tc>
        <w:tc>
          <w:tcPr>
            <w:tcW w:w="517" w:type="dxa"/>
          </w:tcPr>
          <w:p w14:paraId="432B4437" w14:textId="77777777" w:rsidR="00D351F0" w:rsidRDefault="00D351F0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DE4CB98" w14:textId="77777777" w:rsidR="00D351F0" w:rsidRDefault="00D351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636958" w14:textId="77777777" w:rsidR="00D351F0" w:rsidRDefault="00D351F0" w:rsidP="00C900A0">
            <w:r>
              <w:rPr>
                <w:sz w:val="16"/>
                <w:szCs w:val="16"/>
              </w:rPr>
              <w:t>Update test case 8.2.5.7.2</w:t>
            </w:r>
          </w:p>
        </w:tc>
        <w:tc>
          <w:tcPr>
            <w:tcW w:w="517" w:type="dxa"/>
          </w:tcPr>
          <w:p w14:paraId="69CD6128" w14:textId="77777777" w:rsidR="00D351F0" w:rsidRDefault="00D351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15360B" w14:textId="77777777" w:rsidR="00D351F0" w:rsidRDefault="00D351F0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53C6F6CC" w14:textId="77777777" w:rsidR="00D351F0" w:rsidRDefault="00D351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2F6CFCC" w14:textId="77777777" w:rsidR="00D351F0" w:rsidRDefault="00D351F0" w:rsidP="00C900A0">
            <w:r>
              <w:rPr>
                <w:sz w:val="16"/>
                <w:szCs w:val="16"/>
              </w:rPr>
              <w:t>R5-233360</w:t>
            </w:r>
          </w:p>
        </w:tc>
        <w:tc>
          <w:tcPr>
            <w:tcW w:w="1597" w:type="dxa"/>
          </w:tcPr>
          <w:p w14:paraId="218E76DD" w14:textId="77777777" w:rsidR="00D351F0" w:rsidRDefault="00D351F0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172C723" w14:textId="77777777" w:rsidR="00D351F0" w:rsidRDefault="00D351F0" w:rsidP="00C900A0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5B4E7529" w14:textId="77777777" w:rsidR="00D351F0" w:rsidRDefault="00D351F0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F19204" w14:textId="77777777" w:rsidR="00D351F0" w:rsidRDefault="00D351F0" w:rsidP="00C900A0">
            <w:pPr>
              <w:rPr>
                <w:sz w:val="16"/>
                <w:szCs w:val="16"/>
              </w:rPr>
            </w:pPr>
          </w:p>
        </w:tc>
      </w:tr>
      <w:tr w:rsidR="00D351F0" w14:paraId="42DF1639" w14:textId="77777777" w:rsidTr="00C900A0">
        <w:tc>
          <w:tcPr>
            <w:tcW w:w="879" w:type="dxa"/>
          </w:tcPr>
          <w:p w14:paraId="762090F4" w14:textId="77777777" w:rsidR="00D351F0" w:rsidRDefault="00D351F0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A65CB7D" w14:textId="77777777" w:rsidR="00D351F0" w:rsidRDefault="00D351F0" w:rsidP="00C900A0">
            <w:r>
              <w:rPr>
                <w:sz w:val="16"/>
                <w:szCs w:val="16"/>
              </w:rPr>
              <w:t>3805</w:t>
            </w:r>
          </w:p>
        </w:tc>
        <w:tc>
          <w:tcPr>
            <w:tcW w:w="517" w:type="dxa"/>
          </w:tcPr>
          <w:p w14:paraId="0E3C5527" w14:textId="77777777" w:rsidR="00D351F0" w:rsidRDefault="00D351F0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9B6B5F" w14:textId="77777777" w:rsidR="00D351F0" w:rsidRDefault="00D351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472E9D0" w14:textId="77777777" w:rsidR="00D351F0" w:rsidRDefault="00D351F0" w:rsidP="00C900A0">
            <w:r>
              <w:rPr>
                <w:sz w:val="16"/>
                <w:szCs w:val="16"/>
              </w:rPr>
              <w:t>Addition of NR unlicensed test case 6.6.2.2</w:t>
            </w:r>
          </w:p>
        </w:tc>
        <w:tc>
          <w:tcPr>
            <w:tcW w:w="517" w:type="dxa"/>
          </w:tcPr>
          <w:p w14:paraId="5780A348" w14:textId="77777777" w:rsidR="00D351F0" w:rsidRDefault="00D351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04EF5F" w14:textId="77777777" w:rsidR="00D351F0" w:rsidRDefault="00D351F0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41601722" w14:textId="77777777" w:rsidR="00D351F0" w:rsidRDefault="00D351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E644480" w14:textId="77777777" w:rsidR="00D351F0" w:rsidRDefault="00D351F0" w:rsidP="00C900A0">
            <w:r>
              <w:rPr>
                <w:sz w:val="16"/>
                <w:szCs w:val="16"/>
              </w:rPr>
              <w:t>R5-233080</w:t>
            </w:r>
          </w:p>
        </w:tc>
        <w:tc>
          <w:tcPr>
            <w:tcW w:w="1597" w:type="dxa"/>
          </w:tcPr>
          <w:p w14:paraId="07A4B17A" w14:textId="77777777" w:rsidR="00D351F0" w:rsidRDefault="00D351F0" w:rsidP="00C900A0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54395A07" w14:textId="77777777" w:rsidR="00D351F0" w:rsidRDefault="00D351F0" w:rsidP="00C900A0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373FAE0A" w14:textId="77777777" w:rsidR="00D351F0" w:rsidRDefault="00D351F0" w:rsidP="00C900A0">
            <w:r>
              <w:rPr>
                <w:sz w:val="16"/>
                <w:szCs w:val="16"/>
              </w:rPr>
              <w:t>6.6.2.2(New)</w:t>
            </w:r>
          </w:p>
        </w:tc>
        <w:tc>
          <w:tcPr>
            <w:tcW w:w="998" w:type="dxa"/>
          </w:tcPr>
          <w:p w14:paraId="210473E7" w14:textId="77777777" w:rsidR="00D351F0" w:rsidRDefault="00D351F0" w:rsidP="00C900A0">
            <w:r>
              <w:rPr>
                <w:sz w:val="16"/>
                <w:szCs w:val="16"/>
              </w:rPr>
              <w:t xml:space="preserve">TS/TR ... CR ... ; TS/TR 38.523-2 CR 0359; TS/TR ... CR ... </w:t>
            </w:r>
          </w:p>
        </w:tc>
      </w:tr>
      <w:tr w:rsidR="00D351F0" w14:paraId="45CFCE54" w14:textId="77777777" w:rsidTr="00C900A0">
        <w:tc>
          <w:tcPr>
            <w:tcW w:w="879" w:type="dxa"/>
          </w:tcPr>
          <w:p w14:paraId="0364501E" w14:textId="77777777" w:rsidR="00D351F0" w:rsidRDefault="00D351F0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A624659" w14:textId="77777777" w:rsidR="00D351F0" w:rsidRDefault="00D351F0" w:rsidP="00C900A0">
            <w:r>
              <w:rPr>
                <w:sz w:val="16"/>
                <w:szCs w:val="16"/>
              </w:rPr>
              <w:t>3806</w:t>
            </w:r>
          </w:p>
        </w:tc>
        <w:tc>
          <w:tcPr>
            <w:tcW w:w="517" w:type="dxa"/>
          </w:tcPr>
          <w:p w14:paraId="673187B1" w14:textId="77777777" w:rsidR="00D351F0" w:rsidRDefault="00D351F0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2F7674" w14:textId="77777777" w:rsidR="00D351F0" w:rsidRDefault="00D351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1E02239" w14:textId="77777777" w:rsidR="00D351F0" w:rsidRDefault="00D351F0" w:rsidP="00C900A0">
            <w:r>
              <w:rPr>
                <w:sz w:val="16"/>
                <w:szCs w:val="16"/>
              </w:rPr>
              <w:t>Addition of NR unlicensed test case 6.6.2.4</w:t>
            </w:r>
          </w:p>
        </w:tc>
        <w:tc>
          <w:tcPr>
            <w:tcW w:w="517" w:type="dxa"/>
          </w:tcPr>
          <w:p w14:paraId="2E8DB5B5" w14:textId="77777777" w:rsidR="00D351F0" w:rsidRDefault="00D351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80A1CC" w14:textId="77777777" w:rsidR="00D351F0" w:rsidRDefault="00D351F0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1ACBB5B3" w14:textId="77777777" w:rsidR="00D351F0" w:rsidRDefault="00D351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4065C69" w14:textId="77777777" w:rsidR="00D351F0" w:rsidRDefault="00D351F0" w:rsidP="00C900A0">
            <w:r>
              <w:rPr>
                <w:sz w:val="16"/>
                <w:szCs w:val="16"/>
              </w:rPr>
              <w:t>R5-233081</w:t>
            </w:r>
          </w:p>
        </w:tc>
        <w:tc>
          <w:tcPr>
            <w:tcW w:w="1597" w:type="dxa"/>
          </w:tcPr>
          <w:p w14:paraId="5313ED74" w14:textId="77777777" w:rsidR="00D351F0" w:rsidRDefault="00D351F0" w:rsidP="00C900A0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3E8955A8" w14:textId="77777777" w:rsidR="00D351F0" w:rsidRDefault="00D351F0" w:rsidP="00C900A0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35A7D1B1" w14:textId="77777777" w:rsidR="00D351F0" w:rsidRDefault="00D351F0" w:rsidP="00C900A0">
            <w:r>
              <w:rPr>
                <w:sz w:val="16"/>
                <w:szCs w:val="16"/>
              </w:rPr>
              <w:t>6.6.2.4(New)</w:t>
            </w:r>
          </w:p>
        </w:tc>
        <w:tc>
          <w:tcPr>
            <w:tcW w:w="998" w:type="dxa"/>
          </w:tcPr>
          <w:p w14:paraId="02244DF8" w14:textId="77777777" w:rsidR="00D351F0" w:rsidRDefault="00D351F0" w:rsidP="00C900A0">
            <w:r>
              <w:rPr>
                <w:sz w:val="16"/>
                <w:szCs w:val="16"/>
              </w:rPr>
              <w:t xml:space="preserve">TS/TR ... CR ... ; TS/TR 38.523-2 CR 0359; TS/TR ... CR ... </w:t>
            </w:r>
          </w:p>
        </w:tc>
      </w:tr>
      <w:tr w:rsidR="00D351F0" w14:paraId="0A85C051" w14:textId="77777777" w:rsidTr="00C900A0">
        <w:tc>
          <w:tcPr>
            <w:tcW w:w="879" w:type="dxa"/>
          </w:tcPr>
          <w:p w14:paraId="502B3EF0" w14:textId="77777777" w:rsidR="00D351F0" w:rsidRDefault="00D351F0" w:rsidP="00C900A0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261A668A" w14:textId="77777777" w:rsidR="00D351F0" w:rsidRDefault="00D351F0" w:rsidP="00C900A0">
            <w:r>
              <w:rPr>
                <w:sz w:val="16"/>
                <w:szCs w:val="16"/>
              </w:rPr>
              <w:t>0359</w:t>
            </w:r>
          </w:p>
        </w:tc>
        <w:tc>
          <w:tcPr>
            <w:tcW w:w="517" w:type="dxa"/>
          </w:tcPr>
          <w:p w14:paraId="5DDC7E71" w14:textId="77777777" w:rsidR="00D351F0" w:rsidRDefault="00D351F0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EBABBC" w14:textId="77777777" w:rsidR="00D351F0" w:rsidRDefault="00D351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22840B5" w14:textId="77777777" w:rsidR="00D351F0" w:rsidRDefault="00D351F0" w:rsidP="00C900A0">
            <w:r>
              <w:rPr>
                <w:sz w:val="16"/>
                <w:szCs w:val="16"/>
              </w:rPr>
              <w:t>Applicability updates to NR unlicensed test cases</w:t>
            </w:r>
          </w:p>
        </w:tc>
        <w:tc>
          <w:tcPr>
            <w:tcW w:w="517" w:type="dxa"/>
          </w:tcPr>
          <w:p w14:paraId="3D4751DF" w14:textId="77777777" w:rsidR="00D351F0" w:rsidRDefault="00D351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1CA3FC" w14:textId="77777777" w:rsidR="00D351F0" w:rsidRDefault="00D351F0" w:rsidP="00C900A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09CC01CC" w14:textId="77777777" w:rsidR="00D351F0" w:rsidRDefault="00D351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26D9D56" w14:textId="77777777" w:rsidR="00D351F0" w:rsidRDefault="00D351F0" w:rsidP="00C900A0">
            <w:r>
              <w:rPr>
                <w:sz w:val="16"/>
                <w:szCs w:val="16"/>
              </w:rPr>
              <w:t>R5-233079</w:t>
            </w:r>
          </w:p>
        </w:tc>
        <w:tc>
          <w:tcPr>
            <w:tcW w:w="1597" w:type="dxa"/>
          </w:tcPr>
          <w:p w14:paraId="7239EF37" w14:textId="77777777" w:rsidR="00D351F0" w:rsidRDefault="00D351F0" w:rsidP="00C900A0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339AFE4D" w14:textId="77777777" w:rsidR="00D351F0" w:rsidRDefault="00D351F0" w:rsidP="00C900A0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5C1AAA69" w14:textId="77777777" w:rsidR="00D351F0" w:rsidRDefault="00D351F0" w:rsidP="00C900A0">
            <w:r>
              <w:rPr>
                <w:sz w:val="16"/>
                <w:szCs w:val="16"/>
              </w:rPr>
              <w:t>4.1</w:t>
            </w:r>
          </w:p>
        </w:tc>
        <w:tc>
          <w:tcPr>
            <w:tcW w:w="998" w:type="dxa"/>
          </w:tcPr>
          <w:p w14:paraId="06086134" w14:textId="77777777" w:rsidR="00D351F0" w:rsidRDefault="00D351F0" w:rsidP="00C900A0">
            <w:r>
              <w:rPr>
                <w:sz w:val="16"/>
                <w:szCs w:val="16"/>
              </w:rPr>
              <w:t xml:space="preserve">TS/TR ... CR ... ; TS/TR 38.523-1 CR 3805 CR 3806; TS/TR ... CR ... </w:t>
            </w:r>
          </w:p>
        </w:tc>
      </w:tr>
      <w:tr w:rsidR="00D351F0" w14:paraId="6CCDF73C" w14:textId="77777777" w:rsidTr="00C900A0">
        <w:tc>
          <w:tcPr>
            <w:tcW w:w="879" w:type="dxa"/>
          </w:tcPr>
          <w:p w14:paraId="482F8E49" w14:textId="77777777" w:rsidR="00D351F0" w:rsidRDefault="00D351F0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3725C76" w14:textId="77777777" w:rsidR="00D351F0" w:rsidRDefault="00D351F0" w:rsidP="00C900A0">
            <w:r>
              <w:rPr>
                <w:sz w:val="16"/>
                <w:szCs w:val="16"/>
              </w:rPr>
              <w:t>2411</w:t>
            </w:r>
          </w:p>
        </w:tc>
        <w:tc>
          <w:tcPr>
            <w:tcW w:w="517" w:type="dxa"/>
          </w:tcPr>
          <w:p w14:paraId="355201D2" w14:textId="77777777" w:rsidR="00D351F0" w:rsidRDefault="00D351F0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61C9ECC" w14:textId="77777777" w:rsidR="00D351F0" w:rsidRDefault="00D351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304B2DB" w14:textId="77777777" w:rsidR="00D351F0" w:rsidRDefault="00D351F0" w:rsidP="00C900A0">
            <w:r>
              <w:rPr>
                <w:sz w:val="16"/>
                <w:szCs w:val="16"/>
              </w:rPr>
              <w:t>Addition of NR-U EN-DC SS-RSRP measurement performance test cases</w:t>
            </w:r>
          </w:p>
        </w:tc>
        <w:tc>
          <w:tcPr>
            <w:tcW w:w="517" w:type="dxa"/>
          </w:tcPr>
          <w:p w14:paraId="564E3E9E" w14:textId="77777777" w:rsidR="00D351F0" w:rsidRDefault="00D351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C5230B" w14:textId="77777777" w:rsidR="00D351F0" w:rsidRDefault="00D351F0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2FDE2933" w14:textId="77777777" w:rsidR="00D351F0" w:rsidRDefault="00D351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8DF58F3" w14:textId="77777777" w:rsidR="00D351F0" w:rsidRDefault="00D351F0" w:rsidP="00C900A0">
            <w:r>
              <w:rPr>
                <w:sz w:val="16"/>
                <w:szCs w:val="16"/>
              </w:rPr>
              <w:t>R5-233621</w:t>
            </w:r>
          </w:p>
        </w:tc>
        <w:tc>
          <w:tcPr>
            <w:tcW w:w="1597" w:type="dxa"/>
          </w:tcPr>
          <w:p w14:paraId="2B6450CC" w14:textId="77777777" w:rsidR="00D351F0" w:rsidRDefault="00D351F0" w:rsidP="00C900A0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427C78F4" w14:textId="77777777" w:rsidR="00D351F0" w:rsidRDefault="00D351F0" w:rsidP="00C900A0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3C38F01F" w14:textId="77777777" w:rsidR="00D351F0" w:rsidRDefault="00D351F0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60BA0A" w14:textId="77777777" w:rsidR="00D351F0" w:rsidRDefault="00D351F0" w:rsidP="00C900A0">
            <w:pPr>
              <w:rPr>
                <w:sz w:val="16"/>
                <w:szCs w:val="16"/>
              </w:rPr>
            </w:pPr>
          </w:p>
        </w:tc>
      </w:tr>
      <w:tr w:rsidR="00D351F0" w14:paraId="243068C3" w14:textId="77777777" w:rsidTr="00C900A0">
        <w:tc>
          <w:tcPr>
            <w:tcW w:w="879" w:type="dxa"/>
          </w:tcPr>
          <w:p w14:paraId="34929E53" w14:textId="77777777" w:rsidR="00D351F0" w:rsidRDefault="00D351F0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7D0B4C9" w14:textId="77777777" w:rsidR="00D351F0" w:rsidRDefault="00D351F0" w:rsidP="00C900A0">
            <w:r>
              <w:rPr>
                <w:sz w:val="16"/>
                <w:szCs w:val="16"/>
              </w:rPr>
              <w:t>2412</w:t>
            </w:r>
          </w:p>
        </w:tc>
        <w:tc>
          <w:tcPr>
            <w:tcW w:w="517" w:type="dxa"/>
          </w:tcPr>
          <w:p w14:paraId="1CB46CAC" w14:textId="77777777" w:rsidR="00D351F0" w:rsidRDefault="00D351F0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0B9BA75" w14:textId="77777777" w:rsidR="00D351F0" w:rsidRDefault="00D351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032E849" w14:textId="77777777" w:rsidR="00D351F0" w:rsidRDefault="00D351F0" w:rsidP="00C900A0">
            <w:r>
              <w:rPr>
                <w:sz w:val="16"/>
                <w:szCs w:val="16"/>
              </w:rPr>
              <w:t>Update to NR-U frequency bands</w:t>
            </w:r>
          </w:p>
        </w:tc>
        <w:tc>
          <w:tcPr>
            <w:tcW w:w="517" w:type="dxa"/>
          </w:tcPr>
          <w:p w14:paraId="3C05DA76" w14:textId="77777777" w:rsidR="00D351F0" w:rsidRDefault="00D351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9AC592" w14:textId="77777777" w:rsidR="00D351F0" w:rsidRDefault="00D351F0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179A5F10" w14:textId="77777777" w:rsidR="00D351F0" w:rsidRDefault="00D351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83DA74E" w14:textId="77777777" w:rsidR="00D351F0" w:rsidRDefault="00D351F0" w:rsidP="00C900A0">
            <w:r>
              <w:rPr>
                <w:sz w:val="16"/>
                <w:szCs w:val="16"/>
              </w:rPr>
              <w:t>R5-233622</w:t>
            </w:r>
          </w:p>
        </w:tc>
        <w:tc>
          <w:tcPr>
            <w:tcW w:w="1597" w:type="dxa"/>
          </w:tcPr>
          <w:p w14:paraId="1048218C" w14:textId="77777777" w:rsidR="00D351F0" w:rsidRDefault="00D351F0" w:rsidP="00C900A0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3A3BB2E7" w14:textId="77777777" w:rsidR="00D351F0" w:rsidRDefault="00D351F0" w:rsidP="00C900A0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1F4B26DB" w14:textId="77777777" w:rsidR="00D351F0" w:rsidRDefault="00D351F0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1E585B" w14:textId="77777777" w:rsidR="00D351F0" w:rsidRDefault="00D351F0" w:rsidP="00C900A0">
            <w:pPr>
              <w:rPr>
                <w:sz w:val="16"/>
                <w:szCs w:val="16"/>
              </w:rPr>
            </w:pPr>
          </w:p>
        </w:tc>
      </w:tr>
      <w:tr w:rsidR="00D351F0" w14:paraId="6E7906C8" w14:textId="77777777" w:rsidTr="00C900A0">
        <w:tc>
          <w:tcPr>
            <w:tcW w:w="879" w:type="dxa"/>
          </w:tcPr>
          <w:p w14:paraId="702FC22D" w14:textId="77777777" w:rsidR="00D351F0" w:rsidRDefault="00D351F0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339212B" w14:textId="77777777" w:rsidR="00D351F0" w:rsidRDefault="00D351F0" w:rsidP="00C900A0">
            <w:r>
              <w:rPr>
                <w:sz w:val="16"/>
                <w:szCs w:val="16"/>
              </w:rPr>
              <w:t>2413</w:t>
            </w:r>
          </w:p>
        </w:tc>
        <w:tc>
          <w:tcPr>
            <w:tcW w:w="517" w:type="dxa"/>
          </w:tcPr>
          <w:p w14:paraId="71BA7351" w14:textId="77777777" w:rsidR="00D351F0" w:rsidRDefault="00D351F0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8E6DEA4" w14:textId="77777777" w:rsidR="00D351F0" w:rsidRDefault="00D351F0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BF808ED" w14:textId="77777777" w:rsidR="00D351F0" w:rsidRDefault="00D351F0" w:rsidP="00C900A0">
            <w:r>
              <w:rPr>
                <w:sz w:val="16"/>
                <w:szCs w:val="16"/>
              </w:rPr>
              <w:t>Addition of NR-U SA SS-RSRP measurement performance test cases</w:t>
            </w:r>
          </w:p>
        </w:tc>
        <w:tc>
          <w:tcPr>
            <w:tcW w:w="517" w:type="dxa"/>
          </w:tcPr>
          <w:p w14:paraId="257B53A7" w14:textId="77777777" w:rsidR="00D351F0" w:rsidRDefault="00D351F0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44E259" w14:textId="77777777" w:rsidR="00D351F0" w:rsidRDefault="00D351F0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78AC180A" w14:textId="77777777" w:rsidR="00D351F0" w:rsidRDefault="00D351F0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D23422C" w14:textId="77777777" w:rsidR="00D351F0" w:rsidRDefault="00D351F0" w:rsidP="00C900A0">
            <w:r>
              <w:rPr>
                <w:sz w:val="16"/>
                <w:szCs w:val="16"/>
              </w:rPr>
              <w:t>R5-233623</w:t>
            </w:r>
          </w:p>
        </w:tc>
        <w:tc>
          <w:tcPr>
            <w:tcW w:w="1597" w:type="dxa"/>
          </w:tcPr>
          <w:p w14:paraId="4CAE8CA4" w14:textId="77777777" w:rsidR="00D351F0" w:rsidRDefault="00D351F0" w:rsidP="00C900A0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5F5656C1" w14:textId="77777777" w:rsidR="00D351F0" w:rsidRDefault="00D351F0" w:rsidP="00C900A0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0E4B0887" w14:textId="77777777" w:rsidR="00D351F0" w:rsidRDefault="00D351F0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92D16C" w14:textId="77777777" w:rsidR="00D351F0" w:rsidRDefault="00D351F0" w:rsidP="00C900A0">
            <w:pPr>
              <w:rPr>
                <w:sz w:val="16"/>
                <w:szCs w:val="16"/>
              </w:rPr>
            </w:pPr>
          </w:p>
        </w:tc>
      </w:tr>
    </w:tbl>
    <w:p w14:paraId="34060BE3" w14:textId="77777777" w:rsidR="00D351F0" w:rsidRDefault="00D351F0" w:rsidP="00D351F0"/>
    <w:p w14:paraId="6702C639" w14:textId="77777777" w:rsidR="00D351F0" w:rsidRDefault="00D351F0" w:rsidP="00D351F0"/>
    <w:p w14:paraId="0A18E17E" w14:textId="77777777" w:rsidR="00613FA9" w:rsidRPr="00917427" w:rsidRDefault="00613FA9" w:rsidP="00613FA9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100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RP-230926</w:t>
      </w:r>
      <w:r>
        <w:rPr>
          <w:b/>
          <w:i/>
          <w:noProof/>
          <w:sz w:val="28"/>
        </w:rPr>
        <w:fldChar w:fldCharType="end"/>
      </w:r>
    </w:p>
    <w:p w14:paraId="778F673A" w14:textId="77777777" w:rsidR="00613FA9" w:rsidRPr="00784730" w:rsidRDefault="00613FA9" w:rsidP="00613FA9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Taipei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14th Jun 2023</w:t>
      </w:r>
      <w:r w:rsidRPr="00784730">
        <w:rPr>
          <w:b/>
          <w:noProof/>
          <w:sz w:val="24"/>
        </w:rPr>
        <w:fldChar w:fldCharType="end"/>
      </w:r>
    </w:p>
    <w:p w14:paraId="53780EB6" w14:textId="77777777" w:rsidR="00613FA9" w:rsidRPr="00050554" w:rsidRDefault="00613FA9" w:rsidP="00613FA9">
      <w:pPr>
        <w:rPr>
          <w:rFonts w:ascii="Arial" w:hAnsi="Arial" w:cs="Arial"/>
          <w:b/>
          <w:bCs/>
          <w:lang w:val="en-US"/>
        </w:rPr>
      </w:pPr>
    </w:p>
    <w:p w14:paraId="3FD932A9" w14:textId="77777777" w:rsidR="00613FA9" w:rsidRDefault="00613FA9" w:rsidP="00613FA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0A794F5F" w14:textId="77777777" w:rsidR="00613FA9" w:rsidRPr="00E145B1" w:rsidRDefault="00613FA9" w:rsidP="00613FA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LTE-NR &amp; NR-NR Dual Connectivity and NR CA enhancements (LTE_NR_DC_CA_enh-UEConTest)</w:t>
      </w:r>
      <w:r>
        <w:rPr>
          <w:rFonts w:ascii="Arial" w:hAnsi="Arial" w:cs="Arial"/>
          <w:b/>
          <w:bCs/>
        </w:rPr>
        <w:fldChar w:fldCharType="end"/>
      </w:r>
    </w:p>
    <w:p w14:paraId="6AE6980C" w14:textId="77777777" w:rsidR="00613FA9" w:rsidRDefault="00613FA9" w:rsidP="00613FA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13.2.9</w:t>
      </w:r>
      <w:r>
        <w:rPr>
          <w:rFonts w:ascii="Arial" w:hAnsi="Arial" w:cs="Arial"/>
          <w:b/>
          <w:bCs/>
        </w:rPr>
        <w:fldChar w:fldCharType="end"/>
      </w:r>
    </w:p>
    <w:p w14:paraId="2B63E877" w14:textId="77777777" w:rsidR="00613FA9" w:rsidRDefault="00613FA9" w:rsidP="00613FA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2D9EA7C" w14:textId="77777777" w:rsidR="00613FA9" w:rsidRDefault="00613FA9" w:rsidP="00613FA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D0554EF" w14:textId="77777777" w:rsidR="00613FA9" w:rsidRPr="004E535C" w:rsidRDefault="00613FA9" w:rsidP="00613FA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100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13FA9" w:rsidRPr="004E535C" w14:paraId="06CBE35A" w14:textId="77777777" w:rsidTr="00C900A0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0985661" w14:textId="77777777" w:rsidR="00613FA9" w:rsidRPr="00BF1EB6" w:rsidRDefault="00613FA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F367CF6" w14:textId="77777777" w:rsidR="00613FA9" w:rsidRPr="00BF1EB6" w:rsidRDefault="00613FA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864CC47" w14:textId="77777777" w:rsidR="00613FA9" w:rsidRPr="00BF1EB6" w:rsidRDefault="00613FA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DFD75D0" w14:textId="77777777" w:rsidR="00613FA9" w:rsidRPr="00BF1EB6" w:rsidRDefault="00613FA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F9DAB58" w14:textId="77777777" w:rsidR="00613FA9" w:rsidRPr="00BF1EB6" w:rsidRDefault="00613FA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EC30F55" w14:textId="77777777" w:rsidR="00613FA9" w:rsidRPr="00BF1EB6" w:rsidRDefault="00613FA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C300AD8" w14:textId="77777777" w:rsidR="00613FA9" w:rsidRPr="00BF1EB6" w:rsidRDefault="00613FA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A1CC793" w14:textId="77777777" w:rsidR="00613FA9" w:rsidRPr="00BF1EB6" w:rsidRDefault="00613FA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D213AB4" w14:textId="77777777" w:rsidR="00613FA9" w:rsidRPr="00BF1EB6" w:rsidRDefault="00613FA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ED5DF3D" w14:textId="77777777" w:rsidR="00613FA9" w:rsidRPr="00BF1EB6" w:rsidRDefault="00613FA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DE1E474" w14:textId="77777777" w:rsidR="00613FA9" w:rsidRPr="00BF1EB6" w:rsidRDefault="00613FA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E05FFF3" w14:textId="77777777" w:rsidR="00613FA9" w:rsidRPr="00BF1EB6" w:rsidRDefault="00613FA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738BD87" w14:textId="77777777" w:rsidR="00613FA9" w:rsidRPr="00BF1EB6" w:rsidRDefault="00613FA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13FA9" w14:paraId="21FAAF23" w14:textId="77777777" w:rsidTr="00C900A0">
        <w:tc>
          <w:tcPr>
            <w:tcW w:w="879" w:type="dxa"/>
          </w:tcPr>
          <w:p w14:paraId="56DD981C" w14:textId="77777777" w:rsidR="00613FA9" w:rsidRDefault="00613FA9" w:rsidP="00C900A0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0E214EA7" w14:textId="77777777" w:rsidR="00613FA9" w:rsidRDefault="00613FA9" w:rsidP="00C900A0">
            <w:r>
              <w:rPr>
                <w:sz w:val="16"/>
                <w:szCs w:val="16"/>
              </w:rPr>
              <w:t>0456</w:t>
            </w:r>
          </w:p>
        </w:tc>
        <w:tc>
          <w:tcPr>
            <w:tcW w:w="517" w:type="dxa"/>
          </w:tcPr>
          <w:p w14:paraId="2ED32666" w14:textId="77777777" w:rsidR="00613FA9" w:rsidRDefault="00613FA9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74E6B3" w14:textId="77777777" w:rsidR="00613FA9" w:rsidRDefault="00613FA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C36474" w14:textId="77777777" w:rsidR="00613FA9" w:rsidRDefault="00613FA9" w:rsidP="00C900A0">
            <w:r>
              <w:rPr>
                <w:sz w:val="16"/>
                <w:szCs w:val="16"/>
              </w:rPr>
              <w:t>Update of MAC implementation capabilities</w:t>
            </w:r>
          </w:p>
        </w:tc>
        <w:tc>
          <w:tcPr>
            <w:tcW w:w="517" w:type="dxa"/>
          </w:tcPr>
          <w:p w14:paraId="02F180B3" w14:textId="77777777" w:rsidR="00613FA9" w:rsidRDefault="00613FA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E2FC3E" w14:textId="77777777" w:rsidR="00613FA9" w:rsidRDefault="00613FA9" w:rsidP="00C900A0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</w:tcPr>
          <w:p w14:paraId="6FF38641" w14:textId="77777777" w:rsidR="00613FA9" w:rsidRDefault="00613FA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C725121" w14:textId="77777777" w:rsidR="00613FA9" w:rsidRDefault="00613FA9" w:rsidP="00C900A0">
            <w:r>
              <w:rPr>
                <w:sz w:val="16"/>
                <w:szCs w:val="16"/>
              </w:rPr>
              <w:t>R5-232320</w:t>
            </w:r>
          </w:p>
        </w:tc>
        <w:tc>
          <w:tcPr>
            <w:tcW w:w="1597" w:type="dxa"/>
          </w:tcPr>
          <w:p w14:paraId="789F54B3" w14:textId="77777777" w:rsidR="00613FA9" w:rsidRDefault="00613FA9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3813EA8" w14:textId="77777777" w:rsidR="00613FA9" w:rsidRDefault="00613FA9" w:rsidP="00C900A0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604D6E99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98CCEF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</w:tr>
      <w:tr w:rsidR="00613FA9" w14:paraId="1340F0B9" w14:textId="77777777" w:rsidTr="00C900A0">
        <w:tc>
          <w:tcPr>
            <w:tcW w:w="879" w:type="dxa"/>
          </w:tcPr>
          <w:p w14:paraId="291DA20A" w14:textId="77777777" w:rsidR="00613FA9" w:rsidRDefault="00613FA9" w:rsidP="00C900A0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70DE28AE" w14:textId="77777777" w:rsidR="00613FA9" w:rsidRDefault="00613FA9" w:rsidP="00C900A0">
            <w:r>
              <w:rPr>
                <w:sz w:val="16"/>
                <w:szCs w:val="16"/>
              </w:rPr>
              <w:t>0271</w:t>
            </w:r>
          </w:p>
        </w:tc>
        <w:tc>
          <w:tcPr>
            <w:tcW w:w="517" w:type="dxa"/>
          </w:tcPr>
          <w:p w14:paraId="15CB8D41" w14:textId="77777777" w:rsidR="00613FA9" w:rsidRDefault="00613FA9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F6BBC6" w14:textId="77777777" w:rsidR="00613FA9" w:rsidRDefault="00613FA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8E6781" w14:textId="77777777" w:rsidR="00613FA9" w:rsidRDefault="00613FA9" w:rsidP="00C900A0">
            <w:r>
              <w:rPr>
                <w:sz w:val="16"/>
                <w:szCs w:val="16"/>
              </w:rPr>
              <w:t>Completion of applicability for DC_CA test cases</w:t>
            </w:r>
          </w:p>
        </w:tc>
        <w:tc>
          <w:tcPr>
            <w:tcW w:w="517" w:type="dxa"/>
          </w:tcPr>
          <w:p w14:paraId="5225B221" w14:textId="77777777" w:rsidR="00613FA9" w:rsidRDefault="00613FA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2F75E8" w14:textId="77777777" w:rsidR="00613FA9" w:rsidRDefault="00613FA9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36CAF78F" w14:textId="77777777" w:rsidR="00613FA9" w:rsidRDefault="00613FA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387FE38" w14:textId="77777777" w:rsidR="00613FA9" w:rsidRDefault="00613FA9" w:rsidP="00C900A0">
            <w:r>
              <w:rPr>
                <w:sz w:val="16"/>
                <w:szCs w:val="16"/>
              </w:rPr>
              <w:t>R5-233686</w:t>
            </w:r>
          </w:p>
        </w:tc>
        <w:tc>
          <w:tcPr>
            <w:tcW w:w="1597" w:type="dxa"/>
          </w:tcPr>
          <w:p w14:paraId="333078F2" w14:textId="77777777" w:rsidR="00613FA9" w:rsidRDefault="00613FA9" w:rsidP="00C900A0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59CA425" w14:textId="77777777" w:rsidR="00613FA9" w:rsidRDefault="00613FA9" w:rsidP="00C900A0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4551FD2D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6A8A1A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</w:tr>
      <w:tr w:rsidR="00613FA9" w14:paraId="5BFA0EC9" w14:textId="77777777" w:rsidTr="00C900A0">
        <w:tc>
          <w:tcPr>
            <w:tcW w:w="879" w:type="dxa"/>
          </w:tcPr>
          <w:p w14:paraId="3D5FA4A0" w14:textId="77777777" w:rsidR="00613FA9" w:rsidRDefault="00613FA9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93B698A" w14:textId="77777777" w:rsidR="00613FA9" w:rsidRDefault="00613FA9" w:rsidP="00C900A0">
            <w:r>
              <w:rPr>
                <w:sz w:val="16"/>
                <w:szCs w:val="16"/>
              </w:rPr>
              <w:t>3671</w:t>
            </w:r>
          </w:p>
        </w:tc>
        <w:tc>
          <w:tcPr>
            <w:tcW w:w="517" w:type="dxa"/>
          </w:tcPr>
          <w:p w14:paraId="174C9DB0" w14:textId="77777777" w:rsidR="00613FA9" w:rsidRDefault="00613FA9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4A3882" w14:textId="77777777" w:rsidR="00613FA9" w:rsidRDefault="00613FA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766CFAF" w14:textId="77777777" w:rsidR="00613FA9" w:rsidRDefault="00613FA9" w:rsidP="00C900A0">
            <w:r>
              <w:rPr>
                <w:sz w:val="16"/>
                <w:szCs w:val="16"/>
              </w:rPr>
              <w:t>Corrections to EN-DC test case 8.2.6.3.1</w:t>
            </w:r>
          </w:p>
        </w:tc>
        <w:tc>
          <w:tcPr>
            <w:tcW w:w="517" w:type="dxa"/>
          </w:tcPr>
          <w:p w14:paraId="4E3A3B2C" w14:textId="77777777" w:rsidR="00613FA9" w:rsidRDefault="00613FA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FCF595" w14:textId="77777777" w:rsidR="00613FA9" w:rsidRDefault="00613FA9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45660C80" w14:textId="77777777" w:rsidR="00613FA9" w:rsidRDefault="00613FA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6FA6D41" w14:textId="77777777" w:rsidR="00613FA9" w:rsidRDefault="00613FA9" w:rsidP="00C900A0">
            <w:r>
              <w:rPr>
                <w:sz w:val="16"/>
                <w:szCs w:val="16"/>
              </w:rPr>
              <w:t>R5-232197</w:t>
            </w:r>
          </w:p>
        </w:tc>
        <w:tc>
          <w:tcPr>
            <w:tcW w:w="1597" w:type="dxa"/>
          </w:tcPr>
          <w:p w14:paraId="003E3FE4" w14:textId="77777777" w:rsidR="00613FA9" w:rsidRDefault="00613FA9" w:rsidP="00C900A0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6F25C93E" w14:textId="77777777" w:rsidR="00613FA9" w:rsidRDefault="00613FA9" w:rsidP="00C900A0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17A6514E" w14:textId="77777777" w:rsidR="00613FA9" w:rsidRDefault="00613FA9" w:rsidP="00C900A0">
            <w:r>
              <w:rPr>
                <w:sz w:val="16"/>
                <w:szCs w:val="16"/>
              </w:rPr>
              <w:t>8.2.6.3.1</w:t>
            </w:r>
          </w:p>
        </w:tc>
        <w:tc>
          <w:tcPr>
            <w:tcW w:w="998" w:type="dxa"/>
          </w:tcPr>
          <w:p w14:paraId="6289CFE9" w14:textId="77777777" w:rsidR="00613FA9" w:rsidRDefault="00613FA9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13FA9" w14:paraId="0A74CE53" w14:textId="77777777" w:rsidTr="00C900A0">
        <w:tc>
          <w:tcPr>
            <w:tcW w:w="879" w:type="dxa"/>
          </w:tcPr>
          <w:p w14:paraId="23161980" w14:textId="77777777" w:rsidR="00613FA9" w:rsidRDefault="00613FA9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1DD0D3B" w14:textId="77777777" w:rsidR="00613FA9" w:rsidRDefault="00613FA9" w:rsidP="00C900A0">
            <w:r>
              <w:rPr>
                <w:sz w:val="16"/>
                <w:szCs w:val="16"/>
              </w:rPr>
              <w:t>3672</w:t>
            </w:r>
          </w:p>
        </w:tc>
        <w:tc>
          <w:tcPr>
            <w:tcW w:w="517" w:type="dxa"/>
          </w:tcPr>
          <w:p w14:paraId="38516015" w14:textId="77777777" w:rsidR="00613FA9" w:rsidRDefault="00613FA9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DFE2B1" w14:textId="77777777" w:rsidR="00613FA9" w:rsidRDefault="00613FA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C086AB5" w14:textId="77777777" w:rsidR="00613FA9" w:rsidRDefault="00613FA9" w:rsidP="00C900A0">
            <w:r>
              <w:rPr>
                <w:sz w:val="16"/>
                <w:szCs w:val="16"/>
              </w:rPr>
              <w:t>Corrections to EN-DC test case 8.2.6.3.2</w:t>
            </w:r>
          </w:p>
        </w:tc>
        <w:tc>
          <w:tcPr>
            <w:tcW w:w="517" w:type="dxa"/>
          </w:tcPr>
          <w:p w14:paraId="29F26365" w14:textId="77777777" w:rsidR="00613FA9" w:rsidRDefault="00613FA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DBD1A9" w14:textId="77777777" w:rsidR="00613FA9" w:rsidRDefault="00613FA9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56073488" w14:textId="77777777" w:rsidR="00613FA9" w:rsidRDefault="00613FA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D773413" w14:textId="77777777" w:rsidR="00613FA9" w:rsidRDefault="00613FA9" w:rsidP="00C900A0">
            <w:r>
              <w:rPr>
                <w:sz w:val="16"/>
                <w:szCs w:val="16"/>
              </w:rPr>
              <w:t>R5-233455</w:t>
            </w:r>
          </w:p>
        </w:tc>
        <w:tc>
          <w:tcPr>
            <w:tcW w:w="1597" w:type="dxa"/>
          </w:tcPr>
          <w:p w14:paraId="1115A19C" w14:textId="77777777" w:rsidR="00613FA9" w:rsidRDefault="00613FA9" w:rsidP="00C900A0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05E595F2" w14:textId="77777777" w:rsidR="00613FA9" w:rsidRDefault="00613FA9" w:rsidP="00C900A0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53B62833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310AB7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</w:tr>
      <w:tr w:rsidR="00613FA9" w14:paraId="5F2E9F78" w14:textId="77777777" w:rsidTr="00C900A0">
        <w:tc>
          <w:tcPr>
            <w:tcW w:w="879" w:type="dxa"/>
          </w:tcPr>
          <w:p w14:paraId="3E1BF056" w14:textId="77777777" w:rsidR="00613FA9" w:rsidRDefault="00613FA9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0DFF732" w14:textId="77777777" w:rsidR="00613FA9" w:rsidRDefault="00613FA9" w:rsidP="00C900A0">
            <w:r>
              <w:rPr>
                <w:sz w:val="16"/>
                <w:szCs w:val="16"/>
              </w:rPr>
              <w:t>3679</w:t>
            </w:r>
          </w:p>
        </w:tc>
        <w:tc>
          <w:tcPr>
            <w:tcW w:w="517" w:type="dxa"/>
          </w:tcPr>
          <w:p w14:paraId="3B1B1ED8" w14:textId="77777777" w:rsidR="00613FA9" w:rsidRDefault="00613FA9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A7B0A9B" w14:textId="77777777" w:rsidR="00613FA9" w:rsidRDefault="00613FA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529061" w14:textId="77777777" w:rsidR="00613FA9" w:rsidRDefault="00613FA9" w:rsidP="00C900A0">
            <w:r>
              <w:rPr>
                <w:sz w:val="16"/>
                <w:szCs w:val="16"/>
              </w:rPr>
              <w:t>Update test case 8.1.1.4.7</w:t>
            </w:r>
          </w:p>
        </w:tc>
        <w:tc>
          <w:tcPr>
            <w:tcW w:w="517" w:type="dxa"/>
          </w:tcPr>
          <w:p w14:paraId="6379E2A8" w14:textId="77777777" w:rsidR="00613FA9" w:rsidRDefault="00613FA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F925F7" w14:textId="77777777" w:rsidR="00613FA9" w:rsidRDefault="00613FA9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523253E3" w14:textId="77777777" w:rsidR="00613FA9" w:rsidRDefault="00613FA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FC91F87" w14:textId="77777777" w:rsidR="00613FA9" w:rsidRDefault="00613FA9" w:rsidP="00C900A0">
            <w:r>
              <w:rPr>
                <w:sz w:val="16"/>
                <w:szCs w:val="16"/>
              </w:rPr>
              <w:t>R5-233482</w:t>
            </w:r>
          </w:p>
        </w:tc>
        <w:tc>
          <w:tcPr>
            <w:tcW w:w="1597" w:type="dxa"/>
          </w:tcPr>
          <w:p w14:paraId="11CB65BF" w14:textId="77777777" w:rsidR="00613FA9" w:rsidRDefault="00613FA9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30B12D9" w14:textId="77777777" w:rsidR="00613FA9" w:rsidRDefault="00613FA9" w:rsidP="00C900A0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1ADEED18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3A7886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</w:tr>
      <w:tr w:rsidR="00613FA9" w14:paraId="18CDAEFD" w14:textId="77777777" w:rsidTr="00C900A0">
        <w:tc>
          <w:tcPr>
            <w:tcW w:w="879" w:type="dxa"/>
          </w:tcPr>
          <w:p w14:paraId="1AA8A2ED" w14:textId="77777777" w:rsidR="00613FA9" w:rsidRDefault="00613FA9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27F19E4" w14:textId="77777777" w:rsidR="00613FA9" w:rsidRDefault="00613FA9" w:rsidP="00C900A0">
            <w:r>
              <w:rPr>
                <w:sz w:val="16"/>
                <w:szCs w:val="16"/>
              </w:rPr>
              <w:t>3696</w:t>
            </w:r>
          </w:p>
        </w:tc>
        <w:tc>
          <w:tcPr>
            <w:tcW w:w="517" w:type="dxa"/>
          </w:tcPr>
          <w:p w14:paraId="711117B7" w14:textId="77777777" w:rsidR="00613FA9" w:rsidRDefault="00613FA9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C7CA28" w14:textId="77777777" w:rsidR="00613FA9" w:rsidRDefault="00613FA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6A331FB" w14:textId="77777777" w:rsidR="00613FA9" w:rsidRDefault="00613FA9" w:rsidP="00C900A0">
            <w:r>
              <w:rPr>
                <w:sz w:val="16"/>
                <w:szCs w:val="16"/>
              </w:rPr>
              <w:t>Update test case 8.1.1.4.8</w:t>
            </w:r>
          </w:p>
        </w:tc>
        <w:tc>
          <w:tcPr>
            <w:tcW w:w="517" w:type="dxa"/>
          </w:tcPr>
          <w:p w14:paraId="3DC12EAB" w14:textId="77777777" w:rsidR="00613FA9" w:rsidRDefault="00613FA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2830B6" w14:textId="77777777" w:rsidR="00613FA9" w:rsidRDefault="00613FA9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1BE180C0" w14:textId="77777777" w:rsidR="00613FA9" w:rsidRDefault="00613FA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514F5EE" w14:textId="77777777" w:rsidR="00613FA9" w:rsidRDefault="00613FA9" w:rsidP="00C900A0">
            <w:r>
              <w:rPr>
                <w:sz w:val="16"/>
                <w:szCs w:val="16"/>
              </w:rPr>
              <w:t>R5-232317</w:t>
            </w:r>
          </w:p>
        </w:tc>
        <w:tc>
          <w:tcPr>
            <w:tcW w:w="1597" w:type="dxa"/>
          </w:tcPr>
          <w:p w14:paraId="002B7D70" w14:textId="77777777" w:rsidR="00613FA9" w:rsidRDefault="00613FA9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F77DA3A" w14:textId="77777777" w:rsidR="00613FA9" w:rsidRDefault="00613FA9" w:rsidP="00C900A0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53FBA0D0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552732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</w:tr>
      <w:tr w:rsidR="00613FA9" w14:paraId="664FD10B" w14:textId="77777777" w:rsidTr="00C900A0">
        <w:tc>
          <w:tcPr>
            <w:tcW w:w="879" w:type="dxa"/>
          </w:tcPr>
          <w:p w14:paraId="25BEE346" w14:textId="77777777" w:rsidR="00613FA9" w:rsidRDefault="00613FA9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721B339" w14:textId="77777777" w:rsidR="00613FA9" w:rsidRDefault="00613FA9" w:rsidP="00C900A0">
            <w:r>
              <w:rPr>
                <w:sz w:val="16"/>
                <w:szCs w:val="16"/>
              </w:rPr>
              <w:t>3697</w:t>
            </w:r>
          </w:p>
        </w:tc>
        <w:tc>
          <w:tcPr>
            <w:tcW w:w="517" w:type="dxa"/>
          </w:tcPr>
          <w:p w14:paraId="52E54D6D" w14:textId="77777777" w:rsidR="00613FA9" w:rsidRDefault="00613FA9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1D81F85" w14:textId="77777777" w:rsidR="00613FA9" w:rsidRDefault="00613FA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B3E11C0" w14:textId="77777777" w:rsidR="00613FA9" w:rsidRDefault="00613FA9" w:rsidP="00C900A0">
            <w:r>
              <w:rPr>
                <w:sz w:val="16"/>
                <w:szCs w:val="16"/>
              </w:rPr>
              <w:t>Update test case 8.1.1.4.9</w:t>
            </w:r>
          </w:p>
        </w:tc>
        <w:tc>
          <w:tcPr>
            <w:tcW w:w="517" w:type="dxa"/>
          </w:tcPr>
          <w:p w14:paraId="373BC3D3" w14:textId="77777777" w:rsidR="00613FA9" w:rsidRDefault="00613FA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D43DA9" w14:textId="77777777" w:rsidR="00613FA9" w:rsidRDefault="00613FA9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B4E453A" w14:textId="77777777" w:rsidR="00613FA9" w:rsidRDefault="00613FA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4C28AD3" w14:textId="77777777" w:rsidR="00613FA9" w:rsidRDefault="00613FA9" w:rsidP="00C900A0">
            <w:r>
              <w:rPr>
                <w:sz w:val="16"/>
                <w:szCs w:val="16"/>
              </w:rPr>
              <w:t>R5-233483</w:t>
            </w:r>
          </w:p>
        </w:tc>
        <w:tc>
          <w:tcPr>
            <w:tcW w:w="1597" w:type="dxa"/>
          </w:tcPr>
          <w:p w14:paraId="4654A8CD" w14:textId="77777777" w:rsidR="00613FA9" w:rsidRDefault="00613FA9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8DCACBF" w14:textId="77777777" w:rsidR="00613FA9" w:rsidRDefault="00613FA9" w:rsidP="00C900A0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04DBE0ED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5086CB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</w:tr>
      <w:tr w:rsidR="00613FA9" w14:paraId="502A4A38" w14:textId="77777777" w:rsidTr="00C900A0">
        <w:tc>
          <w:tcPr>
            <w:tcW w:w="879" w:type="dxa"/>
          </w:tcPr>
          <w:p w14:paraId="1F136ECA" w14:textId="77777777" w:rsidR="00613FA9" w:rsidRDefault="00613FA9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78DF30E" w14:textId="77777777" w:rsidR="00613FA9" w:rsidRDefault="00613FA9" w:rsidP="00C900A0">
            <w:r>
              <w:rPr>
                <w:sz w:val="16"/>
                <w:szCs w:val="16"/>
              </w:rPr>
              <w:t>3754</w:t>
            </w:r>
          </w:p>
        </w:tc>
        <w:tc>
          <w:tcPr>
            <w:tcW w:w="517" w:type="dxa"/>
          </w:tcPr>
          <w:p w14:paraId="2BB2385A" w14:textId="77777777" w:rsidR="00613FA9" w:rsidRDefault="00613FA9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28AD7C" w14:textId="77777777" w:rsidR="00613FA9" w:rsidRDefault="00613FA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6945141" w14:textId="77777777" w:rsidR="00613FA9" w:rsidRDefault="00613FA9" w:rsidP="00C900A0">
            <w:r>
              <w:rPr>
                <w:sz w:val="16"/>
                <w:szCs w:val="16"/>
              </w:rPr>
              <w:t>Update of TC 8.1.5.11.3- Idle/Inactive measurements / Inactive mode / SIB11 configuration / Measurement of NR cells</w:t>
            </w:r>
          </w:p>
        </w:tc>
        <w:tc>
          <w:tcPr>
            <w:tcW w:w="517" w:type="dxa"/>
          </w:tcPr>
          <w:p w14:paraId="02FDF0FA" w14:textId="77777777" w:rsidR="00613FA9" w:rsidRDefault="00613FA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12496F" w14:textId="77777777" w:rsidR="00613FA9" w:rsidRDefault="00613FA9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4F982462" w14:textId="77777777" w:rsidR="00613FA9" w:rsidRDefault="00613FA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AB89427" w14:textId="77777777" w:rsidR="00613FA9" w:rsidRDefault="00613FA9" w:rsidP="00C900A0">
            <w:r>
              <w:rPr>
                <w:sz w:val="16"/>
                <w:szCs w:val="16"/>
              </w:rPr>
              <w:t>R5-232729</w:t>
            </w:r>
          </w:p>
        </w:tc>
        <w:tc>
          <w:tcPr>
            <w:tcW w:w="1597" w:type="dxa"/>
          </w:tcPr>
          <w:p w14:paraId="361859C3" w14:textId="77777777" w:rsidR="00613FA9" w:rsidRDefault="00613FA9" w:rsidP="00C900A0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 w14:paraId="5F384D27" w14:textId="77777777" w:rsidR="00613FA9" w:rsidRDefault="00613FA9" w:rsidP="00C900A0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0DF4BDAB" w14:textId="77777777" w:rsidR="00613FA9" w:rsidRDefault="00613FA9" w:rsidP="00C900A0">
            <w:r>
              <w:rPr>
                <w:sz w:val="16"/>
                <w:szCs w:val="16"/>
              </w:rPr>
              <w:t>8.1.5.11.3</w:t>
            </w:r>
          </w:p>
        </w:tc>
        <w:tc>
          <w:tcPr>
            <w:tcW w:w="998" w:type="dxa"/>
          </w:tcPr>
          <w:p w14:paraId="011CFD33" w14:textId="77777777" w:rsidR="00613FA9" w:rsidRDefault="00613FA9" w:rsidP="00C900A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13FA9" w14:paraId="12F3CD91" w14:textId="77777777" w:rsidTr="00C900A0">
        <w:tc>
          <w:tcPr>
            <w:tcW w:w="879" w:type="dxa"/>
          </w:tcPr>
          <w:p w14:paraId="016E2522" w14:textId="77777777" w:rsidR="00613FA9" w:rsidRDefault="00613FA9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9933FAC" w14:textId="77777777" w:rsidR="00613FA9" w:rsidRDefault="00613FA9" w:rsidP="00C900A0">
            <w:r>
              <w:rPr>
                <w:sz w:val="16"/>
                <w:szCs w:val="16"/>
              </w:rPr>
              <w:t>3755</w:t>
            </w:r>
          </w:p>
        </w:tc>
        <w:tc>
          <w:tcPr>
            <w:tcW w:w="517" w:type="dxa"/>
          </w:tcPr>
          <w:p w14:paraId="20FE9DC7" w14:textId="77777777" w:rsidR="00613FA9" w:rsidRDefault="00613FA9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F796B6" w14:textId="77777777" w:rsidR="00613FA9" w:rsidRDefault="00613FA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F5D9F87" w14:textId="77777777" w:rsidR="00613FA9" w:rsidRDefault="00613FA9" w:rsidP="00C900A0">
            <w:r>
              <w:rPr>
                <w:sz w:val="16"/>
                <w:szCs w:val="16"/>
              </w:rPr>
              <w:t>Update of TC 8.1.5.11.4-Idle/Inactive measurements / Inactive mode / RRCRelease configuration / Measurement of NR cells</w:t>
            </w:r>
          </w:p>
        </w:tc>
        <w:tc>
          <w:tcPr>
            <w:tcW w:w="517" w:type="dxa"/>
          </w:tcPr>
          <w:p w14:paraId="55BDEEF5" w14:textId="77777777" w:rsidR="00613FA9" w:rsidRDefault="00613FA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8522F0" w14:textId="77777777" w:rsidR="00613FA9" w:rsidRDefault="00613FA9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89A4DA4" w14:textId="77777777" w:rsidR="00613FA9" w:rsidRDefault="00613FA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2A1818A" w14:textId="77777777" w:rsidR="00613FA9" w:rsidRDefault="00613FA9" w:rsidP="00C900A0">
            <w:r>
              <w:rPr>
                <w:sz w:val="16"/>
                <w:szCs w:val="16"/>
              </w:rPr>
              <w:t>R5-232730</w:t>
            </w:r>
          </w:p>
        </w:tc>
        <w:tc>
          <w:tcPr>
            <w:tcW w:w="1597" w:type="dxa"/>
          </w:tcPr>
          <w:p w14:paraId="18F379CE" w14:textId="77777777" w:rsidR="00613FA9" w:rsidRDefault="00613FA9" w:rsidP="00C900A0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 w14:paraId="4F94922D" w14:textId="77777777" w:rsidR="00613FA9" w:rsidRDefault="00613FA9" w:rsidP="00C900A0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11B8A6FC" w14:textId="77777777" w:rsidR="00613FA9" w:rsidRDefault="00613FA9" w:rsidP="00C900A0">
            <w:r>
              <w:rPr>
                <w:sz w:val="16"/>
                <w:szCs w:val="16"/>
              </w:rPr>
              <w:t>8.1.5.11.4</w:t>
            </w:r>
          </w:p>
        </w:tc>
        <w:tc>
          <w:tcPr>
            <w:tcW w:w="998" w:type="dxa"/>
          </w:tcPr>
          <w:p w14:paraId="73EAD4D4" w14:textId="77777777" w:rsidR="00613FA9" w:rsidRDefault="00613FA9" w:rsidP="00C900A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13FA9" w14:paraId="733D4EFC" w14:textId="77777777" w:rsidTr="00C900A0">
        <w:tc>
          <w:tcPr>
            <w:tcW w:w="879" w:type="dxa"/>
          </w:tcPr>
          <w:p w14:paraId="2E21F397" w14:textId="77777777" w:rsidR="00613FA9" w:rsidRDefault="00613FA9" w:rsidP="00C900A0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678ABF5F" w14:textId="77777777" w:rsidR="00613FA9" w:rsidRDefault="00613FA9" w:rsidP="00C900A0">
            <w:r>
              <w:rPr>
                <w:sz w:val="16"/>
                <w:szCs w:val="16"/>
              </w:rPr>
              <w:t>0347</w:t>
            </w:r>
          </w:p>
        </w:tc>
        <w:tc>
          <w:tcPr>
            <w:tcW w:w="517" w:type="dxa"/>
          </w:tcPr>
          <w:p w14:paraId="50DC7F58" w14:textId="77777777" w:rsidR="00613FA9" w:rsidRDefault="00613FA9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60E3906" w14:textId="77777777" w:rsidR="00613FA9" w:rsidRDefault="00613FA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AE5DCA" w14:textId="77777777" w:rsidR="00613FA9" w:rsidRDefault="00613FA9" w:rsidP="00C900A0">
            <w:r>
              <w:rPr>
                <w:sz w:val="16"/>
                <w:szCs w:val="16"/>
              </w:rPr>
              <w:t>Update titles for test cases 8.1.1.4.7-9</w:t>
            </w:r>
          </w:p>
        </w:tc>
        <w:tc>
          <w:tcPr>
            <w:tcW w:w="517" w:type="dxa"/>
          </w:tcPr>
          <w:p w14:paraId="6E50FA94" w14:textId="77777777" w:rsidR="00613FA9" w:rsidRDefault="00613FA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A9E4B2" w14:textId="77777777" w:rsidR="00613FA9" w:rsidRDefault="00613FA9" w:rsidP="00C900A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17B74DEB" w14:textId="77777777" w:rsidR="00613FA9" w:rsidRDefault="00613FA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E34EE42" w14:textId="77777777" w:rsidR="00613FA9" w:rsidRDefault="00613FA9" w:rsidP="00C900A0">
            <w:r>
              <w:rPr>
                <w:sz w:val="16"/>
                <w:szCs w:val="16"/>
              </w:rPr>
              <w:t>R5-233484</w:t>
            </w:r>
          </w:p>
        </w:tc>
        <w:tc>
          <w:tcPr>
            <w:tcW w:w="1597" w:type="dxa"/>
          </w:tcPr>
          <w:p w14:paraId="7FA55B86" w14:textId="77777777" w:rsidR="00613FA9" w:rsidRDefault="00613FA9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5B52622" w14:textId="77777777" w:rsidR="00613FA9" w:rsidRDefault="00613FA9" w:rsidP="00C900A0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1184A2F9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86CDBE9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</w:tr>
      <w:tr w:rsidR="00613FA9" w14:paraId="0D0F4E32" w14:textId="77777777" w:rsidTr="00C900A0">
        <w:tc>
          <w:tcPr>
            <w:tcW w:w="879" w:type="dxa"/>
          </w:tcPr>
          <w:p w14:paraId="120C157B" w14:textId="77777777" w:rsidR="00613FA9" w:rsidRDefault="00613FA9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4A0D3F1" w14:textId="77777777" w:rsidR="00613FA9" w:rsidRDefault="00613FA9" w:rsidP="00C900A0">
            <w:r>
              <w:rPr>
                <w:sz w:val="16"/>
                <w:szCs w:val="16"/>
              </w:rPr>
              <w:t>2357</w:t>
            </w:r>
          </w:p>
        </w:tc>
        <w:tc>
          <w:tcPr>
            <w:tcW w:w="517" w:type="dxa"/>
          </w:tcPr>
          <w:p w14:paraId="58EFB099" w14:textId="77777777" w:rsidR="00613FA9" w:rsidRDefault="00613FA9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E56B4B8" w14:textId="77777777" w:rsidR="00613FA9" w:rsidRDefault="00613FA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60008F" w14:textId="77777777" w:rsidR="00613FA9" w:rsidRDefault="00613FA9" w:rsidP="00C900A0">
            <w:r>
              <w:rPr>
                <w:sz w:val="16"/>
                <w:szCs w:val="16"/>
              </w:rPr>
              <w:t>Completion of EN-DC FR1 direct SCell activation test case</w:t>
            </w:r>
          </w:p>
        </w:tc>
        <w:tc>
          <w:tcPr>
            <w:tcW w:w="517" w:type="dxa"/>
          </w:tcPr>
          <w:p w14:paraId="010268C3" w14:textId="77777777" w:rsidR="00613FA9" w:rsidRDefault="00613FA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79A926" w14:textId="77777777" w:rsidR="00613FA9" w:rsidRDefault="00613FA9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5A5B0C5E" w14:textId="77777777" w:rsidR="00613FA9" w:rsidRDefault="00613FA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1F65739" w14:textId="77777777" w:rsidR="00613FA9" w:rsidRDefault="00613FA9" w:rsidP="00C900A0">
            <w:r>
              <w:rPr>
                <w:sz w:val="16"/>
                <w:szCs w:val="16"/>
              </w:rPr>
              <w:t>R5-233747</w:t>
            </w:r>
          </w:p>
        </w:tc>
        <w:tc>
          <w:tcPr>
            <w:tcW w:w="1597" w:type="dxa"/>
          </w:tcPr>
          <w:p w14:paraId="127D2730" w14:textId="77777777" w:rsidR="00613FA9" w:rsidRDefault="00613FA9" w:rsidP="00C900A0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6550B1E" w14:textId="77777777" w:rsidR="00613FA9" w:rsidRDefault="00613FA9" w:rsidP="00C900A0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67985DF4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595499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</w:tr>
      <w:tr w:rsidR="00613FA9" w14:paraId="549B5091" w14:textId="77777777" w:rsidTr="00C900A0">
        <w:tc>
          <w:tcPr>
            <w:tcW w:w="879" w:type="dxa"/>
          </w:tcPr>
          <w:p w14:paraId="1F379B20" w14:textId="77777777" w:rsidR="00613FA9" w:rsidRDefault="00613FA9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346CEA0" w14:textId="77777777" w:rsidR="00613FA9" w:rsidRDefault="00613FA9" w:rsidP="00C900A0">
            <w:r>
              <w:rPr>
                <w:sz w:val="16"/>
                <w:szCs w:val="16"/>
              </w:rPr>
              <w:t>2358</w:t>
            </w:r>
          </w:p>
        </w:tc>
        <w:tc>
          <w:tcPr>
            <w:tcW w:w="517" w:type="dxa"/>
          </w:tcPr>
          <w:p w14:paraId="3E71AC36" w14:textId="77777777" w:rsidR="00613FA9" w:rsidRDefault="00613FA9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9E87686" w14:textId="77777777" w:rsidR="00613FA9" w:rsidRDefault="00613FA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617C387" w14:textId="77777777" w:rsidR="00613FA9" w:rsidRDefault="00613FA9" w:rsidP="00C900A0">
            <w:r>
              <w:rPr>
                <w:sz w:val="16"/>
                <w:szCs w:val="16"/>
              </w:rPr>
              <w:t>Completion of SA FR1 direct SCell activation test case</w:t>
            </w:r>
          </w:p>
        </w:tc>
        <w:tc>
          <w:tcPr>
            <w:tcW w:w="517" w:type="dxa"/>
          </w:tcPr>
          <w:p w14:paraId="68B4EB81" w14:textId="77777777" w:rsidR="00613FA9" w:rsidRDefault="00613FA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BBAF6B" w14:textId="77777777" w:rsidR="00613FA9" w:rsidRDefault="00613FA9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5E4589DD" w14:textId="77777777" w:rsidR="00613FA9" w:rsidRDefault="00613FA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CC6D600" w14:textId="77777777" w:rsidR="00613FA9" w:rsidRDefault="00613FA9" w:rsidP="00C900A0">
            <w:r>
              <w:rPr>
                <w:sz w:val="16"/>
                <w:szCs w:val="16"/>
              </w:rPr>
              <w:t>R5-233748</w:t>
            </w:r>
          </w:p>
        </w:tc>
        <w:tc>
          <w:tcPr>
            <w:tcW w:w="1597" w:type="dxa"/>
          </w:tcPr>
          <w:p w14:paraId="630C9B5C" w14:textId="77777777" w:rsidR="00613FA9" w:rsidRDefault="00613FA9" w:rsidP="00C900A0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5B0FEB2" w14:textId="77777777" w:rsidR="00613FA9" w:rsidRDefault="00613FA9" w:rsidP="00C900A0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2227F08C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43E454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</w:tr>
      <w:tr w:rsidR="00613FA9" w14:paraId="5AC2FAB2" w14:textId="77777777" w:rsidTr="00C900A0">
        <w:tc>
          <w:tcPr>
            <w:tcW w:w="879" w:type="dxa"/>
          </w:tcPr>
          <w:p w14:paraId="656EB3CC" w14:textId="77777777" w:rsidR="00613FA9" w:rsidRDefault="00613FA9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2F4933E" w14:textId="77777777" w:rsidR="00613FA9" w:rsidRDefault="00613FA9" w:rsidP="00C900A0">
            <w:r>
              <w:rPr>
                <w:sz w:val="16"/>
                <w:szCs w:val="16"/>
              </w:rPr>
              <w:t>2359</w:t>
            </w:r>
          </w:p>
        </w:tc>
        <w:tc>
          <w:tcPr>
            <w:tcW w:w="517" w:type="dxa"/>
          </w:tcPr>
          <w:p w14:paraId="5BC18E35" w14:textId="77777777" w:rsidR="00613FA9" w:rsidRDefault="00613FA9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B797B8B" w14:textId="77777777" w:rsidR="00613FA9" w:rsidRDefault="00613FA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E8559BC" w14:textId="77777777" w:rsidR="00613FA9" w:rsidRDefault="00613FA9" w:rsidP="00C900A0">
            <w:r>
              <w:rPr>
                <w:sz w:val="16"/>
                <w:szCs w:val="16"/>
              </w:rPr>
              <w:t>Completion of SA FR2 direct SCell activation at handover test case</w:t>
            </w:r>
          </w:p>
        </w:tc>
        <w:tc>
          <w:tcPr>
            <w:tcW w:w="517" w:type="dxa"/>
          </w:tcPr>
          <w:p w14:paraId="0CD08420" w14:textId="77777777" w:rsidR="00613FA9" w:rsidRDefault="00613FA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6978CC" w14:textId="77777777" w:rsidR="00613FA9" w:rsidRDefault="00613FA9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074BF44B" w14:textId="77777777" w:rsidR="00613FA9" w:rsidRDefault="00613FA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7E78DFB" w14:textId="77777777" w:rsidR="00613FA9" w:rsidRDefault="00613FA9" w:rsidP="00C900A0">
            <w:r>
              <w:rPr>
                <w:sz w:val="16"/>
                <w:szCs w:val="16"/>
              </w:rPr>
              <w:t>R5-233604</w:t>
            </w:r>
          </w:p>
        </w:tc>
        <w:tc>
          <w:tcPr>
            <w:tcW w:w="1597" w:type="dxa"/>
          </w:tcPr>
          <w:p w14:paraId="593E9A84" w14:textId="77777777" w:rsidR="00613FA9" w:rsidRDefault="00613FA9" w:rsidP="00C900A0">
            <w:r>
              <w:rPr>
                <w:sz w:val="16"/>
                <w:szCs w:val="16"/>
              </w:rPr>
              <w:t>Nokia, Nokia Shanghai Bell, Anritsu</w:t>
            </w:r>
          </w:p>
        </w:tc>
        <w:tc>
          <w:tcPr>
            <w:tcW w:w="1122" w:type="dxa"/>
          </w:tcPr>
          <w:p w14:paraId="51BAACF8" w14:textId="77777777" w:rsidR="00613FA9" w:rsidRDefault="00613FA9" w:rsidP="00C900A0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018A78F8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4F7186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</w:tr>
      <w:tr w:rsidR="00613FA9" w14:paraId="3B21C344" w14:textId="77777777" w:rsidTr="00C900A0">
        <w:tc>
          <w:tcPr>
            <w:tcW w:w="879" w:type="dxa"/>
          </w:tcPr>
          <w:p w14:paraId="05185BE1" w14:textId="77777777" w:rsidR="00613FA9" w:rsidRDefault="00613FA9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28978B8" w14:textId="77777777" w:rsidR="00613FA9" w:rsidRDefault="00613FA9" w:rsidP="00C900A0">
            <w:r>
              <w:rPr>
                <w:sz w:val="16"/>
                <w:szCs w:val="16"/>
              </w:rPr>
              <w:t>2360</w:t>
            </w:r>
          </w:p>
        </w:tc>
        <w:tc>
          <w:tcPr>
            <w:tcW w:w="517" w:type="dxa"/>
          </w:tcPr>
          <w:p w14:paraId="3EE8E43D" w14:textId="77777777" w:rsidR="00613FA9" w:rsidRDefault="00613FA9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788D73F" w14:textId="77777777" w:rsidR="00613FA9" w:rsidRDefault="00613FA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B6529F" w14:textId="77777777" w:rsidR="00613FA9" w:rsidRDefault="00613FA9" w:rsidP="00C900A0">
            <w:r>
              <w:rPr>
                <w:sz w:val="16"/>
                <w:szCs w:val="16"/>
              </w:rPr>
              <w:t>Completition SA FR1 direct SCell activation at handover test case</w:t>
            </w:r>
          </w:p>
        </w:tc>
        <w:tc>
          <w:tcPr>
            <w:tcW w:w="517" w:type="dxa"/>
          </w:tcPr>
          <w:p w14:paraId="188C6339" w14:textId="77777777" w:rsidR="00613FA9" w:rsidRDefault="00613FA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C743CB" w14:textId="77777777" w:rsidR="00613FA9" w:rsidRDefault="00613FA9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6380A487" w14:textId="77777777" w:rsidR="00613FA9" w:rsidRDefault="00613FA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934AA74" w14:textId="77777777" w:rsidR="00613FA9" w:rsidRDefault="00613FA9" w:rsidP="00C900A0">
            <w:r>
              <w:rPr>
                <w:sz w:val="16"/>
                <w:szCs w:val="16"/>
              </w:rPr>
              <w:t>R5-233749</w:t>
            </w:r>
          </w:p>
        </w:tc>
        <w:tc>
          <w:tcPr>
            <w:tcW w:w="1597" w:type="dxa"/>
          </w:tcPr>
          <w:p w14:paraId="547C150E" w14:textId="77777777" w:rsidR="00613FA9" w:rsidRDefault="00613FA9" w:rsidP="00C900A0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740B006" w14:textId="77777777" w:rsidR="00613FA9" w:rsidRDefault="00613FA9" w:rsidP="00C900A0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47ADAC46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B6C7F4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</w:tr>
      <w:tr w:rsidR="00613FA9" w14:paraId="4C1C7509" w14:textId="77777777" w:rsidTr="00C900A0">
        <w:tc>
          <w:tcPr>
            <w:tcW w:w="879" w:type="dxa"/>
          </w:tcPr>
          <w:p w14:paraId="194CE9A3" w14:textId="77777777" w:rsidR="00613FA9" w:rsidRDefault="00613FA9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6ABD534" w14:textId="77777777" w:rsidR="00613FA9" w:rsidRDefault="00613FA9" w:rsidP="00C900A0">
            <w:r>
              <w:rPr>
                <w:sz w:val="16"/>
                <w:szCs w:val="16"/>
              </w:rPr>
              <w:t>2361</w:t>
            </w:r>
          </w:p>
        </w:tc>
        <w:tc>
          <w:tcPr>
            <w:tcW w:w="517" w:type="dxa"/>
          </w:tcPr>
          <w:p w14:paraId="791EEE33" w14:textId="77777777" w:rsidR="00613FA9" w:rsidRDefault="00613FA9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2A51137" w14:textId="77777777" w:rsidR="00613FA9" w:rsidRDefault="00613FA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1923A09" w14:textId="77777777" w:rsidR="00613FA9" w:rsidRDefault="00613FA9" w:rsidP="00C900A0">
            <w:r>
              <w:rPr>
                <w:sz w:val="16"/>
                <w:szCs w:val="16"/>
              </w:rPr>
              <w:t>Completion of SA FR2 direct SCell activation test case</w:t>
            </w:r>
          </w:p>
        </w:tc>
        <w:tc>
          <w:tcPr>
            <w:tcW w:w="517" w:type="dxa"/>
          </w:tcPr>
          <w:p w14:paraId="61C91095" w14:textId="77777777" w:rsidR="00613FA9" w:rsidRDefault="00613FA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8E0F80" w14:textId="77777777" w:rsidR="00613FA9" w:rsidRDefault="00613FA9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59F591F7" w14:textId="77777777" w:rsidR="00613FA9" w:rsidRDefault="00613FA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CEDA34C" w14:textId="77777777" w:rsidR="00613FA9" w:rsidRDefault="00613FA9" w:rsidP="00C900A0">
            <w:r>
              <w:rPr>
                <w:sz w:val="16"/>
                <w:szCs w:val="16"/>
              </w:rPr>
              <w:t>R5-233605</w:t>
            </w:r>
          </w:p>
        </w:tc>
        <w:tc>
          <w:tcPr>
            <w:tcW w:w="1597" w:type="dxa"/>
          </w:tcPr>
          <w:p w14:paraId="039E6A0A" w14:textId="77777777" w:rsidR="00613FA9" w:rsidRDefault="00613FA9" w:rsidP="00C900A0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F56A36C" w14:textId="77777777" w:rsidR="00613FA9" w:rsidRDefault="00613FA9" w:rsidP="00C900A0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69C8635D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98CDD0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</w:tr>
      <w:tr w:rsidR="00613FA9" w14:paraId="6FE1AAB9" w14:textId="77777777" w:rsidTr="00C900A0">
        <w:tc>
          <w:tcPr>
            <w:tcW w:w="879" w:type="dxa"/>
          </w:tcPr>
          <w:p w14:paraId="7AC2B741" w14:textId="77777777" w:rsidR="00613FA9" w:rsidRDefault="00613FA9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AFD226A" w14:textId="77777777" w:rsidR="00613FA9" w:rsidRDefault="00613FA9" w:rsidP="00C900A0">
            <w:r>
              <w:rPr>
                <w:sz w:val="16"/>
                <w:szCs w:val="16"/>
              </w:rPr>
              <w:t>2362</w:t>
            </w:r>
          </w:p>
        </w:tc>
        <w:tc>
          <w:tcPr>
            <w:tcW w:w="517" w:type="dxa"/>
          </w:tcPr>
          <w:p w14:paraId="7C1E0243" w14:textId="77777777" w:rsidR="00613FA9" w:rsidRDefault="00613FA9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649C8AA" w14:textId="77777777" w:rsidR="00613FA9" w:rsidRDefault="00613FA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A3F334" w14:textId="77777777" w:rsidR="00613FA9" w:rsidRDefault="00613FA9" w:rsidP="00C900A0">
            <w:r>
              <w:rPr>
                <w:sz w:val="16"/>
                <w:szCs w:val="16"/>
              </w:rPr>
              <w:t>Completion of ENDC FR2 direct SCell activation test case</w:t>
            </w:r>
          </w:p>
        </w:tc>
        <w:tc>
          <w:tcPr>
            <w:tcW w:w="517" w:type="dxa"/>
          </w:tcPr>
          <w:p w14:paraId="67B5FCBC" w14:textId="77777777" w:rsidR="00613FA9" w:rsidRDefault="00613FA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ADB966" w14:textId="77777777" w:rsidR="00613FA9" w:rsidRDefault="00613FA9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62AE569E" w14:textId="77777777" w:rsidR="00613FA9" w:rsidRDefault="00613FA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53DE010" w14:textId="77777777" w:rsidR="00613FA9" w:rsidRDefault="00613FA9" w:rsidP="00C900A0">
            <w:r>
              <w:rPr>
                <w:sz w:val="16"/>
                <w:szCs w:val="16"/>
              </w:rPr>
              <w:t>R5-233606</w:t>
            </w:r>
          </w:p>
        </w:tc>
        <w:tc>
          <w:tcPr>
            <w:tcW w:w="1597" w:type="dxa"/>
          </w:tcPr>
          <w:p w14:paraId="41C99889" w14:textId="77777777" w:rsidR="00613FA9" w:rsidRDefault="00613FA9" w:rsidP="00C900A0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DED87A0" w14:textId="77777777" w:rsidR="00613FA9" w:rsidRDefault="00613FA9" w:rsidP="00C900A0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4C78E662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2B0EBF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</w:tr>
      <w:tr w:rsidR="00613FA9" w14:paraId="03DA7E37" w14:textId="77777777" w:rsidTr="00C900A0">
        <w:tc>
          <w:tcPr>
            <w:tcW w:w="879" w:type="dxa"/>
          </w:tcPr>
          <w:p w14:paraId="3F5F6648" w14:textId="77777777" w:rsidR="00613FA9" w:rsidRDefault="00613FA9" w:rsidP="00C900A0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49E3A15C" w14:textId="77777777" w:rsidR="00613FA9" w:rsidRDefault="00613FA9" w:rsidP="00C900A0">
            <w:r>
              <w:rPr>
                <w:sz w:val="16"/>
                <w:szCs w:val="16"/>
              </w:rPr>
              <w:t>0510</w:t>
            </w:r>
          </w:p>
        </w:tc>
        <w:tc>
          <w:tcPr>
            <w:tcW w:w="517" w:type="dxa"/>
          </w:tcPr>
          <w:p w14:paraId="3CB23205" w14:textId="77777777" w:rsidR="00613FA9" w:rsidRDefault="00613FA9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B35BD5D" w14:textId="77777777" w:rsidR="00613FA9" w:rsidRDefault="00613FA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AE6090" w14:textId="77777777" w:rsidR="00613FA9" w:rsidRDefault="00613FA9" w:rsidP="00C900A0">
            <w:r>
              <w:rPr>
                <w:sz w:val="16"/>
                <w:szCs w:val="16"/>
              </w:rPr>
              <w:t>Addition of test tolerance analysis for test Case of 4.5.3.5 EN-DC FR1 direct SCell activation and test Case of 6.5.3.4 NR SA FR1 direct SCell activation</w:t>
            </w:r>
          </w:p>
        </w:tc>
        <w:tc>
          <w:tcPr>
            <w:tcW w:w="517" w:type="dxa"/>
          </w:tcPr>
          <w:p w14:paraId="77BB74F6" w14:textId="77777777" w:rsidR="00613FA9" w:rsidRDefault="00613FA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82FCEC" w14:textId="77777777" w:rsidR="00613FA9" w:rsidRDefault="00613FA9" w:rsidP="00C900A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552DD7CE" w14:textId="77777777" w:rsidR="00613FA9" w:rsidRDefault="00613FA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ABCCD3B" w14:textId="77777777" w:rsidR="00613FA9" w:rsidRDefault="00613FA9" w:rsidP="00C900A0">
            <w:r>
              <w:rPr>
                <w:sz w:val="16"/>
                <w:szCs w:val="16"/>
              </w:rPr>
              <w:t>R5-233750</w:t>
            </w:r>
          </w:p>
        </w:tc>
        <w:tc>
          <w:tcPr>
            <w:tcW w:w="1597" w:type="dxa"/>
          </w:tcPr>
          <w:p w14:paraId="181A30A5" w14:textId="77777777" w:rsidR="00613FA9" w:rsidRDefault="00613FA9" w:rsidP="00C900A0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FC8E61C" w14:textId="77777777" w:rsidR="00613FA9" w:rsidRDefault="00613FA9" w:rsidP="00C900A0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1930948B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BF6033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</w:tr>
      <w:tr w:rsidR="00613FA9" w14:paraId="5BDA3342" w14:textId="77777777" w:rsidTr="00C900A0">
        <w:tc>
          <w:tcPr>
            <w:tcW w:w="879" w:type="dxa"/>
          </w:tcPr>
          <w:p w14:paraId="7028B6DB" w14:textId="77777777" w:rsidR="00613FA9" w:rsidRDefault="00613FA9" w:rsidP="00C900A0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64FBD635" w14:textId="77777777" w:rsidR="00613FA9" w:rsidRDefault="00613FA9" w:rsidP="00C900A0">
            <w:r>
              <w:rPr>
                <w:sz w:val="16"/>
                <w:szCs w:val="16"/>
              </w:rPr>
              <w:t>0511</w:t>
            </w:r>
          </w:p>
        </w:tc>
        <w:tc>
          <w:tcPr>
            <w:tcW w:w="517" w:type="dxa"/>
          </w:tcPr>
          <w:p w14:paraId="2C55A9C3" w14:textId="77777777" w:rsidR="00613FA9" w:rsidRDefault="00613FA9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D5E7701" w14:textId="77777777" w:rsidR="00613FA9" w:rsidRDefault="00613FA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C08410C" w14:textId="77777777" w:rsidR="00613FA9" w:rsidRDefault="00613FA9" w:rsidP="00C900A0">
            <w:r>
              <w:rPr>
                <w:sz w:val="16"/>
                <w:szCs w:val="16"/>
              </w:rPr>
              <w:t>Grouping of test tolerance analysis for test Case 5.5.3.7 with 5.5.3.1</w:t>
            </w:r>
          </w:p>
        </w:tc>
        <w:tc>
          <w:tcPr>
            <w:tcW w:w="517" w:type="dxa"/>
          </w:tcPr>
          <w:p w14:paraId="43B4418D" w14:textId="77777777" w:rsidR="00613FA9" w:rsidRDefault="00613FA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43900B" w14:textId="77777777" w:rsidR="00613FA9" w:rsidRDefault="00613FA9" w:rsidP="00C900A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BF9DD53" w14:textId="77777777" w:rsidR="00613FA9" w:rsidRDefault="00613FA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BAC7F35" w14:textId="77777777" w:rsidR="00613FA9" w:rsidRDefault="00613FA9" w:rsidP="00C900A0">
            <w:r>
              <w:rPr>
                <w:sz w:val="16"/>
                <w:szCs w:val="16"/>
              </w:rPr>
              <w:t>R5-233653</w:t>
            </w:r>
          </w:p>
        </w:tc>
        <w:tc>
          <w:tcPr>
            <w:tcW w:w="1597" w:type="dxa"/>
          </w:tcPr>
          <w:p w14:paraId="23990E17" w14:textId="77777777" w:rsidR="00613FA9" w:rsidRDefault="00613FA9" w:rsidP="00C900A0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1BE4952" w14:textId="77777777" w:rsidR="00613FA9" w:rsidRDefault="00613FA9" w:rsidP="00C900A0">
            <w:r>
              <w:rPr>
                <w:sz w:val="16"/>
                <w:szCs w:val="16"/>
              </w:rPr>
              <w:t>LTE_NR_DC_CA_enh-UEConTest</w:t>
            </w:r>
          </w:p>
        </w:tc>
        <w:tc>
          <w:tcPr>
            <w:tcW w:w="2323" w:type="dxa"/>
          </w:tcPr>
          <w:p w14:paraId="3C0F94C6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CB3C6F" w14:textId="77777777" w:rsidR="00613FA9" w:rsidRDefault="00613FA9" w:rsidP="00C900A0">
            <w:pPr>
              <w:rPr>
                <w:sz w:val="16"/>
                <w:szCs w:val="16"/>
              </w:rPr>
            </w:pPr>
          </w:p>
        </w:tc>
      </w:tr>
    </w:tbl>
    <w:p w14:paraId="5CED4903" w14:textId="77777777" w:rsidR="00613FA9" w:rsidRDefault="00613FA9" w:rsidP="00613FA9"/>
    <w:p w14:paraId="1616D05C" w14:textId="742F9C7E" w:rsidR="00613FA9" w:rsidRDefault="00613FA9" w:rsidP="00613FA9"/>
    <w:p w14:paraId="1A2A2D54" w14:textId="77777777" w:rsidR="00613FA9" w:rsidRPr="00917427" w:rsidRDefault="00613FA9" w:rsidP="00613FA9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100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RP-230927</w:t>
      </w:r>
      <w:r>
        <w:rPr>
          <w:b/>
          <w:i/>
          <w:noProof/>
          <w:sz w:val="28"/>
        </w:rPr>
        <w:fldChar w:fldCharType="end"/>
      </w:r>
    </w:p>
    <w:p w14:paraId="5F19A503" w14:textId="77777777" w:rsidR="00613FA9" w:rsidRPr="00784730" w:rsidRDefault="00613FA9" w:rsidP="00613FA9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Taipei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14th Jun 2023</w:t>
      </w:r>
      <w:r w:rsidRPr="00784730">
        <w:rPr>
          <w:b/>
          <w:noProof/>
          <w:sz w:val="24"/>
        </w:rPr>
        <w:fldChar w:fldCharType="end"/>
      </w:r>
    </w:p>
    <w:p w14:paraId="75DC5873" w14:textId="77777777" w:rsidR="00613FA9" w:rsidRPr="00050554" w:rsidRDefault="00613FA9" w:rsidP="00613FA9">
      <w:pPr>
        <w:rPr>
          <w:rFonts w:ascii="Arial" w:hAnsi="Arial" w:cs="Arial"/>
          <w:b/>
          <w:bCs/>
          <w:lang w:val="en-US"/>
        </w:rPr>
      </w:pPr>
    </w:p>
    <w:p w14:paraId="213A375B" w14:textId="77777777" w:rsidR="00613FA9" w:rsidRDefault="00613FA9" w:rsidP="00613FA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516A5009" w14:textId="77777777" w:rsidR="00613FA9" w:rsidRPr="00E145B1" w:rsidRDefault="00613FA9" w:rsidP="00613FA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UE Conformance Test Aspects - NR RRM enhancements (NR_RRM_enh-UEConTest)</w:t>
      </w:r>
      <w:r>
        <w:rPr>
          <w:rFonts w:ascii="Arial" w:hAnsi="Arial" w:cs="Arial"/>
          <w:b/>
          <w:bCs/>
        </w:rPr>
        <w:fldChar w:fldCharType="end"/>
      </w:r>
    </w:p>
    <w:p w14:paraId="768D4906" w14:textId="77777777" w:rsidR="00613FA9" w:rsidRDefault="00613FA9" w:rsidP="00613FA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13.2.10</w:t>
      </w:r>
      <w:r>
        <w:rPr>
          <w:rFonts w:ascii="Arial" w:hAnsi="Arial" w:cs="Arial"/>
          <w:b/>
          <w:bCs/>
        </w:rPr>
        <w:fldChar w:fldCharType="end"/>
      </w:r>
    </w:p>
    <w:p w14:paraId="253770A1" w14:textId="77777777" w:rsidR="00613FA9" w:rsidRDefault="00613FA9" w:rsidP="00613FA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AE8974B" w14:textId="77777777" w:rsidR="00613FA9" w:rsidRDefault="00613FA9" w:rsidP="00613FA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8010B0A" w14:textId="77777777" w:rsidR="00613FA9" w:rsidRPr="004E535C" w:rsidRDefault="00613FA9" w:rsidP="00613FA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100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13FA9" w:rsidRPr="004E535C" w14:paraId="0771A38F" w14:textId="77777777" w:rsidTr="00C900A0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B113C99" w14:textId="77777777" w:rsidR="00613FA9" w:rsidRPr="00BF1EB6" w:rsidRDefault="00613FA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F4E9BBC" w14:textId="77777777" w:rsidR="00613FA9" w:rsidRPr="00BF1EB6" w:rsidRDefault="00613FA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5B9798D" w14:textId="77777777" w:rsidR="00613FA9" w:rsidRPr="00BF1EB6" w:rsidRDefault="00613FA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778F29C" w14:textId="77777777" w:rsidR="00613FA9" w:rsidRPr="00BF1EB6" w:rsidRDefault="00613FA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6002316" w14:textId="77777777" w:rsidR="00613FA9" w:rsidRPr="00BF1EB6" w:rsidRDefault="00613FA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E4EE9B8" w14:textId="77777777" w:rsidR="00613FA9" w:rsidRPr="00BF1EB6" w:rsidRDefault="00613FA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46912CF" w14:textId="77777777" w:rsidR="00613FA9" w:rsidRPr="00BF1EB6" w:rsidRDefault="00613FA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E03564E" w14:textId="77777777" w:rsidR="00613FA9" w:rsidRPr="00BF1EB6" w:rsidRDefault="00613FA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112D6A4" w14:textId="77777777" w:rsidR="00613FA9" w:rsidRPr="00BF1EB6" w:rsidRDefault="00613FA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AC0FF10" w14:textId="77777777" w:rsidR="00613FA9" w:rsidRPr="00BF1EB6" w:rsidRDefault="00613FA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905C61A" w14:textId="77777777" w:rsidR="00613FA9" w:rsidRPr="00BF1EB6" w:rsidRDefault="00613FA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D8DC39C" w14:textId="77777777" w:rsidR="00613FA9" w:rsidRPr="00BF1EB6" w:rsidRDefault="00613FA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29634B9" w14:textId="77777777" w:rsidR="00613FA9" w:rsidRPr="00BF1EB6" w:rsidRDefault="00613FA9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13FA9" w14:paraId="4EF21AA1" w14:textId="77777777" w:rsidTr="00C900A0">
        <w:tc>
          <w:tcPr>
            <w:tcW w:w="879" w:type="dxa"/>
          </w:tcPr>
          <w:p w14:paraId="2D9C4C4A" w14:textId="77777777" w:rsidR="00613FA9" w:rsidRDefault="00613FA9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0277438" w14:textId="77777777" w:rsidR="00613FA9" w:rsidRDefault="00613FA9" w:rsidP="00C900A0">
            <w:r>
              <w:rPr>
                <w:sz w:val="16"/>
                <w:szCs w:val="16"/>
              </w:rPr>
              <w:t>2397</w:t>
            </w:r>
          </w:p>
        </w:tc>
        <w:tc>
          <w:tcPr>
            <w:tcW w:w="517" w:type="dxa"/>
          </w:tcPr>
          <w:p w14:paraId="64A2712B" w14:textId="77777777" w:rsidR="00613FA9" w:rsidRDefault="00613FA9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DC5CE1" w14:textId="77777777" w:rsidR="00613FA9" w:rsidRDefault="00613FA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EE410EA" w14:textId="77777777" w:rsidR="00613FA9" w:rsidRDefault="00613FA9" w:rsidP="00C900A0">
            <w:r>
              <w:rPr>
                <w:sz w:val="16"/>
                <w:szCs w:val="16"/>
              </w:rPr>
              <w:t>Correction to RRM enh TC 6.5.8.1 CBW change</w:t>
            </w:r>
          </w:p>
        </w:tc>
        <w:tc>
          <w:tcPr>
            <w:tcW w:w="517" w:type="dxa"/>
          </w:tcPr>
          <w:p w14:paraId="5E698712" w14:textId="77777777" w:rsidR="00613FA9" w:rsidRDefault="00613FA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6FA1DF" w14:textId="77777777" w:rsidR="00613FA9" w:rsidRDefault="00613FA9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02A1A3CF" w14:textId="77777777" w:rsidR="00613FA9" w:rsidRDefault="00613FA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E15EDBB" w14:textId="77777777" w:rsidR="00613FA9" w:rsidRDefault="00613FA9" w:rsidP="00C900A0">
            <w:r>
              <w:rPr>
                <w:sz w:val="16"/>
                <w:szCs w:val="16"/>
              </w:rPr>
              <w:t>R5-232489</w:t>
            </w:r>
          </w:p>
        </w:tc>
        <w:tc>
          <w:tcPr>
            <w:tcW w:w="1597" w:type="dxa"/>
          </w:tcPr>
          <w:p w14:paraId="7A4DD4E2" w14:textId="77777777" w:rsidR="00613FA9" w:rsidRDefault="00613FA9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6ECCA8E" w14:textId="77777777" w:rsidR="00613FA9" w:rsidRDefault="00613FA9" w:rsidP="00C900A0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15236528" w14:textId="77777777" w:rsidR="00613FA9" w:rsidRDefault="00613FA9" w:rsidP="00C900A0">
            <w:r>
              <w:rPr>
                <w:sz w:val="16"/>
                <w:szCs w:val="16"/>
              </w:rPr>
              <w:t>6.5.8.1</w:t>
            </w:r>
          </w:p>
        </w:tc>
        <w:tc>
          <w:tcPr>
            <w:tcW w:w="998" w:type="dxa"/>
          </w:tcPr>
          <w:p w14:paraId="09EC7285" w14:textId="77777777" w:rsidR="00613FA9" w:rsidRDefault="00613FA9" w:rsidP="00C900A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13FA9" w14:paraId="29B02B90" w14:textId="77777777" w:rsidTr="00C900A0">
        <w:tc>
          <w:tcPr>
            <w:tcW w:w="879" w:type="dxa"/>
          </w:tcPr>
          <w:p w14:paraId="38F462D0" w14:textId="77777777" w:rsidR="00613FA9" w:rsidRDefault="00613FA9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27F949D" w14:textId="77777777" w:rsidR="00613FA9" w:rsidRDefault="00613FA9" w:rsidP="00C900A0">
            <w:r>
              <w:rPr>
                <w:sz w:val="16"/>
                <w:szCs w:val="16"/>
              </w:rPr>
              <w:t>2398</w:t>
            </w:r>
          </w:p>
        </w:tc>
        <w:tc>
          <w:tcPr>
            <w:tcW w:w="517" w:type="dxa"/>
          </w:tcPr>
          <w:p w14:paraId="437516B6" w14:textId="77777777" w:rsidR="00613FA9" w:rsidRDefault="00613FA9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DF52F7C" w14:textId="77777777" w:rsidR="00613FA9" w:rsidRDefault="00613FA9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22BB36A" w14:textId="77777777" w:rsidR="00613FA9" w:rsidRDefault="00613FA9" w:rsidP="00C900A0">
            <w:r>
              <w:rPr>
                <w:sz w:val="16"/>
                <w:szCs w:val="16"/>
              </w:rPr>
              <w:t>Correction to Annex A for RRM enh TCs</w:t>
            </w:r>
          </w:p>
        </w:tc>
        <w:tc>
          <w:tcPr>
            <w:tcW w:w="517" w:type="dxa"/>
          </w:tcPr>
          <w:p w14:paraId="218EBDA8" w14:textId="77777777" w:rsidR="00613FA9" w:rsidRDefault="00613FA9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0E88D4" w14:textId="77777777" w:rsidR="00613FA9" w:rsidRDefault="00613FA9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54A43310" w14:textId="77777777" w:rsidR="00613FA9" w:rsidRDefault="00613FA9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A47C501" w14:textId="77777777" w:rsidR="00613FA9" w:rsidRDefault="00613FA9" w:rsidP="00C900A0">
            <w:r>
              <w:rPr>
                <w:sz w:val="16"/>
                <w:szCs w:val="16"/>
              </w:rPr>
              <w:t>R5-233773</w:t>
            </w:r>
          </w:p>
        </w:tc>
        <w:tc>
          <w:tcPr>
            <w:tcW w:w="1597" w:type="dxa"/>
          </w:tcPr>
          <w:p w14:paraId="6E5D892F" w14:textId="77777777" w:rsidR="00613FA9" w:rsidRDefault="00613FA9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564B767" w14:textId="77777777" w:rsidR="00613FA9" w:rsidRDefault="00613FA9" w:rsidP="00C900A0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53DCB07A" w14:textId="77777777" w:rsidR="00613FA9" w:rsidRDefault="00613FA9" w:rsidP="00C900A0">
            <w:r>
              <w:rPr>
                <w:sz w:val="16"/>
                <w:szCs w:val="16"/>
              </w:rPr>
              <w:t>A.13</w:t>
            </w:r>
          </w:p>
        </w:tc>
        <w:tc>
          <w:tcPr>
            <w:tcW w:w="998" w:type="dxa"/>
          </w:tcPr>
          <w:p w14:paraId="546B0BCA" w14:textId="77777777" w:rsidR="00613FA9" w:rsidRDefault="00613FA9" w:rsidP="00C900A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14:paraId="6683EB5B" w14:textId="77777777" w:rsidR="00613FA9" w:rsidRDefault="00613FA9" w:rsidP="00613FA9"/>
    <w:p w14:paraId="6DE8FD2A" w14:textId="77777777" w:rsidR="00613FA9" w:rsidRDefault="00613FA9" w:rsidP="00613FA9"/>
    <w:p w14:paraId="014C2F0F" w14:textId="77777777" w:rsidR="001956B2" w:rsidRDefault="001956B2" w:rsidP="001956B2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RP-230928</w:t>
      </w:r>
      <w:r>
        <w:rPr>
          <w:b/>
          <w:i/>
          <w:noProof/>
          <w:sz w:val="28"/>
        </w:rPr>
        <w:fldChar w:fldCharType="end"/>
      </w:r>
    </w:p>
    <w:p w14:paraId="62B5FFDB" w14:textId="77777777" w:rsidR="001956B2" w:rsidRDefault="001956B2" w:rsidP="001956B2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7B25513E" w14:textId="77777777" w:rsidR="001956B2" w:rsidRDefault="001956B2" w:rsidP="001956B2">
      <w:pPr>
        <w:rPr>
          <w:rFonts w:ascii="Arial" w:hAnsi="Arial" w:cs="Arial"/>
          <w:b/>
          <w:bCs/>
          <w:lang w:val="en-US"/>
        </w:rPr>
      </w:pPr>
    </w:p>
    <w:p w14:paraId="61AAB746" w14:textId="77777777" w:rsidR="001956B2" w:rsidRDefault="001956B2" w:rsidP="001956B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6D45ED17" w14:textId="77777777" w:rsidR="001956B2" w:rsidRDefault="001956B2" w:rsidP="001956B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Access Traffic Steering, Switch and Splitting support in 5G system (ATSSS-UEConTest)</w:t>
      </w:r>
      <w:r>
        <w:rPr>
          <w:rFonts w:ascii="Arial" w:hAnsi="Arial" w:cs="Arial"/>
          <w:b/>
          <w:bCs/>
        </w:rPr>
        <w:fldChar w:fldCharType="end"/>
      </w:r>
    </w:p>
    <w:p w14:paraId="2EA58471" w14:textId="77777777" w:rsidR="001956B2" w:rsidRDefault="001956B2" w:rsidP="001956B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13.2.11</w:t>
      </w:r>
      <w:r>
        <w:rPr>
          <w:rFonts w:ascii="Arial" w:hAnsi="Arial" w:cs="Arial"/>
          <w:b/>
          <w:bCs/>
        </w:rPr>
        <w:fldChar w:fldCharType="end"/>
      </w:r>
    </w:p>
    <w:p w14:paraId="1ED6AAE9" w14:textId="77777777" w:rsidR="001956B2" w:rsidRDefault="001956B2" w:rsidP="001956B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C67678A" w14:textId="77777777" w:rsidR="001956B2" w:rsidRDefault="001956B2" w:rsidP="001956B2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5FBEA22" w14:textId="77777777" w:rsidR="001956B2" w:rsidRDefault="001956B2" w:rsidP="001956B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1956B2" w14:paraId="0F18039C" w14:textId="77777777" w:rsidTr="001956B2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C51DB63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B5A5847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3F98A9E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7477564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B6F3454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4373A6D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5C9657A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A46D928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B059338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FEDB451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D2B739F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6FF7FB0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2D27679" w14:textId="77777777" w:rsidR="001956B2" w:rsidRDefault="001956B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1956B2" w14:paraId="56FCC004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4F30B2" w14:textId="77777777" w:rsidR="001956B2" w:rsidRDefault="001956B2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0BD8E9" w14:textId="77777777" w:rsidR="001956B2" w:rsidRDefault="001956B2">
            <w:r>
              <w:rPr>
                <w:sz w:val="16"/>
                <w:szCs w:val="16"/>
              </w:rPr>
              <w:t>2755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8D179E" w14:textId="77777777" w:rsidR="001956B2" w:rsidRDefault="001956B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CFF259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91142E" w14:textId="77777777" w:rsidR="001956B2" w:rsidRDefault="001956B2">
            <w:r>
              <w:rPr>
                <w:sz w:val="16"/>
                <w:szCs w:val="16"/>
              </w:rPr>
              <w:t>Add generic procedure for Switch off / Power off procedure in MA PDU session Established on NR and WLAN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BFE600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E77E2A" w14:textId="77777777" w:rsidR="001956B2" w:rsidRDefault="001956B2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E00E3D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8F131A" w14:textId="77777777" w:rsidR="001956B2" w:rsidRDefault="001956B2">
            <w:r>
              <w:rPr>
                <w:sz w:val="16"/>
                <w:szCs w:val="16"/>
              </w:rPr>
              <w:t>R5-233429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DC9738" w14:textId="77777777" w:rsidR="001956B2" w:rsidRDefault="001956B2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A24A30" w14:textId="77777777" w:rsidR="001956B2" w:rsidRDefault="001956B2">
            <w:r>
              <w:rPr>
                <w:sz w:val="16"/>
                <w:szCs w:val="16"/>
              </w:rPr>
              <w:t>ATSSS-UEConTest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04DD3E" w14:textId="77777777" w:rsidR="001956B2" w:rsidRDefault="001956B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A86A25" w14:textId="77777777" w:rsidR="001956B2" w:rsidRDefault="001956B2">
            <w:pPr>
              <w:rPr>
                <w:sz w:val="16"/>
                <w:szCs w:val="16"/>
              </w:rPr>
            </w:pPr>
          </w:p>
        </w:tc>
      </w:tr>
      <w:tr w:rsidR="001956B2" w14:paraId="336C7B18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5F4A98" w14:textId="77777777" w:rsidR="001956B2" w:rsidRDefault="001956B2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BD8DB3" w14:textId="77777777" w:rsidR="001956B2" w:rsidRDefault="001956B2">
            <w:r>
              <w:rPr>
                <w:sz w:val="16"/>
                <w:szCs w:val="16"/>
              </w:rPr>
              <w:t>3625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F1D5C1" w14:textId="77777777" w:rsidR="001956B2" w:rsidRDefault="001956B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A24321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F5FFAF" w14:textId="77777777" w:rsidR="001956B2" w:rsidRDefault="001956B2">
            <w:r>
              <w:rPr>
                <w:sz w:val="16"/>
                <w:szCs w:val="16"/>
              </w:rPr>
              <w:t>Addition of ATSSS new TC 10.4.2.2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5ECD57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F86A9C" w14:textId="77777777" w:rsidR="001956B2" w:rsidRDefault="001956B2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1E9AA5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1F79B7" w14:textId="77777777" w:rsidR="001956B2" w:rsidRDefault="001956B2">
            <w:r>
              <w:rPr>
                <w:sz w:val="16"/>
                <w:szCs w:val="16"/>
              </w:rPr>
              <w:t>R5-233430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8D5027" w14:textId="77777777" w:rsidR="001956B2" w:rsidRDefault="001956B2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48A681" w14:textId="77777777" w:rsidR="001956B2" w:rsidRDefault="001956B2">
            <w:r>
              <w:rPr>
                <w:sz w:val="16"/>
                <w:szCs w:val="16"/>
              </w:rPr>
              <w:t>ATSSS-UEConTest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28A7DC" w14:textId="77777777" w:rsidR="001956B2" w:rsidRDefault="001956B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BC8CA5" w14:textId="77777777" w:rsidR="001956B2" w:rsidRDefault="001956B2">
            <w:pPr>
              <w:rPr>
                <w:sz w:val="16"/>
                <w:szCs w:val="16"/>
              </w:rPr>
            </w:pPr>
          </w:p>
        </w:tc>
      </w:tr>
      <w:tr w:rsidR="001956B2" w14:paraId="45855123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BB29CC" w14:textId="77777777" w:rsidR="001956B2" w:rsidRDefault="001956B2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3F6E66" w14:textId="77777777" w:rsidR="001956B2" w:rsidRDefault="001956B2">
            <w:r>
              <w:rPr>
                <w:sz w:val="16"/>
                <w:szCs w:val="16"/>
              </w:rPr>
              <w:t>3649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7AF921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B411B3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17C80A" w14:textId="77777777" w:rsidR="001956B2" w:rsidRDefault="001956B2">
            <w:r>
              <w:rPr>
                <w:sz w:val="16"/>
                <w:szCs w:val="16"/>
              </w:rPr>
              <w:t>Correction to ATSSS TC 10.4.1.1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61E11A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058880" w14:textId="77777777" w:rsidR="001956B2" w:rsidRDefault="001956B2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52591C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31735E" w14:textId="77777777" w:rsidR="001956B2" w:rsidRDefault="001956B2">
            <w:r>
              <w:rPr>
                <w:sz w:val="16"/>
                <w:szCs w:val="16"/>
              </w:rPr>
              <w:t>R5-232085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23C214" w14:textId="77777777" w:rsidR="001956B2" w:rsidRDefault="001956B2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D94685" w14:textId="77777777" w:rsidR="001956B2" w:rsidRDefault="001956B2">
            <w:r>
              <w:rPr>
                <w:sz w:val="16"/>
                <w:szCs w:val="16"/>
              </w:rPr>
              <w:t>ATSSS-UEConTest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731A34" w14:textId="77777777" w:rsidR="001956B2" w:rsidRDefault="001956B2">
            <w:r>
              <w:rPr>
                <w:sz w:val="16"/>
                <w:szCs w:val="16"/>
              </w:rPr>
              <w:t>10.4.1.1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C13E71" w14:textId="77777777" w:rsidR="001956B2" w:rsidRDefault="001956B2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956B2" w14:paraId="6DEDD594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868E9F" w14:textId="77777777" w:rsidR="001956B2" w:rsidRDefault="001956B2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1A3A9D" w14:textId="77777777" w:rsidR="001956B2" w:rsidRDefault="001956B2">
            <w:r>
              <w:rPr>
                <w:sz w:val="16"/>
                <w:szCs w:val="16"/>
              </w:rPr>
              <w:t>3650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474C22" w14:textId="77777777" w:rsidR="001956B2" w:rsidRDefault="001956B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40AFE8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A9455A" w14:textId="77777777" w:rsidR="001956B2" w:rsidRDefault="001956B2">
            <w:r>
              <w:rPr>
                <w:sz w:val="16"/>
                <w:szCs w:val="16"/>
              </w:rPr>
              <w:t>Correction to ATSSS TC 10.4.1.2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D66117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578F90" w14:textId="77777777" w:rsidR="001956B2" w:rsidRDefault="001956B2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2B69D7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8857D6" w14:textId="77777777" w:rsidR="001956B2" w:rsidRDefault="001956B2">
            <w:r>
              <w:rPr>
                <w:sz w:val="16"/>
                <w:szCs w:val="16"/>
              </w:rPr>
              <w:t>R5-233431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9E9AF7" w14:textId="77777777" w:rsidR="001956B2" w:rsidRDefault="001956B2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ABB09F" w14:textId="77777777" w:rsidR="001956B2" w:rsidRDefault="001956B2">
            <w:r>
              <w:rPr>
                <w:sz w:val="16"/>
                <w:szCs w:val="16"/>
              </w:rPr>
              <w:t>ATSSS-UEConTest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A3BB20" w14:textId="77777777" w:rsidR="001956B2" w:rsidRDefault="001956B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4E7BBD" w14:textId="77777777" w:rsidR="001956B2" w:rsidRDefault="001956B2">
            <w:pPr>
              <w:rPr>
                <w:sz w:val="16"/>
                <w:szCs w:val="16"/>
              </w:rPr>
            </w:pPr>
          </w:p>
        </w:tc>
      </w:tr>
      <w:tr w:rsidR="001956B2" w14:paraId="77AFCBCC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277963" w14:textId="77777777" w:rsidR="001956B2" w:rsidRDefault="001956B2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68B715" w14:textId="77777777" w:rsidR="001956B2" w:rsidRDefault="001956B2">
            <w:r>
              <w:rPr>
                <w:sz w:val="16"/>
                <w:szCs w:val="16"/>
              </w:rPr>
              <w:t>3651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44A4F4" w14:textId="77777777" w:rsidR="001956B2" w:rsidRDefault="001956B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78F617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8594D7" w14:textId="77777777" w:rsidR="001956B2" w:rsidRDefault="001956B2">
            <w:r>
              <w:rPr>
                <w:sz w:val="16"/>
                <w:szCs w:val="16"/>
              </w:rPr>
              <w:t>Correction to ATSSS TC 10.4.1.4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ABD6B2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58354B" w14:textId="77777777" w:rsidR="001956B2" w:rsidRDefault="001956B2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0154CB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1E9B5A" w14:textId="77777777" w:rsidR="001956B2" w:rsidRDefault="001956B2">
            <w:r>
              <w:rPr>
                <w:sz w:val="16"/>
                <w:szCs w:val="16"/>
              </w:rPr>
              <w:t>R5-233432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3AC0F6" w14:textId="77777777" w:rsidR="001956B2" w:rsidRDefault="001956B2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095B2E" w14:textId="77777777" w:rsidR="001956B2" w:rsidRDefault="001956B2">
            <w:r>
              <w:rPr>
                <w:sz w:val="16"/>
                <w:szCs w:val="16"/>
              </w:rPr>
              <w:t>ATSSS-UEConTest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AFBEE4B" w14:textId="77777777" w:rsidR="001956B2" w:rsidRDefault="001956B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F19361" w14:textId="77777777" w:rsidR="001956B2" w:rsidRDefault="001956B2">
            <w:pPr>
              <w:rPr>
                <w:sz w:val="16"/>
                <w:szCs w:val="16"/>
              </w:rPr>
            </w:pPr>
          </w:p>
        </w:tc>
      </w:tr>
      <w:tr w:rsidR="001956B2" w14:paraId="289ABDB1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2A4FF7" w14:textId="77777777" w:rsidR="001956B2" w:rsidRDefault="001956B2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4A7E24" w14:textId="77777777" w:rsidR="001956B2" w:rsidRDefault="001956B2">
            <w:r>
              <w:rPr>
                <w:sz w:val="16"/>
                <w:szCs w:val="16"/>
              </w:rPr>
              <w:t>3749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D5E286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601867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950C92" w14:textId="77777777" w:rsidR="001956B2" w:rsidRDefault="001956B2">
            <w:r>
              <w:rPr>
                <w:sz w:val="16"/>
                <w:szCs w:val="16"/>
              </w:rPr>
              <w:t>Addition of ATSSS TC 10.4.1.5 - UE-requested MA PDU session modification / ATSSS / Success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101F1F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86B930" w14:textId="77777777" w:rsidR="001956B2" w:rsidRDefault="001956B2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7B2081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9AEC4D" w14:textId="77777777" w:rsidR="001956B2" w:rsidRDefault="001956B2">
            <w:r>
              <w:rPr>
                <w:sz w:val="16"/>
                <w:szCs w:val="16"/>
              </w:rPr>
              <w:t>R5-232705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680DFB" w14:textId="77777777" w:rsidR="001956B2" w:rsidRDefault="001956B2">
            <w:r>
              <w:rPr>
                <w:sz w:val="16"/>
                <w:szCs w:val="16"/>
              </w:rPr>
              <w:t>CATT, TDIA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ED1F03" w14:textId="77777777" w:rsidR="001956B2" w:rsidRDefault="001956B2">
            <w:r>
              <w:rPr>
                <w:sz w:val="16"/>
                <w:szCs w:val="16"/>
              </w:rPr>
              <w:t>ATSSS-UEConTest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CBA536" w14:textId="77777777" w:rsidR="001956B2" w:rsidRDefault="001956B2">
            <w:r>
              <w:rPr>
                <w:sz w:val="16"/>
                <w:szCs w:val="16"/>
              </w:rPr>
              <w:t>10.4.1.5(new)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68DCA68" w14:textId="77777777" w:rsidR="001956B2" w:rsidRDefault="001956B2">
            <w:r>
              <w:rPr>
                <w:sz w:val="16"/>
                <w:szCs w:val="16"/>
              </w:rPr>
              <w:t xml:space="preserve">TS/TR ... CR ... ; TS/TR 38.523-2 CR 0354; TS/TR ... CR ... </w:t>
            </w:r>
          </w:p>
        </w:tc>
      </w:tr>
      <w:tr w:rsidR="001956B2" w14:paraId="7F989D4F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6BF4D5" w14:textId="77777777" w:rsidR="001956B2" w:rsidRDefault="001956B2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9C7ECB" w14:textId="77777777" w:rsidR="001956B2" w:rsidRDefault="001956B2">
            <w:r>
              <w:rPr>
                <w:sz w:val="16"/>
                <w:szCs w:val="16"/>
              </w:rPr>
              <w:t>3750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B935C5" w14:textId="77777777" w:rsidR="001956B2" w:rsidRDefault="001956B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50A282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7703D5" w14:textId="77777777" w:rsidR="001956B2" w:rsidRDefault="001956B2">
            <w:r>
              <w:rPr>
                <w:sz w:val="16"/>
                <w:szCs w:val="16"/>
              </w:rPr>
              <w:t>Addition of new ATSSS test case 10.4.1.6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DADB79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22634F" w14:textId="77777777" w:rsidR="001956B2" w:rsidRDefault="001956B2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48A9EF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AC3DAB" w14:textId="77777777" w:rsidR="001956B2" w:rsidRDefault="001956B2">
            <w:r>
              <w:rPr>
                <w:sz w:val="16"/>
                <w:szCs w:val="16"/>
              </w:rPr>
              <w:t>R5-233433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C6AF19" w14:textId="77777777" w:rsidR="001956B2" w:rsidRDefault="001956B2">
            <w:r>
              <w:rPr>
                <w:sz w:val="16"/>
                <w:szCs w:val="16"/>
              </w:rPr>
              <w:t>CATT, TDIA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383417" w14:textId="77777777" w:rsidR="001956B2" w:rsidRDefault="001956B2">
            <w:r>
              <w:rPr>
                <w:sz w:val="16"/>
                <w:szCs w:val="16"/>
              </w:rPr>
              <w:t>ATSSS-UEConTest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A33204F" w14:textId="77777777" w:rsidR="001956B2" w:rsidRDefault="001956B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66B5B41" w14:textId="77777777" w:rsidR="001956B2" w:rsidRDefault="001956B2">
            <w:pPr>
              <w:rPr>
                <w:sz w:val="16"/>
                <w:szCs w:val="16"/>
              </w:rPr>
            </w:pPr>
          </w:p>
        </w:tc>
      </w:tr>
      <w:tr w:rsidR="001956B2" w14:paraId="1293CC7B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D7D198" w14:textId="77777777" w:rsidR="001956B2" w:rsidRDefault="001956B2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906B4B" w14:textId="77777777" w:rsidR="001956B2" w:rsidRDefault="001956B2">
            <w:r>
              <w:rPr>
                <w:sz w:val="16"/>
                <w:szCs w:val="16"/>
              </w:rPr>
              <w:t>0343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70E321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C63C61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075BD0" w14:textId="77777777" w:rsidR="001956B2" w:rsidRDefault="001956B2">
            <w:r>
              <w:rPr>
                <w:sz w:val="16"/>
                <w:szCs w:val="16"/>
              </w:rPr>
              <w:t>Add applicability for ATSSS TC 10.4.2.2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59F6BA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5B384D" w14:textId="77777777" w:rsidR="001956B2" w:rsidRDefault="001956B2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8BD031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BEC922" w14:textId="77777777" w:rsidR="001956B2" w:rsidRDefault="001956B2">
            <w:r>
              <w:rPr>
                <w:sz w:val="16"/>
                <w:szCs w:val="16"/>
              </w:rPr>
              <w:t>R5-232270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36F552" w14:textId="77777777" w:rsidR="001956B2" w:rsidRDefault="001956B2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6E07B4" w14:textId="77777777" w:rsidR="001956B2" w:rsidRDefault="001956B2">
            <w:r>
              <w:rPr>
                <w:sz w:val="16"/>
                <w:szCs w:val="16"/>
              </w:rPr>
              <w:t>ATSSS-UEConTest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2A7815" w14:textId="77777777" w:rsidR="001956B2" w:rsidRDefault="001956B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4D827D" w14:textId="77777777" w:rsidR="001956B2" w:rsidRDefault="001956B2">
            <w:pPr>
              <w:rPr>
                <w:sz w:val="16"/>
                <w:szCs w:val="16"/>
              </w:rPr>
            </w:pPr>
          </w:p>
        </w:tc>
      </w:tr>
      <w:tr w:rsidR="001956B2" w14:paraId="7D53D0FA" w14:textId="77777777" w:rsidTr="001956B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1840B5" w14:textId="77777777" w:rsidR="001956B2" w:rsidRDefault="001956B2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77382A" w14:textId="77777777" w:rsidR="001956B2" w:rsidRDefault="001956B2">
            <w:r>
              <w:rPr>
                <w:sz w:val="16"/>
                <w:szCs w:val="16"/>
              </w:rPr>
              <w:t>0354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B2B05A" w14:textId="77777777" w:rsidR="001956B2" w:rsidRDefault="001956B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24215E" w14:textId="77777777" w:rsidR="001956B2" w:rsidRDefault="001956B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210796" w14:textId="77777777" w:rsidR="001956B2" w:rsidRDefault="001956B2">
            <w:r>
              <w:rPr>
                <w:sz w:val="16"/>
                <w:szCs w:val="16"/>
              </w:rPr>
              <w:t>Addition of applicability for new ATSSS test case 10.4.1.5 and 10.4.1.6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2CE9AB" w14:textId="77777777" w:rsidR="001956B2" w:rsidRDefault="001956B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0D3FB5" w14:textId="77777777" w:rsidR="001956B2" w:rsidRDefault="001956B2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51BC87" w14:textId="77777777" w:rsidR="001956B2" w:rsidRDefault="001956B2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BA3C3E" w14:textId="77777777" w:rsidR="001956B2" w:rsidRDefault="001956B2">
            <w:r>
              <w:rPr>
                <w:sz w:val="16"/>
                <w:szCs w:val="16"/>
              </w:rPr>
              <w:t>R5-232708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A5EF03" w14:textId="77777777" w:rsidR="001956B2" w:rsidRDefault="001956B2">
            <w:r>
              <w:rPr>
                <w:sz w:val="16"/>
                <w:szCs w:val="16"/>
              </w:rPr>
              <w:t>CATT, TDIA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CF33C8" w14:textId="77777777" w:rsidR="001956B2" w:rsidRDefault="001956B2">
            <w:r>
              <w:rPr>
                <w:sz w:val="16"/>
                <w:szCs w:val="16"/>
              </w:rPr>
              <w:t>ATSSS-UEConTest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027CDD" w14:textId="77777777" w:rsidR="001956B2" w:rsidRDefault="001956B2">
            <w:r>
              <w:rPr>
                <w:sz w:val="16"/>
                <w:szCs w:val="16"/>
              </w:rPr>
              <w:t>Table 4.1-4a, Table 4.2-1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D7CF1C4" w14:textId="77777777" w:rsidR="001956B2" w:rsidRDefault="001956B2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138512CA" w14:textId="77777777" w:rsidR="001956B2" w:rsidRDefault="001956B2" w:rsidP="001956B2"/>
    <w:p w14:paraId="732E8E8B" w14:textId="77777777" w:rsidR="001956B2" w:rsidRDefault="001956B2" w:rsidP="001956B2"/>
    <w:p w14:paraId="435668DA" w14:textId="77777777" w:rsidR="00C5135B" w:rsidRDefault="00C5135B" w:rsidP="00C5135B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RP-230929</w:t>
      </w:r>
      <w:r>
        <w:rPr>
          <w:b/>
          <w:i/>
          <w:noProof/>
          <w:sz w:val="28"/>
        </w:rPr>
        <w:fldChar w:fldCharType="end"/>
      </w:r>
    </w:p>
    <w:p w14:paraId="650143D1" w14:textId="77777777" w:rsidR="00C5135B" w:rsidRDefault="00C5135B" w:rsidP="00C5135B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7C9393D8" w14:textId="77777777" w:rsidR="00C5135B" w:rsidRDefault="00C5135B" w:rsidP="00C5135B">
      <w:pPr>
        <w:rPr>
          <w:rFonts w:ascii="Arial" w:hAnsi="Arial" w:cs="Arial"/>
          <w:b/>
          <w:bCs/>
          <w:lang w:val="en-US"/>
        </w:rPr>
      </w:pPr>
    </w:p>
    <w:p w14:paraId="449BCD64" w14:textId="77777777" w:rsidR="00C5135B" w:rsidRDefault="00C5135B" w:rsidP="00C5135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28233BFD" w14:textId="77777777" w:rsidR="00C5135B" w:rsidRDefault="00C5135B" w:rsidP="00C513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WIConformance Test Aspects - Protocol enhancements for Mission Critical Services for Rel-16 (MCPTT, MCVideo, MCData) (MCProtoc16_enh2MCPTT_eMCData2-ConTest)</w:t>
      </w:r>
      <w:r>
        <w:rPr>
          <w:rFonts w:ascii="Arial" w:hAnsi="Arial" w:cs="Arial"/>
          <w:b/>
          <w:bCs/>
        </w:rPr>
        <w:fldChar w:fldCharType="end"/>
      </w:r>
    </w:p>
    <w:p w14:paraId="6AC11766" w14:textId="77777777" w:rsidR="00C5135B" w:rsidRDefault="00C5135B" w:rsidP="00C5135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13.2.12</w:t>
      </w:r>
      <w:r>
        <w:rPr>
          <w:rFonts w:ascii="Arial" w:hAnsi="Arial" w:cs="Arial"/>
          <w:b/>
          <w:bCs/>
        </w:rPr>
        <w:fldChar w:fldCharType="end"/>
      </w:r>
    </w:p>
    <w:p w14:paraId="0CAB90A1" w14:textId="77777777" w:rsidR="00C5135B" w:rsidRDefault="00C5135B" w:rsidP="00C5135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CD82B89" w14:textId="77777777" w:rsidR="00C5135B" w:rsidRDefault="00C5135B" w:rsidP="00C5135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C0ADF56" w14:textId="77777777" w:rsidR="00C5135B" w:rsidRDefault="00C5135B" w:rsidP="00C5135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C5135B" w14:paraId="3255BF98" w14:textId="77777777" w:rsidTr="00C5135B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826EBC4" w14:textId="77777777" w:rsidR="00C5135B" w:rsidRDefault="00C5135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82F8C0E" w14:textId="77777777" w:rsidR="00C5135B" w:rsidRDefault="00C5135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31CC45B" w14:textId="77777777" w:rsidR="00C5135B" w:rsidRDefault="00C5135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1A5DE01" w14:textId="77777777" w:rsidR="00C5135B" w:rsidRDefault="00C5135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342AB73" w14:textId="77777777" w:rsidR="00C5135B" w:rsidRDefault="00C5135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FB82182" w14:textId="77777777" w:rsidR="00C5135B" w:rsidRDefault="00C5135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5EA640D" w14:textId="77777777" w:rsidR="00C5135B" w:rsidRDefault="00C5135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C0D08E3" w14:textId="77777777" w:rsidR="00C5135B" w:rsidRDefault="00C5135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B1AAED9" w14:textId="77777777" w:rsidR="00C5135B" w:rsidRDefault="00C5135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9B2B87C" w14:textId="77777777" w:rsidR="00C5135B" w:rsidRDefault="00C5135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85C5E6A" w14:textId="77777777" w:rsidR="00C5135B" w:rsidRDefault="00C5135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A9EDB9A" w14:textId="77777777" w:rsidR="00C5135B" w:rsidRDefault="00C5135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B5B8DA4" w14:textId="77777777" w:rsidR="00C5135B" w:rsidRDefault="00C5135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C5135B" w14:paraId="1F0CD05D" w14:textId="77777777" w:rsidTr="00C5135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A3FD2B" w14:textId="77777777" w:rsidR="00C5135B" w:rsidRDefault="00C5135B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341106" w14:textId="77777777" w:rsidR="00C5135B" w:rsidRDefault="00C5135B">
            <w:r>
              <w:rPr>
                <w:sz w:val="16"/>
                <w:szCs w:val="16"/>
              </w:rPr>
              <w:t>0306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7DC1B6" w14:textId="77777777" w:rsidR="00C5135B" w:rsidRDefault="00C5135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7D353C" w14:textId="77777777" w:rsidR="00C5135B" w:rsidRDefault="00C5135B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7041FF" w14:textId="77777777" w:rsidR="00C5135B" w:rsidRDefault="00C5135B">
            <w:r>
              <w:rPr>
                <w:sz w:val="16"/>
                <w:szCs w:val="16"/>
              </w:rPr>
              <w:t>Updates to MCData UE Configuration and User Profile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A0AF93" w14:textId="77777777" w:rsidR="00C5135B" w:rsidRDefault="00C5135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7C6F5F" w14:textId="77777777" w:rsidR="00C5135B" w:rsidRDefault="00C5135B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C9689A" w14:textId="77777777" w:rsidR="00C5135B" w:rsidRDefault="00C5135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BEB4AA" w14:textId="77777777" w:rsidR="00C5135B" w:rsidRDefault="00C5135B">
            <w:r>
              <w:rPr>
                <w:sz w:val="16"/>
                <w:szCs w:val="16"/>
              </w:rPr>
              <w:t>R5-233488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2593A2" w14:textId="77777777" w:rsidR="00C5135B" w:rsidRDefault="00C5135B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9D7854" w14:textId="77777777" w:rsidR="00C5135B" w:rsidRDefault="00C5135B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1E1D7C" w14:textId="77777777" w:rsidR="00C5135B" w:rsidRDefault="00C5135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5DF856" w14:textId="77777777" w:rsidR="00C5135B" w:rsidRDefault="00C5135B">
            <w:pPr>
              <w:rPr>
                <w:sz w:val="16"/>
                <w:szCs w:val="16"/>
              </w:rPr>
            </w:pPr>
          </w:p>
        </w:tc>
      </w:tr>
      <w:tr w:rsidR="00C5135B" w14:paraId="51F02D01" w14:textId="77777777" w:rsidTr="00C5135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A24073" w14:textId="77777777" w:rsidR="00C5135B" w:rsidRDefault="00C5135B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8F4C3F" w14:textId="77777777" w:rsidR="00C5135B" w:rsidRDefault="00C5135B">
            <w:r>
              <w:rPr>
                <w:sz w:val="16"/>
                <w:szCs w:val="16"/>
              </w:rPr>
              <w:t>0308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6D103C" w14:textId="77777777" w:rsidR="00C5135B" w:rsidRDefault="00C5135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14B7AC" w14:textId="77777777" w:rsidR="00C5135B" w:rsidRDefault="00C5135B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D70E36" w14:textId="77777777" w:rsidR="00C5135B" w:rsidRDefault="00C5135B">
            <w:r>
              <w:rPr>
                <w:sz w:val="16"/>
                <w:szCs w:val="16"/>
              </w:rPr>
              <w:t>Updates to MCData PIDF for functional alias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490775" w14:textId="77777777" w:rsidR="00C5135B" w:rsidRDefault="00C5135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AFE52D" w14:textId="77777777" w:rsidR="00C5135B" w:rsidRDefault="00C5135B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F7C8BC" w14:textId="77777777" w:rsidR="00C5135B" w:rsidRDefault="00C5135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DCC8E3" w14:textId="77777777" w:rsidR="00C5135B" w:rsidRDefault="00C5135B">
            <w:r>
              <w:rPr>
                <w:sz w:val="16"/>
                <w:szCs w:val="16"/>
              </w:rPr>
              <w:t>R5-233489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137838" w14:textId="77777777" w:rsidR="00C5135B" w:rsidRDefault="00C5135B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F7C853" w14:textId="77777777" w:rsidR="00C5135B" w:rsidRDefault="00C5135B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1CCD2AC" w14:textId="77777777" w:rsidR="00C5135B" w:rsidRDefault="00C5135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BAE501" w14:textId="77777777" w:rsidR="00C5135B" w:rsidRDefault="00C5135B">
            <w:pPr>
              <w:rPr>
                <w:sz w:val="16"/>
                <w:szCs w:val="16"/>
              </w:rPr>
            </w:pPr>
          </w:p>
        </w:tc>
      </w:tr>
      <w:tr w:rsidR="00C5135B" w14:paraId="6FABA251" w14:textId="77777777" w:rsidTr="00C5135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FB70CF" w14:textId="77777777" w:rsidR="00C5135B" w:rsidRDefault="00C5135B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2368D4" w14:textId="77777777" w:rsidR="00C5135B" w:rsidRDefault="00C5135B">
            <w:r>
              <w:rPr>
                <w:sz w:val="16"/>
                <w:szCs w:val="16"/>
              </w:rPr>
              <w:t>0309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794642" w14:textId="77777777" w:rsidR="00C5135B" w:rsidRDefault="00C5135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89497C" w14:textId="77777777" w:rsidR="00C5135B" w:rsidRDefault="00C5135B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D50F62" w14:textId="77777777" w:rsidR="00C5135B" w:rsidRDefault="00C5135B">
            <w:r>
              <w:rPr>
                <w:sz w:val="16"/>
                <w:szCs w:val="16"/>
              </w:rPr>
              <w:t>Updates to 5.3.3 Pre-Established Session Establishment Generic TC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BC0DAC" w14:textId="77777777" w:rsidR="00C5135B" w:rsidRDefault="00C5135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656F0E" w14:textId="77777777" w:rsidR="00C5135B" w:rsidRDefault="00C5135B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623152" w14:textId="77777777" w:rsidR="00C5135B" w:rsidRDefault="00C5135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0AEA55" w14:textId="77777777" w:rsidR="00C5135B" w:rsidRDefault="00C5135B">
            <w:r>
              <w:rPr>
                <w:sz w:val="16"/>
                <w:szCs w:val="16"/>
              </w:rPr>
              <w:t>R5-233490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CCAD06" w14:textId="77777777" w:rsidR="00C5135B" w:rsidRDefault="00C5135B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16999E" w14:textId="77777777" w:rsidR="00C5135B" w:rsidRDefault="00C5135B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102575" w14:textId="77777777" w:rsidR="00C5135B" w:rsidRDefault="00C5135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79B1EC" w14:textId="77777777" w:rsidR="00C5135B" w:rsidRDefault="00C5135B">
            <w:pPr>
              <w:rPr>
                <w:sz w:val="16"/>
                <w:szCs w:val="16"/>
              </w:rPr>
            </w:pPr>
          </w:p>
        </w:tc>
      </w:tr>
      <w:tr w:rsidR="00C5135B" w14:paraId="4E4C284A" w14:textId="77777777" w:rsidTr="00C5135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7EF9BC" w14:textId="77777777" w:rsidR="00C5135B" w:rsidRDefault="00C5135B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3F61F5" w14:textId="77777777" w:rsidR="00C5135B" w:rsidRDefault="00C5135B">
            <w:r>
              <w:rPr>
                <w:sz w:val="16"/>
                <w:szCs w:val="16"/>
              </w:rPr>
              <w:t>0310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9DEAD7" w14:textId="77777777" w:rsidR="00C5135B" w:rsidRDefault="00C5135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47173E" w14:textId="77777777" w:rsidR="00C5135B" w:rsidRDefault="00C5135B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5376E5" w14:textId="77777777" w:rsidR="00C5135B" w:rsidRDefault="00C5135B">
            <w:r>
              <w:rPr>
                <w:sz w:val="16"/>
                <w:szCs w:val="16"/>
              </w:rPr>
              <w:t>Updates to MCData-Info from the UE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051312" w14:textId="77777777" w:rsidR="00C5135B" w:rsidRDefault="00C5135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B97852" w14:textId="77777777" w:rsidR="00C5135B" w:rsidRDefault="00C5135B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49D961" w14:textId="77777777" w:rsidR="00C5135B" w:rsidRDefault="00C5135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250DD1" w14:textId="77777777" w:rsidR="00C5135B" w:rsidRDefault="00C5135B">
            <w:r>
              <w:rPr>
                <w:sz w:val="16"/>
                <w:szCs w:val="16"/>
              </w:rPr>
              <w:t>R5-233491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8FF1E1" w14:textId="77777777" w:rsidR="00C5135B" w:rsidRDefault="00C5135B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3F0E3F" w14:textId="77777777" w:rsidR="00C5135B" w:rsidRDefault="00C5135B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1241A1" w14:textId="77777777" w:rsidR="00C5135B" w:rsidRDefault="00C5135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6CA6E9" w14:textId="77777777" w:rsidR="00C5135B" w:rsidRDefault="00C5135B">
            <w:pPr>
              <w:rPr>
                <w:sz w:val="16"/>
                <w:szCs w:val="16"/>
              </w:rPr>
            </w:pPr>
          </w:p>
        </w:tc>
      </w:tr>
      <w:tr w:rsidR="00C5135B" w14:paraId="39348BAC" w14:textId="77777777" w:rsidTr="00C5135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B26B15" w14:textId="77777777" w:rsidR="00C5135B" w:rsidRDefault="00C5135B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C2FA6B" w14:textId="77777777" w:rsidR="00C5135B" w:rsidRDefault="00C5135B">
            <w:r>
              <w:rPr>
                <w:sz w:val="16"/>
                <w:szCs w:val="16"/>
              </w:rPr>
              <w:t>0311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0DA308" w14:textId="77777777" w:rsidR="00C5135B" w:rsidRDefault="00C5135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341A4F" w14:textId="77777777" w:rsidR="00C5135B" w:rsidRDefault="00C5135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E22F94" w14:textId="77777777" w:rsidR="00C5135B" w:rsidRDefault="00C5135B">
            <w:r>
              <w:rPr>
                <w:sz w:val="16"/>
                <w:szCs w:val="16"/>
              </w:rPr>
              <w:t>Updates to SDP Message from the SS for MCData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48034D" w14:textId="77777777" w:rsidR="00C5135B" w:rsidRDefault="00C5135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B38634" w14:textId="77777777" w:rsidR="00C5135B" w:rsidRDefault="00C5135B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303BA6" w14:textId="77777777" w:rsidR="00C5135B" w:rsidRDefault="00C5135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6D4971" w14:textId="77777777" w:rsidR="00C5135B" w:rsidRDefault="00C5135B">
            <w:r>
              <w:rPr>
                <w:sz w:val="16"/>
                <w:szCs w:val="16"/>
              </w:rPr>
              <w:t>R5-233294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A72A86" w14:textId="77777777" w:rsidR="00C5135B" w:rsidRDefault="00C5135B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17328C" w14:textId="77777777" w:rsidR="00C5135B" w:rsidRDefault="00C5135B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FACC7F" w14:textId="77777777" w:rsidR="00C5135B" w:rsidRDefault="00C5135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840159" w14:textId="77777777" w:rsidR="00C5135B" w:rsidRDefault="00C5135B">
            <w:pPr>
              <w:rPr>
                <w:sz w:val="16"/>
                <w:szCs w:val="16"/>
              </w:rPr>
            </w:pPr>
          </w:p>
        </w:tc>
      </w:tr>
      <w:tr w:rsidR="00C5135B" w14:paraId="5CE50B61" w14:textId="77777777" w:rsidTr="00C5135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DF253E" w14:textId="77777777" w:rsidR="00C5135B" w:rsidRDefault="00C5135B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A49A9C" w14:textId="77777777" w:rsidR="00C5135B" w:rsidRDefault="00C5135B">
            <w:r>
              <w:rPr>
                <w:sz w:val="16"/>
                <w:szCs w:val="16"/>
              </w:rPr>
              <w:t>0312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CC1968" w14:textId="77777777" w:rsidR="00C5135B" w:rsidRDefault="00C5135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F7703D" w14:textId="77777777" w:rsidR="00C5135B" w:rsidRDefault="00C5135B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99BC9C" w14:textId="77777777" w:rsidR="00C5135B" w:rsidRDefault="00C5135B">
            <w:r>
              <w:rPr>
                <w:sz w:val="16"/>
                <w:szCs w:val="16"/>
              </w:rPr>
              <w:t>Updates to SDP Message from the UE for MCData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E58E74" w14:textId="77777777" w:rsidR="00C5135B" w:rsidRDefault="00C5135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96D38F" w14:textId="77777777" w:rsidR="00C5135B" w:rsidRDefault="00C5135B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3EB924" w14:textId="77777777" w:rsidR="00C5135B" w:rsidRDefault="00C5135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5169A7" w14:textId="77777777" w:rsidR="00C5135B" w:rsidRDefault="00C5135B">
            <w:r>
              <w:rPr>
                <w:sz w:val="16"/>
                <w:szCs w:val="16"/>
              </w:rPr>
              <w:t>R5-233492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4F01C2" w14:textId="77777777" w:rsidR="00C5135B" w:rsidRDefault="00C5135B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03645D" w14:textId="77777777" w:rsidR="00C5135B" w:rsidRDefault="00C5135B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2E2B6A" w14:textId="77777777" w:rsidR="00C5135B" w:rsidRDefault="00C5135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443D01" w14:textId="77777777" w:rsidR="00C5135B" w:rsidRDefault="00C5135B">
            <w:pPr>
              <w:rPr>
                <w:sz w:val="16"/>
                <w:szCs w:val="16"/>
              </w:rPr>
            </w:pPr>
          </w:p>
        </w:tc>
      </w:tr>
      <w:tr w:rsidR="00C5135B" w14:paraId="599909A4" w14:textId="77777777" w:rsidTr="00C5135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F27508" w14:textId="77777777" w:rsidR="00C5135B" w:rsidRDefault="00C5135B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80AA38" w14:textId="77777777" w:rsidR="00C5135B" w:rsidRDefault="00C5135B">
            <w:r>
              <w:rPr>
                <w:sz w:val="16"/>
                <w:szCs w:val="16"/>
              </w:rPr>
              <w:t>0313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0EF8E9" w14:textId="77777777" w:rsidR="00C5135B" w:rsidRDefault="00C5135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70094A" w14:textId="77777777" w:rsidR="00C5135B" w:rsidRDefault="00C5135B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214575" w14:textId="77777777" w:rsidR="00C5135B" w:rsidRDefault="00C5135B">
            <w:r>
              <w:rPr>
                <w:sz w:val="16"/>
                <w:szCs w:val="16"/>
              </w:rPr>
              <w:t>Addition of generic Functional Alias Generic Procedures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7270CB" w14:textId="77777777" w:rsidR="00C5135B" w:rsidRDefault="00C5135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5E0D09" w14:textId="77777777" w:rsidR="00C5135B" w:rsidRDefault="00C5135B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2704AF" w14:textId="77777777" w:rsidR="00C5135B" w:rsidRDefault="00C5135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EB956D" w14:textId="77777777" w:rsidR="00C5135B" w:rsidRDefault="00C5135B">
            <w:r>
              <w:rPr>
                <w:sz w:val="16"/>
                <w:szCs w:val="16"/>
              </w:rPr>
              <w:t>R5-233293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D046FE" w14:textId="77777777" w:rsidR="00C5135B" w:rsidRDefault="00C5135B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407AA7" w14:textId="77777777" w:rsidR="00C5135B" w:rsidRDefault="00C5135B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DAE4697" w14:textId="77777777" w:rsidR="00C5135B" w:rsidRDefault="00C5135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D6D43D" w14:textId="77777777" w:rsidR="00C5135B" w:rsidRDefault="00C5135B">
            <w:pPr>
              <w:rPr>
                <w:sz w:val="16"/>
                <w:szCs w:val="16"/>
              </w:rPr>
            </w:pPr>
          </w:p>
        </w:tc>
      </w:tr>
      <w:tr w:rsidR="00C5135B" w14:paraId="21AAAF56" w14:textId="77777777" w:rsidTr="00C5135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13BE8E" w14:textId="77777777" w:rsidR="00C5135B" w:rsidRDefault="00C5135B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822F98" w14:textId="77777777" w:rsidR="00C5135B" w:rsidRDefault="00C5135B">
            <w:r>
              <w:rPr>
                <w:sz w:val="16"/>
                <w:szCs w:val="16"/>
              </w:rPr>
              <w:t>0328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68A42D" w14:textId="77777777" w:rsidR="00C5135B" w:rsidRDefault="00C5135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6F108A" w14:textId="77777777" w:rsidR="00C5135B" w:rsidRDefault="00C5135B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DA4ED4" w14:textId="77777777" w:rsidR="00C5135B" w:rsidRDefault="00C5135B">
            <w:r>
              <w:rPr>
                <w:sz w:val="16"/>
                <w:szCs w:val="16"/>
              </w:rPr>
              <w:t>Correction of test case 5.9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0F0CE9" w14:textId="77777777" w:rsidR="00C5135B" w:rsidRDefault="00C5135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6EFDB7" w14:textId="77777777" w:rsidR="00C5135B" w:rsidRDefault="00C5135B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0842BB" w14:textId="77777777" w:rsidR="00C5135B" w:rsidRDefault="00C5135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F4ACF7" w14:textId="77777777" w:rsidR="00C5135B" w:rsidRDefault="00C5135B">
            <w:r>
              <w:rPr>
                <w:sz w:val="16"/>
                <w:szCs w:val="16"/>
              </w:rPr>
              <w:t>R5-232195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9C5FF0" w14:textId="77777777" w:rsidR="00C5135B" w:rsidRDefault="00C5135B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195CB8" w14:textId="77777777" w:rsidR="00C5135B" w:rsidRDefault="00C5135B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06D336" w14:textId="77777777" w:rsidR="00C5135B" w:rsidRDefault="00C5135B">
            <w:r>
              <w:rPr>
                <w:sz w:val="16"/>
                <w:szCs w:val="16"/>
              </w:rPr>
              <w:t>5.9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E1ACB0" w14:textId="77777777" w:rsidR="00C5135B" w:rsidRDefault="00C5135B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5135B" w14:paraId="0458296B" w14:textId="77777777" w:rsidTr="00C5135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153017" w14:textId="77777777" w:rsidR="00C5135B" w:rsidRDefault="00C5135B">
            <w:r>
              <w:rPr>
                <w:sz w:val="16"/>
                <w:szCs w:val="16"/>
              </w:rPr>
              <w:t>36.579-4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E29E86" w14:textId="77777777" w:rsidR="00C5135B" w:rsidRDefault="00C5135B">
            <w:r>
              <w:rPr>
                <w:sz w:val="16"/>
                <w:szCs w:val="16"/>
              </w:rPr>
              <w:t>0029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E84F0C" w14:textId="77777777" w:rsidR="00C5135B" w:rsidRDefault="00C5135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2D6D6E" w14:textId="77777777" w:rsidR="00C5135B" w:rsidRDefault="00C5135B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CBE848" w14:textId="77777777" w:rsidR="00C5135B" w:rsidRDefault="00C5135B">
            <w:r>
              <w:rPr>
                <w:sz w:val="16"/>
                <w:szCs w:val="16"/>
              </w:rPr>
              <w:t>Updates to Applicability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9AEB65" w14:textId="77777777" w:rsidR="00C5135B" w:rsidRDefault="00C5135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456858" w14:textId="77777777" w:rsidR="00C5135B" w:rsidRDefault="00C5135B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C0CBF7" w14:textId="77777777" w:rsidR="00C5135B" w:rsidRDefault="00C5135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5D8DF5" w14:textId="77777777" w:rsidR="00C5135B" w:rsidRDefault="00C5135B">
            <w:r>
              <w:rPr>
                <w:sz w:val="16"/>
                <w:szCs w:val="16"/>
              </w:rPr>
              <w:t>R5-232605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1BD7EE" w14:textId="77777777" w:rsidR="00C5135B" w:rsidRDefault="00C5135B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379CD3" w14:textId="77777777" w:rsidR="00C5135B" w:rsidRDefault="00C5135B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8842EA" w14:textId="77777777" w:rsidR="00C5135B" w:rsidRDefault="00C5135B">
            <w:r>
              <w:rPr>
                <w:sz w:val="16"/>
                <w:szCs w:val="16"/>
              </w:rPr>
              <w:t>4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77BD2F1" w14:textId="77777777" w:rsidR="00C5135B" w:rsidRDefault="00C5135B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5135B" w14:paraId="321E8BF7" w14:textId="77777777" w:rsidTr="00C5135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399462" w14:textId="77777777" w:rsidR="00C5135B" w:rsidRDefault="00C5135B">
            <w:r>
              <w:rPr>
                <w:sz w:val="16"/>
                <w:szCs w:val="16"/>
              </w:rPr>
              <w:t>36.579-5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FE5B60" w14:textId="77777777" w:rsidR="00C5135B" w:rsidRDefault="00C5135B">
            <w:r>
              <w:rPr>
                <w:sz w:val="16"/>
                <w:szCs w:val="16"/>
              </w:rPr>
              <w:t>0094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0461AB" w14:textId="77777777" w:rsidR="00C5135B" w:rsidRDefault="00C5135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23B743" w14:textId="77777777" w:rsidR="00C5135B" w:rsidRDefault="00C5135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3A4C87" w14:textId="77777777" w:rsidR="00C5135B" w:rsidRDefault="00C5135B">
            <w:r>
              <w:rPr>
                <w:sz w:val="16"/>
                <w:szCs w:val="16"/>
              </w:rPr>
              <w:t>Update to MCX PIXITs for MCData Functional Alias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967996" w14:textId="77777777" w:rsidR="00C5135B" w:rsidRDefault="00C5135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C33F37" w14:textId="77777777" w:rsidR="00C5135B" w:rsidRDefault="00C5135B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5D0504" w14:textId="77777777" w:rsidR="00C5135B" w:rsidRDefault="00C5135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960A5E" w14:textId="77777777" w:rsidR="00C5135B" w:rsidRDefault="00C5135B">
            <w:r>
              <w:rPr>
                <w:sz w:val="16"/>
                <w:szCs w:val="16"/>
              </w:rPr>
              <w:t>R5-232604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18C6E3" w14:textId="77777777" w:rsidR="00C5135B" w:rsidRDefault="00C5135B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92CD5A" w14:textId="77777777" w:rsidR="00C5135B" w:rsidRDefault="00C5135B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DCDC33" w14:textId="77777777" w:rsidR="00C5135B" w:rsidRDefault="00C5135B">
            <w:r>
              <w:rPr>
                <w:sz w:val="16"/>
                <w:szCs w:val="16"/>
              </w:rPr>
              <w:t>9.2.1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F85695" w14:textId="77777777" w:rsidR="00C5135B" w:rsidRDefault="00C5135B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5135B" w14:paraId="0C3BC344" w14:textId="77777777" w:rsidTr="00C5135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EC438B" w14:textId="77777777" w:rsidR="00C5135B" w:rsidRDefault="00C5135B"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E809E7" w14:textId="77777777" w:rsidR="00C5135B" w:rsidRDefault="00C5135B">
            <w:r>
              <w:rPr>
                <w:sz w:val="16"/>
                <w:szCs w:val="16"/>
              </w:rPr>
              <w:t>0093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D0DE07" w14:textId="77777777" w:rsidR="00C5135B" w:rsidRDefault="00C5135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E276CE" w14:textId="77777777" w:rsidR="00C5135B" w:rsidRDefault="00C5135B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F48285" w14:textId="77777777" w:rsidR="00C5135B" w:rsidRDefault="00C5135B">
            <w:r>
              <w:rPr>
                <w:sz w:val="16"/>
                <w:szCs w:val="16"/>
              </w:rPr>
              <w:t>Correction of test case 6.4.2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3FFF4F" w14:textId="77777777" w:rsidR="00C5135B" w:rsidRDefault="00C5135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324F1E" w14:textId="77777777" w:rsidR="00C5135B" w:rsidRDefault="00C5135B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120E6F" w14:textId="77777777" w:rsidR="00C5135B" w:rsidRDefault="00C5135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C09EAE" w14:textId="77777777" w:rsidR="00C5135B" w:rsidRDefault="00C5135B">
            <w:r>
              <w:rPr>
                <w:sz w:val="16"/>
                <w:szCs w:val="16"/>
              </w:rPr>
              <w:t>R5-232196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943156" w14:textId="77777777" w:rsidR="00C5135B" w:rsidRDefault="00C5135B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356598" w14:textId="77777777" w:rsidR="00C5135B" w:rsidRDefault="00C5135B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7873849" w14:textId="77777777" w:rsidR="00C5135B" w:rsidRDefault="00C5135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87079C" w14:textId="77777777" w:rsidR="00C5135B" w:rsidRDefault="00C5135B">
            <w:pPr>
              <w:rPr>
                <w:sz w:val="16"/>
                <w:szCs w:val="16"/>
              </w:rPr>
            </w:pPr>
          </w:p>
        </w:tc>
      </w:tr>
      <w:tr w:rsidR="00C5135B" w14:paraId="1864AA4D" w14:textId="77777777" w:rsidTr="00C5135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BEC824" w14:textId="77777777" w:rsidR="00C5135B" w:rsidRDefault="00C5135B">
            <w:r>
              <w:rPr>
                <w:sz w:val="16"/>
                <w:szCs w:val="16"/>
              </w:rPr>
              <w:t>36.579-7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10EF03" w14:textId="77777777" w:rsidR="00C5135B" w:rsidRDefault="00C5135B">
            <w:r>
              <w:rPr>
                <w:sz w:val="16"/>
                <w:szCs w:val="16"/>
              </w:rPr>
              <w:t>0034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AE0926" w14:textId="77777777" w:rsidR="00C5135B" w:rsidRDefault="00C5135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A1E673" w14:textId="77777777" w:rsidR="00C5135B" w:rsidRDefault="00C5135B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1295FC" w14:textId="77777777" w:rsidR="00C5135B" w:rsidRDefault="00C5135B">
            <w:r>
              <w:rPr>
                <w:sz w:val="16"/>
                <w:szCs w:val="16"/>
              </w:rPr>
              <w:t>Addition of new test case 5.5 for Pre-established Session Configuration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108D9D" w14:textId="77777777" w:rsidR="00C5135B" w:rsidRDefault="00C5135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1561D4" w14:textId="77777777" w:rsidR="00C5135B" w:rsidRDefault="00C5135B">
            <w:r>
              <w:rPr>
                <w:sz w:val="16"/>
                <w:szCs w:val="16"/>
              </w:rPr>
              <w:t>15.5.1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56D8C9" w14:textId="77777777" w:rsidR="00C5135B" w:rsidRDefault="00C5135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C75789" w14:textId="77777777" w:rsidR="00C5135B" w:rsidRDefault="00C5135B">
            <w:r>
              <w:rPr>
                <w:sz w:val="16"/>
                <w:szCs w:val="16"/>
              </w:rPr>
              <w:t>R5-232594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75E54E" w14:textId="77777777" w:rsidR="00C5135B" w:rsidRDefault="00C5135B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EAC691" w14:textId="77777777" w:rsidR="00C5135B" w:rsidRDefault="00C5135B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D06B5D" w14:textId="77777777" w:rsidR="00C5135B" w:rsidRDefault="00C5135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B39B97" w14:textId="77777777" w:rsidR="00C5135B" w:rsidRDefault="00C5135B">
            <w:pPr>
              <w:rPr>
                <w:sz w:val="16"/>
                <w:szCs w:val="16"/>
              </w:rPr>
            </w:pPr>
          </w:p>
        </w:tc>
      </w:tr>
      <w:tr w:rsidR="00C5135B" w14:paraId="5231FC5C" w14:textId="77777777" w:rsidTr="00C5135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E61985" w14:textId="77777777" w:rsidR="00C5135B" w:rsidRDefault="00C5135B">
            <w:r>
              <w:rPr>
                <w:sz w:val="16"/>
                <w:szCs w:val="16"/>
              </w:rPr>
              <w:t>36.579-7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6E0371" w14:textId="77777777" w:rsidR="00C5135B" w:rsidRDefault="00C5135B">
            <w:r>
              <w:rPr>
                <w:sz w:val="16"/>
                <w:szCs w:val="16"/>
              </w:rPr>
              <w:t>0035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86F71E" w14:textId="77777777" w:rsidR="00C5135B" w:rsidRDefault="00C5135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C31768" w14:textId="77777777" w:rsidR="00C5135B" w:rsidRDefault="00C5135B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65E4FF" w14:textId="77777777" w:rsidR="00C5135B" w:rsidRDefault="00C5135B">
            <w:r>
              <w:rPr>
                <w:sz w:val="16"/>
                <w:szCs w:val="16"/>
              </w:rPr>
              <w:t>Addition of new test case 5.6 for CSK Download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0ED9FD" w14:textId="77777777" w:rsidR="00C5135B" w:rsidRDefault="00C5135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CD8018" w14:textId="77777777" w:rsidR="00C5135B" w:rsidRDefault="00C5135B">
            <w:r>
              <w:rPr>
                <w:sz w:val="16"/>
                <w:szCs w:val="16"/>
              </w:rPr>
              <w:t>15.5.1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B819F9" w14:textId="77777777" w:rsidR="00C5135B" w:rsidRDefault="00C5135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C925AB" w14:textId="77777777" w:rsidR="00C5135B" w:rsidRDefault="00C5135B">
            <w:r>
              <w:rPr>
                <w:sz w:val="16"/>
                <w:szCs w:val="16"/>
              </w:rPr>
              <w:t>R5-232595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B70482" w14:textId="77777777" w:rsidR="00C5135B" w:rsidRDefault="00C5135B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34E4F1" w14:textId="77777777" w:rsidR="00C5135B" w:rsidRDefault="00C5135B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3FB2BE" w14:textId="77777777" w:rsidR="00C5135B" w:rsidRDefault="00C5135B">
            <w:r>
              <w:rPr>
                <w:sz w:val="16"/>
                <w:szCs w:val="16"/>
              </w:rPr>
              <w:t>5.6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4B8D78C" w14:textId="77777777" w:rsidR="00C5135B" w:rsidRDefault="00C5135B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5135B" w14:paraId="369916D6" w14:textId="77777777" w:rsidTr="00C5135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AB41D7" w14:textId="77777777" w:rsidR="00C5135B" w:rsidRDefault="00C5135B">
            <w:r>
              <w:rPr>
                <w:sz w:val="16"/>
                <w:szCs w:val="16"/>
              </w:rPr>
              <w:t>36.579-7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09CEF0" w14:textId="77777777" w:rsidR="00C5135B" w:rsidRDefault="00C5135B">
            <w:r>
              <w:rPr>
                <w:sz w:val="16"/>
                <w:szCs w:val="16"/>
              </w:rPr>
              <w:t>0036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54B45E" w14:textId="77777777" w:rsidR="00C5135B" w:rsidRDefault="00C5135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983232" w14:textId="77777777" w:rsidR="00C5135B" w:rsidRDefault="00C5135B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CA7CE8" w14:textId="77777777" w:rsidR="00C5135B" w:rsidRDefault="00C5135B">
            <w:r>
              <w:rPr>
                <w:sz w:val="16"/>
                <w:szCs w:val="16"/>
              </w:rPr>
              <w:t>Addition of new test case 5.7 for Functional Alias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26BAD5" w14:textId="77777777" w:rsidR="00C5135B" w:rsidRDefault="00C5135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DA3C19" w14:textId="77777777" w:rsidR="00C5135B" w:rsidRDefault="00C5135B">
            <w:r>
              <w:rPr>
                <w:sz w:val="16"/>
                <w:szCs w:val="16"/>
              </w:rPr>
              <w:t>15.5.1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403FD5" w14:textId="77777777" w:rsidR="00C5135B" w:rsidRDefault="00C5135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DDA36D" w14:textId="77777777" w:rsidR="00C5135B" w:rsidRDefault="00C5135B">
            <w:r>
              <w:rPr>
                <w:sz w:val="16"/>
                <w:szCs w:val="16"/>
              </w:rPr>
              <w:t>R5-233493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D3464B" w14:textId="77777777" w:rsidR="00C5135B" w:rsidRDefault="00C5135B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3C7FD7" w14:textId="77777777" w:rsidR="00C5135B" w:rsidRDefault="00C5135B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90137B7" w14:textId="77777777" w:rsidR="00C5135B" w:rsidRDefault="00C5135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C354CD" w14:textId="77777777" w:rsidR="00C5135B" w:rsidRDefault="00C5135B">
            <w:pPr>
              <w:rPr>
                <w:sz w:val="16"/>
                <w:szCs w:val="16"/>
              </w:rPr>
            </w:pPr>
          </w:p>
        </w:tc>
      </w:tr>
    </w:tbl>
    <w:p w14:paraId="2A0DEBD5" w14:textId="77777777" w:rsidR="00C5135B" w:rsidRDefault="00C5135B" w:rsidP="00C5135B"/>
    <w:p w14:paraId="1817C1B2" w14:textId="77777777" w:rsidR="00982B44" w:rsidRDefault="00982B44" w:rsidP="00982B44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RP-230930</w:t>
      </w:r>
      <w:r>
        <w:rPr>
          <w:b/>
          <w:i/>
          <w:noProof/>
          <w:sz w:val="28"/>
        </w:rPr>
        <w:fldChar w:fldCharType="end"/>
      </w:r>
    </w:p>
    <w:p w14:paraId="626E902B" w14:textId="77777777" w:rsidR="00982B44" w:rsidRDefault="00982B44" w:rsidP="00982B44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469DBEE7" w14:textId="77777777" w:rsidR="00982B44" w:rsidRDefault="00982B44" w:rsidP="00982B44">
      <w:pPr>
        <w:rPr>
          <w:rFonts w:ascii="Arial" w:hAnsi="Arial" w:cs="Arial"/>
          <w:b/>
          <w:bCs/>
          <w:lang w:val="en-US"/>
        </w:rPr>
      </w:pPr>
    </w:p>
    <w:p w14:paraId="2CB1725F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2E7D60CF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Additional NR bands for UL-MIMO in Rel-17 (NR_bands_UL_MIMO_PC3_R17-UEConTest)</w:t>
      </w:r>
      <w:r>
        <w:rPr>
          <w:rFonts w:ascii="Arial" w:hAnsi="Arial" w:cs="Arial"/>
          <w:b/>
          <w:bCs/>
        </w:rPr>
        <w:fldChar w:fldCharType="end"/>
      </w:r>
    </w:p>
    <w:p w14:paraId="1AF7A4D1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</w:t>
      </w:r>
      <w:r>
        <w:rPr>
          <w:rFonts w:ascii="Arial" w:hAnsi="Arial" w:cs="Arial"/>
          <w:b/>
          <w:bCs/>
        </w:rPr>
        <w:fldChar w:fldCharType="end"/>
      </w:r>
    </w:p>
    <w:p w14:paraId="297AA192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09527FE" w14:textId="77777777" w:rsidR="00982B44" w:rsidRDefault="00982B44" w:rsidP="00982B44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52C1FD4" w14:textId="77777777" w:rsidR="00982B44" w:rsidRDefault="00982B44" w:rsidP="00982B4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982B44" w14:paraId="2974C848" w14:textId="77777777" w:rsidTr="00982B44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8CDD8B7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BFFB002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B101A2A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3C88425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E822C79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2F0FE2B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25373CB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68DE0C1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BF413D2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DA9329C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F0763E9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990C84D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260DFC2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982B44" w14:paraId="486E3716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342B7B" w14:textId="77777777" w:rsidR="00982B44" w:rsidRDefault="00982B44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74BF6F" w14:textId="77777777" w:rsidR="00982B44" w:rsidRDefault="00982B44">
            <w:r>
              <w:rPr>
                <w:sz w:val="16"/>
                <w:szCs w:val="16"/>
              </w:rPr>
              <w:t>0464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E0F68B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5F060B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779BC8" w14:textId="77777777" w:rsidR="00982B44" w:rsidRDefault="00982B44">
            <w:r>
              <w:rPr>
                <w:sz w:val="16"/>
                <w:szCs w:val="16"/>
              </w:rPr>
              <w:t>Addition of NR FR1 bands with UL MIMO capabilities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9FFB95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835840" w14:textId="77777777" w:rsidR="00982B44" w:rsidRDefault="00982B44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DD66EB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C20CC7" w14:textId="77777777" w:rsidR="00982B44" w:rsidRDefault="00982B44">
            <w:r>
              <w:rPr>
                <w:sz w:val="16"/>
                <w:szCs w:val="16"/>
              </w:rPr>
              <w:t>R5-232731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710C1B" w14:textId="77777777" w:rsidR="00982B44" w:rsidRDefault="00982B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EA2B2C" w14:textId="77777777" w:rsidR="00982B44" w:rsidRDefault="00982B44">
            <w:r>
              <w:rPr>
                <w:sz w:val="16"/>
                <w:szCs w:val="16"/>
              </w:rPr>
              <w:t>NR_bands_UL_MIMO_PC3_R17-UEConTest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86F5C5" w14:textId="77777777" w:rsidR="00982B44" w:rsidRDefault="00982B44">
            <w:r>
              <w:rPr>
                <w:sz w:val="16"/>
                <w:szCs w:val="16"/>
              </w:rPr>
              <w:t>A.4.3.9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28F8F03" w14:textId="77777777" w:rsidR="00982B44" w:rsidRDefault="00982B44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82B44" w14:paraId="155B99A5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442E65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B4A5A5" w14:textId="77777777" w:rsidR="00982B44" w:rsidRDefault="00982B44">
            <w:r>
              <w:rPr>
                <w:sz w:val="16"/>
                <w:szCs w:val="16"/>
              </w:rPr>
              <w:t>2243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437353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ABFC76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011561" w14:textId="77777777" w:rsidR="00982B44" w:rsidRDefault="00982B44">
            <w:r>
              <w:rPr>
                <w:sz w:val="16"/>
                <w:szCs w:val="16"/>
              </w:rPr>
              <w:t>Addition of new test case 6.2D.2_1 UE MPR for SUL with UL MIMO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9E1442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7C2901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3DDD1C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585B88" w14:textId="77777777" w:rsidR="00982B44" w:rsidRDefault="00982B44">
            <w:r>
              <w:rPr>
                <w:sz w:val="16"/>
                <w:szCs w:val="16"/>
              </w:rPr>
              <w:t>R5-232732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BC3A83" w14:textId="77777777" w:rsidR="00982B44" w:rsidRDefault="00982B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1D7FB8" w14:textId="77777777" w:rsidR="00982B44" w:rsidRDefault="00982B44">
            <w:r>
              <w:rPr>
                <w:sz w:val="16"/>
                <w:szCs w:val="16"/>
              </w:rPr>
              <w:t>NR_bands_UL_MIMO_PC3_R17-UEConTest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B97E4E" w14:textId="77777777" w:rsidR="00982B44" w:rsidRDefault="00982B44">
            <w:r>
              <w:rPr>
                <w:sz w:val="16"/>
                <w:szCs w:val="16"/>
              </w:rPr>
              <w:t>6.2D.2_1(new)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72F1C3F" w14:textId="77777777" w:rsidR="00982B44" w:rsidRDefault="00982B44">
            <w:r>
              <w:rPr>
                <w:sz w:val="16"/>
                <w:szCs w:val="16"/>
              </w:rPr>
              <w:t xml:space="preserve">TS/TR ... CR ... ; TS 38.521-1 CR 2247 2252TS 38.522 CR 0278; TS/TR ... CR ... </w:t>
            </w:r>
          </w:p>
        </w:tc>
      </w:tr>
      <w:tr w:rsidR="00982B44" w14:paraId="500847E8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221E70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F6A42E" w14:textId="77777777" w:rsidR="00982B44" w:rsidRDefault="00982B44">
            <w:r>
              <w:rPr>
                <w:sz w:val="16"/>
                <w:szCs w:val="16"/>
              </w:rPr>
              <w:t>2244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0524FF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690B87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EBF90E" w14:textId="77777777" w:rsidR="00982B44" w:rsidRDefault="00982B44">
            <w:r>
              <w:rPr>
                <w:sz w:val="16"/>
                <w:szCs w:val="16"/>
              </w:rPr>
              <w:t>Addition of new test case 6.2D.3_1 UE A-MPR for SUL with UL MIMO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BE8512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03EE77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E0066D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634A1B" w14:textId="77777777" w:rsidR="00982B44" w:rsidRDefault="00982B44">
            <w:r>
              <w:rPr>
                <w:sz w:val="16"/>
                <w:szCs w:val="16"/>
              </w:rPr>
              <w:t>R5-232733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1EC4BA" w14:textId="77777777" w:rsidR="00982B44" w:rsidRDefault="00982B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6DE205" w14:textId="77777777" w:rsidR="00982B44" w:rsidRDefault="00982B44">
            <w:r>
              <w:rPr>
                <w:sz w:val="16"/>
                <w:szCs w:val="16"/>
              </w:rPr>
              <w:t>NR_bands_UL_MIMO_PC3_R17-UEConTest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84BA79" w14:textId="77777777" w:rsidR="00982B44" w:rsidRDefault="00982B44">
            <w:r>
              <w:rPr>
                <w:sz w:val="16"/>
                <w:szCs w:val="16"/>
              </w:rPr>
              <w:t>6.2D.3_1(new)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2F299F0" w14:textId="77777777" w:rsidR="00982B44" w:rsidRDefault="00982B44">
            <w:r>
              <w:rPr>
                <w:sz w:val="16"/>
                <w:szCs w:val="16"/>
              </w:rPr>
              <w:t xml:space="preserve">TS/TR ... CR ... ; TS 38.521-1 CR 2248 2252TS 38.522 CR 0278; TS/TR ... CR ... </w:t>
            </w:r>
          </w:p>
        </w:tc>
      </w:tr>
      <w:tr w:rsidR="00982B44" w14:paraId="588720E5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BB6034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668B52" w14:textId="77777777" w:rsidR="00982B44" w:rsidRDefault="00982B44">
            <w:r>
              <w:rPr>
                <w:sz w:val="16"/>
                <w:szCs w:val="16"/>
              </w:rPr>
              <w:t>2245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FBC03A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0A393A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423CD7" w14:textId="77777777" w:rsidR="00982B44" w:rsidRDefault="00982B44">
            <w:r>
              <w:rPr>
                <w:sz w:val="16"/>
                <w:szCs w:val="16"/>
              </w:rPr>
              <w:t>Addition of new test case 6.4D.2.2_1 Carrier leakage for SUL with UL MIMO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24C49E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97CA4C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38AAD6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FEBCCA" w14:textId="77777777" w:rsidR="00982B44" w:rsidRDefault="00982B44">
            <w:r>
              <w:rPr>
                <w:sz w:val="16"/>
                <w:szCs w:val="16"/>
              </w:rPr>
              <w:t>R5-232734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9D84B3" w14:textId="77777777" w:rsidR="00982B44" w:rsidRDefault="00982B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F88F7C" w14:textId="77777777" w:rsidR="00982B44" w:rsidRDefault="00982B44">
            <w:r>
              <w:rPr>
                <w:sz w:val="16"/>
                <w:szCs w:val="16"/>
              </w:rPr>
              <w:t>NR_bands_UL_MIMO_PC3_R17-UEConTest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A55453" w14:textId="77777777" w:rsidR="00982B44" w:rsidRDefault="00982B44">
            <w:r>
              <w:rPr>
                <w:sz w:val="16"/>
                <w:szCs w:val="16"/>
              </w:rPr>
              <w:t>6.4D.2.2_1(new)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9A0CA8B" w14:textId="77777777" w:rsidR="00982B44" w:rsidRDefault="00982B44">
            <w:r>
              <w:rPr>
                <w:sz w:val="16"/>
                <w:szCs w:val="16"/>
              </w:rPr>
              <w:t xml:space="preserve">TS/TR ... CR ... ; TS 38.521-1 CR 2252TS 38.522 CR 0278; TS/TR ... CR ... </w:t>
            </w:r>
          </w:p>
        </w:tc>
      </w:tr>
      <w:tr w:rsidR="00982B44" w14:paraId="2FBC7152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05C855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E3483C" w14:textId="77777777" w:rsidR="00982B44" w:rsidRDefault="00982B44">
            <w:r>
              <w:rPr>
                <w:sz w:val="16"/>
                <w:szCs w:val="16"/>
              </w:rPr>
              <w:t>2246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56FA17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C52B75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20FEF1" w14:textId="77777777" w:rsidR="00982B44" w:rsidRDefault="00982B44">
            <w:r>
              <w:rPr>
                <w:sz w:val="16"/>
                <w:szCs w:val="16"/>
              </w:rPr>
              <w:t>Addition of new test case 6.4D.2.3_1 In-band emissions for SUL with UL MIMO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E162C7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97569F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E2BB93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42B785" w14:textId="77777777" w:rsidR="00982B44" w:rsidRDefault="00982B44">
            <w:r>
              <w:rPr>
                <w:sz w:val="16"/>
                <w:szCs w:val="16"/>
              </w:rPr>
              <w:t>R5-232735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8716DF" w14:textId="77777777" w:rsidR="00982B44" w:rsidRDefault="00982B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8553A3" w14:textId="77777777" w:rsidR="00982B44" w:rsidRDefault="00982B44">
            <w:r>
              <w:rPr>
                <w:sz w:val="16"/>
                <w:szCs w:val="16"/>
              </w:rPr>
              <w:t>NR_bands_UL_MIMO_PC3_R17-UEConTest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E659F8" w14:textId="77777777" w:rsidR="00982B44" w:rsidRDefault="00982B44">
            <w:r>
              <w:rPr>
                <w:sz w:val="16"/>
                <w:szCs w:val="16"/>
              </w:rPr>
              <w:t>6.4D.2.3_1(new)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16836B" w14:textId="77777777" w:rsidR="00982B44" w:rsidRDefault="00982B44">
            <w:r>
              <w:rPr>
                <w:sz w:val="16"/>
                <w:szCs w:val="16"/>
              </w:rPr>
              <w:t xml:space="preserve">TS/TR ... CR ... ; TS 38.521-1 CR 2252TS 38.522 CR 0278 ; TS/TR ... CR ... </w:t>
            </w:r>
          </w:p>
        </w:tc>
      </w:tr>
      <w:tr w:rsidR="00982B44" w14:paraId="2A5164EA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541B45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A72705" w14:textId="77777777" w:rsidR="00982B44" w:rsidRDefault="00982B44">
            <w:r>
              <w:rPr>
                <w:sz w:val="16"/>
                <w:szCs w:val="16"/>
              </w:rPr>
              <w:t>2247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90B585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908CD4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776EDE" w14:textId="77777777" w:rsidR="00982B44" w:rsidRDefault="00982B44">
            <w:r>
              <w:rPr>
                <w:sz w:val="16"/>
                <w:szCs w:val="16"/>
              </w:rPr>
              <w:t>Addition of new test case 6.5D.2.4.1_1 NR ACLR for SUL with UL MIMO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E509EC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BA8352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4C996F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A71D74" w14:textId="77777777" w:rsidR="00982B44" w:rsidRDefault="00982B44">
            <w:r>
              <w:rPr>
                <w:sz w:val="16"/>
                <w:szCs w:val="16"/>
              </w:rPr>
              <w:t>R5-232736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21B4CB" w14:textId="77777777" w:rsidR="00982B44" w:rsidRDefault="00982B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21BECA" w14:textId="77777777" w:rsidR="00982B44" w:rsidRDefault="00982B44">
            <w:r>
              <w:rPr>
                <w:sz w:val="16"/>
                <w:szCs w:val="16"/>
              </w:rPr>
              <w:t>NR_bands_UL_MIMO_PC3_R17-UEConTest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A12C91" w14:textId="77777777" w:rsidR="00982B44" w:rsidRDefault="00982B44">
            <w:r>
              <w:rPr>
                <w:sz w:val="16"/>
                <w:szCs w:val="16"/>
              </w:rPr>
              <w:t>6.5D.2.4.1_1(new)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63780B4" w14:textId="77777777" w:rsidR="00982B44" w:rsidRDefault="00982B44">
            <w:r>
              <w:rPr>
                <w:sz w:val="16"/>
                <w:szCs w:val="16"/>
              </w:rPr>
              <w:t xml:space="preserve">TS/TR ... CR ... ; TS 38.521-1 CR 2252TS 38.522 CR 0278; TS/TR ... CR ... </w:t>
            </w:r>
          </w:p>
        </w:tc>
      </w:tr>
      <w:tr w:rsidR="00982B44" w14:paraId="6DB104FA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993196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101366" w14:textId="77777777" w:rsidR="00982B44" w:rsidRDefault="00982B44">
            <w:r>
              <w:rPr>
                <w:sz w:val="16"/>
                <w:szCs w:val="16"/>
              </w:rPr>
              <w:t>2248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C4E39C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5C89F4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251B8D" w14:textId="77777777" w:rsidR="00982B44" w:rsidRDefault="00982B44">
            <w:r>
              <w:rPr>
                <w:sz w:val="16"/>
                <w:szCs w:val="16"/>
              </w:rPr>
              <w:t>Addition of new test case 6.5D.2.4.2_1 UTRA ACLR for SUL with UL MIMO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9EB5C2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AF9C87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14EB12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8AC71D" w14:textId="77777777" w:rsidR="00982B44" w:rsidRDefault="00982B44">
            <w:r>
              <w:rPr>
                <w:sz w:val="16"/>
                <w:szCs w:val="16"/>
              </w:rPr>
              <w:t>R5-232737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057880" w14:textId="77777777" w:rsidR="00982B44" w:rsidRDefault="00982B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ECC5F5" w14:textId="77777777" w:rsidR="00982B44" w:rsidRDefault="00982B44">
            <w:r>
              <w:rPr>
                <w:sz w:val="16"/>
                <w:szCs w:val="16"/>
              </w:rPr>
              <w:t>NR_bands_UL_MIMO_PC3_R17-UEConTest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72FA6F" w14:textId="77777777" w:rsidR="00982B44" w:rsidRDefault="00982B44">
            <w:r>
              <w:rPr>
                <w:sz w:val="16"/>
                <w:szCs w:val="16"/>
              </w:rPr>
              <w:t>6.5D.2.4.2_1(new)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7FE312A" w14:textId="77777777" w:rsidR="00982B44" w:rsidRDefault="00982B44">
            <w:r>
              <w:rPr>
                <w:sz w:val="16"/>
                <w:szCs w:val="16"/>
              </w:rPr>
              <w:t xml:space="preserve">TS/TR ... CR ... ; TS 38.521-1 CR 2252TS 38.522 CR 0278; TS/TR ... CR ... </w:t>
            </w:r>
          </w:p>
        </w:tc>
      </w:tr>
      <w:tr w:rsidR="00982B44" w14:paraId="02241323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18DA3D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7933E5" w14:textId="77777777" w:rsidR="00982B44" w:rsidRDefault="00982B44">
            <w:r>
              <w:rPr>
                <w:sz w:val="16"/>
                <w:szCs w:val="16"/>
              </w:rPr>
              <w:t>2249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C8BAF3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B8BF2F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8B7626" w14:textId="77777777" w:rsidR="00982B44" w:rsidRDefault="00982B44">
            <w:r>
              <w:rPr>
                <w:sz w:val="16"/>
                <w:szCs w:val="16"/>
              </w:rPr>
              <w:t>Addition of new test case 6.5D.3_2.1 General spurious emissions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403DE3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92FC24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DFC047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E03D69" w14:textId="77777777" w:rsidR="00982B44" w:rsidRDefault="00982B44">
            <w:r>
              <w:rPr>
                <w:sz w:val="16"/>
                <w:szCs w:val="16"/>
              </w:rPr>
              <w:t>R5-232738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A0A1E9" w14:textId="77777777" w:rsidR="00982B44" w:rsidRDefault="00982B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704D65" w14:textId="77777777" w:rsidR="00982B44" w:rsidRDefault="00982B44">
            <w:r>
              <w:rPr>
                <w:sz w:val="16"/>
                <w:szCs w:val="16"/>
              </w:rPr>
              <w:t>NR_bands_UL_MIMO_PC3_R17-UEConTest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560F29" w14:textId="77777777" w:rsidR="00982B44" w:rsidRDefault="00982B44">
            <w:r>
              <w:rPr>
                <w:sz w:val="16"/>
                <w:szCs w:val="16"/>
              </w:rPr>
              <w:t>6.5D.3_2.1(new)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89047EC" w14:textId="77777777" w:rsidR="00982B44" w:rsidRDefault="00982B44">
            <w:r>
              <w:rPr>
                <w:sz w:val="16"/>
                <w:szCs w:val="16"/>
              </w:rPr>
              <w:t xml:space="preserve">TS/TR ... CR ... ; TS 38.521-1 CR 2252TS 38.522 CR 0278 ; TS/TR ... CR ... </w:t>
            </w:r>
          </w:p>
        </w:tc>
      </w:tr>
      <w:tr w:rsidR="00982B44" w14:paraId="5A75609A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FED67E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778322" w14:textId="77777777" w:rsidR="00982B44" w:rsidRDefault="00982B44">
            <w:r>
              <w:rPr>
                <w:sz w:val="16"/>
                <w:szCs w:val="16"/>
              </w:rPr>
              <w:t>2250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EE7449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EFF28D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3909DB" w14:textId="77777777" w:rsidR="00982B44" w:rsidRDefault="00982B44">
            <w:r>
              <w:rPr>
                <w:sz w:val="16"/>
                <w:szCs w:val="16"/>
              </w:rPr>
              <w:t>Addition of new test case 6.5D.3_2.2 Spurious emissions for UE co-existence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3BC922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A00E7E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58DC41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067357" w14:textId="77777777" w:rsidR="00982B44" w:rsidRDefault="00982B44">
            <w:r>
              <w:rPr>
                <w:sz w:val="16"/>
                <w:szCs w:val="16"/>
              </w:rPr>
              <w:t>R5-232739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83C69D" w14:textId="77777777" w:rsidR="00982B44" w:rsidRDefault="00982B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67788A" w14:textId="77777777" w:rsidR="00982B44" w:rsidRDefault="00982B44">
            <w:r>
              <w:rPr>
                <w:sz w:val="16"/>
                <w:szCs w:val="16"/>
              </w:rPr>
              <w:t>NR_bands_UL_MIMO_PC3_R17-UEConTest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87F138" w14:textId="77777777" w:rsidR="00982B44" w:rsidRDefault="00982B44">
            <w:r>
              <w:rPr>
                <w:sz w:val="16"/>
                <w:szCs w:val="16"/>
              </w:rPr>
              <w:t>6.5D.3_2.2(new)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03DB5D5" w14:textId="77777777" w:rsidR="00982B44" w:rsidRDefault="00982B44">
            <w:r>
              <w:rPr>
                <w:sz w:val="16"/>
                <w:szCs w:val="16"/>
              </w:rPr>
              <w:t xml:space="preserve">TS/TR ... CR ... ; TS 38.521-1 CR 2252TS 38.522 CR 0278; TS/TR ... CR ... </w:t>
            </w:r>
          </w:p>
        </w:tc>
      </w:tr>
      <w:tr w:rsidR="00982B44" w14:paraId="1956D9F0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07E4F0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E6B01E" w14:textId="77777777" w:rsidR="00982B44" w:rsidRDefault="00982B44">
            <w:r>
              <w:rPr>
                <w:sz w:val="16"/>
                <w:szCs w:val="16"/>
              </w:rPr>
              <w:t>2251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FF3C13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B08231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7F4ABF" w14:textId="77777777" w:rsidR="00982B44" w:rsidRDefault="00982B44">
            <w:r>
              <w:rPr>
                <w:sz w:val="16"/>
                <w:szCs w:val="16"/>
              </w:rPr>
              <w:t>Addition of new test case 6.5D.3_2.3 Additional spurious emissions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635D05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F48EA4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10ECF0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5E9858" w14:textId="77777777" w:rsidR="00982B44" w:rsidRDefault="00982B44">
            <w:r>
              <w:rPr>
                <w:sz w:val="16"/>
                <w:szCs w:val="16"/>
              </w:rPr>
              <w:t>R5-232740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0723D7" w14:textId="77777777" w:rsidR="00982B44" w:rsidRDefault="00982B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F6A79A" w14:textId="77777777" w:rsidR="00982B44" w:rsidRDefault="00982B44">
            <w:r>
              <w:rPr>
                <w:sz w:val="16"/>
                <w:szCs w:val="16"/>
              </w:rPr>
              <w:t>NR_bands_UL_MIMO_PC3_R17-UEConTest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88AE23" w14:textId="77777777" w:rsidR="00982B44" w:rsidRDefault="00982B44">
            <w:r>
              <w:rPr>
                <w:sz w:val="16"/>
                <w:szCs w:val="16"/>
              </w:rPr>
              <w:t>6.5D.3_2.3(new)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98D35D4" w14:textId="77777777" w:rsidR="00982B44" w:rsidRDefault="00982B44">
            <w:r>
              <w:rPr>
                <w:sz w:val="16"/>
                <w:szCs w:val="16"/>
              </w:rPr>
              <w:t xml:space="preserve">TS/TR ... CR ... ; TS 38.521-1 CR 2252TS 38.522 CR 0278; TS/TR ... CR ... </w:t>
            </w:r>
          </w:p>
        </w:tc>
      </w:tr>
      <w:tr w:rsidR="00982B44" w14:paraId="36679AB2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F39073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F95176" w14:textId="77777777" w:rsidR="00982B44" w:rsidRDefault="00982B44">
            <w:r>
              <w:rPr>
                <w:sz w:val="16"/>
                <w:szCs w:val="16"/>
              </w:rPr>
              <w:t>2252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B6F2DB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8FB758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796125" w14:textId="77777777" w:rsidR="00982B44" w:rsidRDefault="00982B44">
            <w:r>
              <w:rPr>
                <w:sz w:val="16"/>
                <w:szCs w:val="16"/>
              </w:rPr>
              <w:t>Addition of Annex F for new test cases for SUL with UL MIMO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90886F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CEC273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066B1F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48910D" w14:textId="77777777" w:rsidR="00982B44" w:rsidRDefault="00982B44">
            <w:r>
              <w:rPr>
                <w:sz w:val="16"/>
                <w:szCs w:val="16"/>
              </w:rPr>
              <w:t>R5-232741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F18541" w14:textId="77777777" w:rsidR="00982B44" w:rsidRDefault="00982B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91C6CF" w14:textId="77777777" w:rsidR="00982B44" w:rsidRDefault="00982B44">
            <w:r>
              <w:rPr>
                <w:sz w:val="16"/>
                <w:szCs w:val="16"/>
              </w:rPr>
              <w:t>NR_bands_UL_MIMO_PC3_R17-UEConTest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84D5E2" w14:textId="77777777" w:rsidR="00982B44" w:rsidRDefault="00982B44">
            <w:r>
              <w:rPr>
                <w:sz w:val="16"/>
                <w:szCs w:val="16"/>
              </w:rPr>
              <w:t>F.1.2, F.3.2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F0DFB1E" w14:textId="77777777" w:rsidR="00982B44" w:rsidRDefault="00982B44">
            <w:r>
              <w:rPr>
                <w:sz w:val="16"/>
                <w:szCs w:val="16"/>
              </w:rPr>
              <w:t xml:space="preserve">TS/TR ... CR ... ; TS 38.521-1 CR 2243 - 2251; TS/TR ... CR ... </w:t>
            </w:r>
          </w:p>
        </w:tc>
      </w:tr>
      <w:tr w:rsidR="00982B44" w14:paraId="1B2B3823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A66E9D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EE4F9B" w14:textId="77777777" w:rsidR="00982B44" w:rsidRDefault="00982B44">
            <w:r>
              <w:rPr>
                <w:sz w:val="16"/>
                <w:szCs w:val="16"/>
              </w:rPr>
              <w:t>2295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70CD97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8C036E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6C6A2E" w14:textId="77777777" w:rsidR="00982B44" w:rsidRDefault="00982B44">
            <w:r>
              <w:rPr>
                <w:sz w:val="16"/>
                <w:szCs w:val="16"/>
              </w:rPr>
              <w:t>Updating test case AMPR for UL MIMO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322AAC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9BD8A9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D38C82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C22B26" w14:textId="77777777" w:rsidR="00982B44" w:rsidRDefault="00982B44">
            <w:r>
              <w:rPr>
                <w:sz w:val="16"/>
                <w:szCs w:val="16"/>
              </w:rPr>
              <w:t>R5-233100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FE1510" w14:textId="77777777" w:rsidR="00982B44" w:rsidRDefault="00982B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7AF2DC" w14:textId="77777777" w:rsidR="00982B44" w:rsidRDefault="00982B44">
            <w:r>
              <w:rPr>
                <w:sz w:val="16"/>
                <w:szCs w:val="16"/>
              </w:rPr>
              <w:t>NR_bands_UL_MIMO_PC3_R17-UEConTest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C3B8EB" w14:textId="77777777" w:rsidR="00982B44" w:rsidRDefault="00982B44">
            <w:r>
              <w:rPr>
                <w:sz w:val="16"/>
                <w:szCs w:val="16"/>
              </w:rPr>
              <w:t>6.2D.3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E99BE6C" w14:textId="77777777" w:rsidR="00982B44" w:rsidRDefault="00982B44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82B44" w14:paraId="7ACF6DF9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1556C7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AEF5C0" w14:textId="77777777" w:rsidR="00982B44" w:rsidRDefault="00982B44">
            <w:r>
              <w:rPr>
                <w:sz w:val="16"/>
                <w:szCs w:val="16"/>
              </w:rPr>
              <w:t>2296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1677FA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0598A0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BCEDB2" w14:textId="77777777" w:rsidR="00982B44" w:rsidRDefault="00982B44">
            <w:r>
              <w:rPr>
                <w:sz w:val="16"/>
                <w:szCs w:val="16"/>
              </w:rPr>
              <w:t>Updating PUCCH configuration in Aggregate power tolerance for SUL with UL MIMO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F788A7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4230FB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5DDD81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079348" w14:textId="77777777" w:rsidR="00982B44" w:rsidRDefault="00982B44">
            <w:r>
              <w:rPr>
                <w:sz w:val="16"/>
                <w:szCs w:val="16"/>
              </w:rPr>
              <w:t>R5-233101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A9D678" w14:textId="77777777" w:rsidR="00982B44" w:rsidRDefault="00982B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95A4F7" w14:textId="77777777" w:rsidR="00982B44" w:rsidRDefault="00982B44">
            <w:r>
              <w:rPr>
                <w:sz w:val="16"/>
                <w:szCs w:val="16"/>
              </w:rPr>
              <w:t>NR_bands_UL_MIMO_PC3_R17-UEConTest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E67CCF" w14:textId="77777777" w:rsidR="00982B44" w:rsidRDefault="00982B44">
            <w:r>
              <w:rPr>
                <w:sz w:val="16"/>
                <w:szCs w:val="16"/>
              </w:rPr>
              <w:t>6.3D.4.3_1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C4EEC62" w14:textId="77777777" w:rsidR="00982B44" w:rsidRDefault="00982B44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82B44" w14:paraId="1877F95A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BAEBC3" w14:textId="77777777" w:rsidR="00982B44" w:rsidRDefault="00982B44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F34685" w14:textId="77777777" w:rsidR="00982B44" w:rsidRDefault="00982B44">
            <w:r>
              <w:rPr>
                <w:sz w:val="16"/>
                <w:szCs w:val="16"/>
              </w:rPr>
              <w:t>0278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E53C61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4A1A79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E66781" w14:textId="77777777" w:rsidR="00982B44" w:rsidRDefault="00982B44">
            <w:r>
              <w:rPr>
                <w:sz w:val="16"/>
                <w:szCs w:val="16"/>
              </w:rPr>
              <w:t>Addition of test applicability for SUL test cases with UL MIMO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1D87A6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E99F3C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8E6F8D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5A5B40" w14:textId="77777777" w:rsidR="00982B44" w:rsidRDefault="00982B44">
            <w:r>
              <w:rPr>
                <w:sz w:val="16"/>
                <w:szCs w:val="16"/>
              </w:rPr>
              <w:t>R5-232742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6B76BA" w14:textId="77777777" w:rsidR="00982B44" w:rsidRDefault="00982B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B67431" w14:textId="77777777" w:rsidR="00982B44" w:rsidRDefault="00982B44">
            <w:r>
              <w:rPr>
                <w:sz w:val="16"/>
                <w:szCs w:val="16"/>
              </w:rPr>
              <w:t>NR_bands_UL_MIMO_PC3_R17-UEConTest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946599" w14:textId="77777777" w:rsidR="00982B44" w:rsidRDefault="00982B44">
            <w:r>
              <w:rPr>
                <w:sz w:val="16"/>
                <w:szCs w:val="16"/>
              </w:rPr>
              <w:t>4.0, 4.1.1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D0A8AB3" w14:textId="77777777" w:rsidR="00982B44" w:rsidRDefault="00982B44">
            <w:r>
              <w:rPr>
                <w:sz w:val="16"/>
                <w:szCs w:val="16"/>
              </w:rPr>
              <w:t xml:space="preserve">TS/TR ... CR ... ; TS 38.521-1 CR 2243 - 2251; TS/TR ... CR ... </w:t>
            </w:r>
          </w:p>
        </w:tc>
      </w:tr>
    </w:tbl>
    <w:p w14:paraId="4DA5C324" w14:textId="77777777" w:rsidR="00982B44" w:rsidRDefault="00982B44" w:rsidP="00982B44"/>
    <w:p w14:paraId="6B3C26EC" w14:textId="77777777" w:rsidR="00982B44" w:rsidRDefault="00982B44" w:rsidP="00982B44"/>
    <w:p w14:paraId="7FCFDB06" w14:textId="77777777" w:rsidR="00982B44" w:rsidRDefault="00982B44" w:rsidP="00982B44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RP-230931</w:t>
      </w:r>
      <w:r>
        <w:rPr>
          <w:b/>
          <w:i/>
          <w:noProof/>
          <w:sz w:val="28"/>
        </w:rPr>
        <w:fldChar w:fldCharType="end"/>
      </w:r>
    </w:p>
    <w:p w14:paraId="64126951" w14:textId="77777777" w:rsidR="00982B44" w:rsidRDefault="00982B44" w:rsidP="00982B44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315F373F" w14:textId="77777777" w:rsidR="00982B44" w:rsidRDefault="00982B44" w:rsidP="00982B44">
      <w:pPr>
        <w:rPr>
          <w:rFonts w:ascii="Arial" w:hAnsi="Arial" w:cs="Arial"/>
          <w:b/>
          <w:bCs/>
          <w:lang w:val="en-US"/>
        </w:rPr>
      </w:pPr>
    </w:p>
    <w:p w14:paraId="2CD7382A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579279A6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Introduction of FR2 FWA (Fixed Wireless Access) UE with maximum TRP (Total Radiated Power) of 23dBm for band n257 and n258 (NR_FR2_FWA_Bn257_Bn258-UEConTest)</w:t>
      </w:r>
      <w:r>
        <w:rPr>
          <w:rFonts w:ascii="Arial" w:hAnsi="Arial" w:cs="Arial"/>
          <w:b/>
          <w:bCs/>
        </w:rPr>
        <w:fldChar w:fldCharType="end"/>
      </w:r>
    </w:p>
    <w:p w14:paraId="2951BFB4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</w:t>
      </w:r>
      <w:r>
        <w:rPr>
          <w:rFonts w:ascii="Arial" w:hAnsi="Arial" w:cs="Arial"/>
          <w:b/>
          <w:bCs/>
        </w:rPr>
        <w:fldChar w:fldCharType="end"/>
      </w:r>
    </w:p>
    <w:p w14:paraId="40343388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DA9CBC3" w14:textId="77777777" w:rsidR="00982B44" w:rsidRDefault="00982B44" w:rsidP="00982B44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5FACC22" w14:textId="77777777" w:rsidR="00982B44" w:rsidRDefault="00982B44" w:rsidP="00982B4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982B44" w14:paraId="5E11E73F" w14:textId="77777777" w:rsidTr="00982B44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1761B74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B080896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E3E14FE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EB83E72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D408404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F1556CE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0B0165F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E5705F8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B8CAB34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E908E88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AB8CA6C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E3A9B54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965B65D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982B44" w14:paraId="5C67D08C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E15771" w14:textId="77777777" w:rsidR="00982B44" w:rsidRDefault="00982B44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E4780C" w14:textId="77777777" w:rsidR="00982B44" w:rsidRDefault="00982B44">
            <w:r>
              <w:rPr>
                <w:sz w:val="16"/>
                <w:szCs w:val="16"/>
              </w:rPr>
              <w:t>0915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DE30B7" w14:textId="77777777" w:rsidR="00982B44" w:rsidRDefault="00982B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FF937A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C9959A" w14:textId="77777777" w:rsidR="00982B44" w:rsidRDefault="00982B44">
            <w:r>
              <w:rPr>
                <w:sz w:val="16"/>
                <w:szCs w:val="16"/>
              </w:rPr>
              <w:t>PC5 - MOP test cases update in 38.521-2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7CFD1A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06A537" w14:textId="77777777" w:rsidR="00982B44" w:rsidRDefault="00982B44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FCEF7E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7C9DAC" w14:textId="77777777" w:rsidR="00982B44" w:rsidRDefault="00982B44">
            <w:r>
              <w:rPr>
                <w:sz w:val="16"/>
                <w:szCs w:val="16"/>
              </w:rPr>
              <w:t>R5-233631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B9B4B7" w14:textId="77777777" w:rsidR="00982B44" w:rsidRDefault="00982B44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56932B" w14:textId="77777777" w:rsidR="00982B44" w:rsidRDefault="00982B44">
            <w:r>
              <w:rPr>
                <w:sz w:val="16"/>
                <w:szCs w:val="16"/>
              </w:rPr>
              <w:t>NR_FR2_FWA_Bn257_Bn258-UEConTest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58A56D" w14:textId="77777777" w:rsidR="00982B44" w:rsidRDefault="00982B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CF010A" w14:textId="77777777" w:rsidR="00982B44" w:rsidRDefault="00982B44">
            <w:pPr>
              <w:rPr>
                <w:sz w:val="16"/>
                <w:szCs w:val="16"/>
              </w:rPr>
            </w:pPr>
          </w:p>
        </w:tc>
      </w:tr>
      <w:tr w:rsidR="00982B44" w14:paraId="29D6E36D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B864B4" w14:textId="77777777" w:rsidR="00982B44" w:rsidRDefault="00982B44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FBF8B3" w14:textId="77777777" w:rsidR="00982B44" w:rsidRDefault="00982B44">
            <w:r>
              <w:rPr>
                <w:sz w:val="16"/>
                <w:szCs w:val="16"/>
              </w:rPr>
              <w:t>0505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80C46B" w14:textId="77777777" w:rsidR="00982B44" w:rsidRDefault="00982B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FC0B19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4289D6" w14:textId="77777777" w:rsidR="00982B44" w:rsidRDefault="00982B44">
            <w:r>
              <w:rPr>
                <w:sz w:val="16"/>
                <w:szCs w:val="16"/>
              </w:rPr>
              <w:t>PC5 MU - definition for MOP test cases in 38.903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AEA2B8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A54DBB" w14:textId="77777777" w:rsidR="00982B44" w:rsidRDefault="00982B44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A3AD18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3420FF" w14:textId="77777777" w:rsidR="00982B44" w:rsidRDefault="00982B44">
            <w:r>
              <w:rPr>
                <w:sz w:val="16"/>
                <w:szCs w:val="16"/>
              </w:rPr>
              <w:t>R5-233632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E2C813" w14:textId="77777777" w:rsidR="00982B44" w:rsidRDefault="00982B44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228142" w14:textId="77777777" w:rsidR="00982B44" w:rsidRDefault="00982B44">
            <w:r>
              <w:rPr>
                <w:sz w:val="16"/>
                <w:szCs w:val="16"/>
              </w:rPr>
              <w:t>NR_FR2_FWA_Bn257_Bn258-UEConTest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C57A4C" w14:textId="77777777" w:rsidR="00982B44" w:rsidRDefault="00982B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F18DBA" w14:textId="77777777" w:rsidR="00982B44" w:rsidRDefault="00982B44">
            <w:pPr>
              <w:rPr>
                <w:sz w:val="16"/>
                <w:szCs w:val="16"/>
              </w:rPr>
            </w:pPr>
          </w:p>
        </w:tc>
      </w:tr>
    </w:tbl>
    <w:p w14:paraId="33DF91AF" w14:textId="77777777" w:rsidR="00982B44" w:rsidRDefault="00982B44" w:rsidP="00982B44"/>
    <w:p w14:paraId="22E4AC2F" w14:textId="77777777" w:rsidR="00982B44" w:rsidRDefault="00982B44" w:rsidP="00982B44"/>
    <w:p w14:paraId="6B98B44E" w14:textId="77777777" w:rsidR="00982B44" w:rsidRDefault="00982B44" w:rsidP="00982B44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RP-230932</w:t>
      </w:r>
      <w:r>
        <w:rPr>
          <w:b/>
          <w:i/>
          <w:noProof/>
          <w:sz w:val="28"/>
        </w:rPr>
        <w:fldChar w:fldCharType="end"/>
      </w:r>
    </w:p>
    <w:p w14:paraId="5C4A0D1E" w14:textId="77777777" w:rsidR="00982B44" w:rsidRDefault="00982B44" w:rsidP="00982B44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1FE6309C" w14:textId="77777777" w:rsidR="00982B44" w:rsidRDefault="00982B44" w:rsidP="00982B44">
      <w:pPr>
        <w:rPr>
          <w:rFonts w:ascii="Arial" w:hAnsi="Arial" w:cs="Arial"/>
          <w:b/>
          <w:bCs/>
          <w:lang w:val="en-US"/>
        </w:rPr>
      </w:pPr>
    </w:p>
    <w:p w14:paraId="5CE39C0C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22E66E39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Rel-17 NR CA and DC; and NR and LTE DC Configurations (NR_CADC_NR_LTE_DC_R17-UEConTest)</w:t>
      </w:r>
      <w:r>
        <w:rPr>
          <w:rFonts w:ascii="Arial" w:hAnsi="Arial" w:cs="Arial"/>
          <w:b/>
          <w:bCs/>
        </w:rPr>
        <w:fldChar w:fldCharType="end"/>
      </w:r>
    </w:p>
    <w:p w14:paraId="7D1F4FD4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13.3.3</w:t>
      </w:r>
      <w:r>
        <w:rPr>
          <w:rFonts w:ascii="Arial" w:hAnsi="Arial" w:cs="Arial"/>
          <w:b/>
          <w:bCs/>
        </w:rPr>
        <w:fldChar w:fldCharType="end"/>
      </w:r>
    </w:p>
    <w:p w14:paraId="35467107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A6ADA81" w14:textId="77777777" w:rsidR="00982B44" w:rsidRDefault="00982B44" w:rsidP="00982B44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04D7336" w14:textId="77777777" w:rsidR="00982B44" w:rsidRDefault="00982B44" w:rsidP="00982B4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982B44" w14:paraId="015EE21A" w14:textId="77777777" w:rsidTr="00982B44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649AB1E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3368932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E3A2133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71879CB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1053989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07D1FFA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B40802D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4822DB0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11FB625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89B70FF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4AD261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775DB3C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F685A5A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982B44" w14:paraId="17307656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14A3C9" w14:textId="77777777" w:rsidR="00982B44" w:rsidRDefault="00982B44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DC3389" w14:textId="77777777" w:rsidR="00982B44" w:rsidRDefault="00982B44">
            <w:r>
              <w:rPr>
                <w:sz w:val="16"/>
                <w:szCs w:val="16"/>
              </w:rPr>
              <w:t>0454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B1C1C1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630D66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05E317" w14:textId="77777777" w:rsidR="00982B44" w:rsidRDefault="00982B44">
            <w:r>
              <w:rPr>
                <w:sz w:val="16"/>
                <w:szCs w:val="16"/>
              </w:rPr>
              <w:t>Update inter-band NR CA 3DL configurations of CA_n2A-n5A-n77A, CA_n2A-n66A-n77A, and CA_n5A-n66A-n77A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E5A573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08FA2E" w14:textId="77777777" w:rsidR="00982B44" w:rsidRDefault="00982B44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728289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06BB15" w14:textId="77777777" w:rsidR="00982B44" w:rsidRDefault="00982B44">
            <w:r>
              <w:rPr>
                <w:sz w:val="16"/>
                <w:szCs w:val="16"/>
              </w:rPr>
              <w:t>R5-232239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43CB06" w14:textId="77777777" w:rsidR="00982B44" w:rsidRDefault="00982B44">
            <w:r>
              <w:rPr>
                <w:sz w:val="16"/>
                <w:szCs w:val="16"/>
              </w:rPr>
              <w:t>Verizon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D0A071" w14:textId="77777777" w:rsidR="00982B44" w:rsidRDefault="00982B44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A7C66B" w14:textId="77777777" w:rsidR="00982B44" w:rsidRDefault="00982B44">
            <w:r>
              <w:rPr>
                <w:sz w:val="16"/>
                <w:szCs w:val="16"/>
              </w:rPr>
              <w:t>A.4.3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273FFFD" w14:textId="77777777" w:rsidR="00982B44" w:rsidRDefault="00982B44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982B44" w14:paraId="59FF038E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388A86" w14:textId="77777777" w:rsidR="00982B44" w:rsidRDefault="00982B44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2702E2" w14:textId="77777777" w:rsidR="00982B44" w:rsidRDefault="00982B44">
            <w:r>
              <w:rPr>
                <w:sz w:val="16"/>
                <w:szCs w:val="16"/>
              </w:rPr>
              <w:t>0465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A66786" w14:textId="77777777" w:rsidR="00982B44" w:rsidRDefault="00982B44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DE6E33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36715E" w14:textId="77777777" w:rsidR="00982B44" w:rsidRDefault="00982B44">
            <w:r>
              <w:rPr>
                <w:sz w:val="16"/>
                <w:szCs w:val="16"/>
              </w:rPr>
              <w:t>Update of physical layer baseline capabilities for CA_n28A-n78A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A810FF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A0C50D" w14:textId="77777777" w:rsidR="00982B44" w:rsidRDefault="00982B44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B46954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397AAF" w14:textId="77777777" w:rsidR="00982B44" w:rsidRDefault="00982B44">
            <w:r>
              <w:rPr>
                <w:sz w:val="16"/>
                <w:szCs w:val="16"/>
              </w:rPr>
              <w:t>R5-233529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2443C5" w14:textId="77777777" w:rsidR="00982B44" w:rsidRDefault="00982B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48BF3F" w14:textId="77777777" w:rsidR="00982B44" w:rsidRDefault="00982B44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DDB631" w14:textId="77777777" w:rsidR="00982B44" w:rsidRDefault="00982B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4A35BA2" w14:textId="77777777" w:rsidR="00982B44" w:rsidRDefault="00982B44">
            <w:pPr>
              <w:rPr>
                <w:sz w:val="16"/>
                <w:szCs w:val="16"/>
              </w:rPr>
            </w:pPr>
          </w:p>
        </w:tc>
      </w:tr>
      <w:tr w:rsidR="00982B44" w14:paraId="2BC2A29D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385726" w14:textId="77777777" w:rsidR="00982B44" w:rsidRDefault="00982B44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740A3F" w14:textId="77777777" w:rsidR="00982B44" w:rsidRDefault="00982B44">
            <w:r>
              <w:rPr>
                <w:sz w:val="16"/>
                <w:szCs w:val="16"/>
              </w:rPr>
              <w:t>0468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B9EAA0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6AF0DC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A7281F" w14:textId="77777777" w:rsidR="00982B44" w:rsidRDefault="00982B44">
            <w:r>
              <w:rPr>
                <w:sz w:val="16"/>
                <w:szCs w:val="16"/>
              </w:rPr>
              <w:t>Addition of R17 new CA PC3 config RF Baseline Implementation Capabilities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BB255E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958DDE" w14:textId="77777777" w:rsidR="00982B44" w:rsidRDefault="00982B44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706E44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4300C4" w14:textId="77777777" w:rsidR="00982B44" w:rsidRDefault="00982B44">
            <w:r>
              <w:rPr>
                <w:sz w:val="16"/>
                <w:szCs w:val="16"/>
              </w:rPr>
              <w:t>R5-232798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8145C8" w14:textId="77777777" w:rsidR="00982B44" w:rsidRDefault="00982B44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5ED6C2" w14:textId="77777777" w:rsidR="00982B44" w:rsidRDefault="00982B44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61A6CB" w14:textId="77777777" w:rsidR="00982B44" w:rsidRDefault="00982B44">
            <w:r>
              <w:rPr>
                <w:sz w:val="16"/>
                <w:szCs w:val="16"/>
              </w:rPr>
              <w:t>A.4.3.2A.4.1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B489D2C" w14:textId="77777777" w:rsidR="00982B44" w:rsidRDefault="00982B44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82B44" w14:paraId="7328EBE2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E51DCD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B5273A" w14:textId="77777777" w:rsidR="00982B44" w:rsidRDefault="00982B44">
            <w:r>
              <w:rPr>
                <w:sz w:val="16"/>
                <w:szCs w:val="16"/>
              </w:rPr>
              <w:t>2230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AEA92B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9CD34D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631466" w14:textId="77777777" w:rsidR="00982B44" w:rsidRDefault="00982B44">
            <w:r>
              <w:rPr>
                <w:sz w:val="16"/>
                <w:szCs w:val="16"/>
              </w:rPr>
              <w:t>General SE for CA_n5A-n48A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128EC1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FB6C23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705560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883BD5" w14:textId="77777777" w:rsidR="00982B44" w:rsidRDefault="00982B44">
            <w:r>
              <w:rPr>
                <w:sz w:val="16"/>
                <w:szCs w:val="16"/>
              </w:rPr>
              <w:t>R5-232611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6C532A" w14:textId="77777777" w:rsidR="00982B44" w:rsidRDefault="00982B44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BF449A" w14:textId="77777777" w:rsidR="00982B44" w:rsidRDefault="00982B44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B7B9AF" w14:textId="77777777" w:rsidR="00982B44" w:rsidRDefault="00982B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5B646F" w14:textId="77777777" w:rsidR="00982B44" w:rsidRDefault="00982B44">
            <w:pPr>
              <w:rPr>
                <w:sz w:val="16"/>
                <w:szCs w:val="16"/>
              </w:rPr>
            </w:pPr>
          </w:p>
        </w:tc>
      </w:tr>
      <w:tr w:rsidR="00982B44" w14:paraId="23AE0774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EE3D15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AA0B65" w14:textId="77777777" w:rsidR="00982B44" w:rsidRDefault="00982B44">
            <w:r>
              <w:rPr>
                <w:sz w:val="16"/>
                <w:szCs w:val="16"/>
              </w:rPr>
              <w:t>2231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840772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1E6D84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5C3745" w14:textId="77777777" w:rsidR="00982B44" w:rsidRDefault="00982B44">
            <w:r>
              <w:rPr>
                <w:sz w:val="16"/>
                <w:szCs w:val="16"/>
              </w:rPr>
              <w:t>TX SE_Co_exist for CA_n5A-n48A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C13580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2E2467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374008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A07115" w14:textId="77777777" w:rsidR="00982B44" w:rsidRDefault="00982B44">
            <w:r>
              <w:rPr>
                <w:sz w:val="16"/>
                <w:szCs w:val="16"/>
              </w:rPr>
              <w:t>R5-232612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1F2E57" w14:textId="77777777" w:rsidR="00982B44" w:rsidRDefault="00982B44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416ECF" w14:textId="77777777" w:rsidR="00982B44" w:rsidRDefault="00982B44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944E5AB" w14:textId="77777777" w:rsidR="00982B44" w:rsidRDefault="00982B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2BD598" w14:textId="77777777" w:rsidR="00982B44" w:rsidRDefault="00982B44">
            <w:pPr>
              <w:rPr>
                <w:sz w:val="16"/>
                <w:szCs w:val="16"/>
              </w:rPr>
            </w:pPr>
          </w:p>
        </w:tc>
      </w:tr>
      <w:tr w:rsidR="00982B44" w14:paraId="3BABFD82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60C1CF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F805C8" w14:textId="77777777" w:rsidR="00982B44" w:rsidRDefault="00982B44">
            <w:r>
              <w:rPr>
                <w:sz w:val="16"/>
                <w:szCs w:val="16"/>
              </w:rPr>
              <w:t>2232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028C7E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D49883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EBB228" w14:textId="77777777" w:rsidR="00982B44" w:rsidRDefault="00982B44">
            <w:r>
              <w:rPr>
                <w:sz w:val="16"/>
                <w:szCs w:val="16"/>
              </w:rPr>
              <w:t>Update 7.3A.1 for CA_n5A-n48A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1E76D5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C19C1B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8E594E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04C03A" w14:textId="77777777" w:rsidR="00982B44" w:rsidRDefault="00982B44">
            <w:r>
              <w:rPr>
                <w:sz w:val="16"/>
                <w:szCs w:val="16"/>
              </w:rPr>
              <w:t>R5-232613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4F686F" w14:textId="77777777" w:rsidR="00982B44" w:rsidRDefault="00982B44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662B70" w14:textId="77777777" w:rsidR="00982B44" w:rsidRDefault="00982B44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9D3B9B" w14:textId="77777777" w:rsidR="00982B44" w:rsidRDefault="00982B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50493EF" w14:textId="77777777" w:rsidR="00982B44" w:rsidRDefault="00982B44">
            <w:pPr>
              <w:rPr>
                <w:sz w:val="16"/>
                <w:szCs w:val="16"/>
              </w:rPr>
            </w:pPr>
          </w:p>
        </w:tc>
      </w:tr>
      <w:tr w:rsidR="00982B44" w14:paraId="437EC0DF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293B38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D1A8C3" w14:textId="77777777" w:rsidR="00982B44" w:rsidRDefault="00982B44">
            <w:r>
              <w:rPr>
                <w:sz w:val="16"/>
                <w:szCs w:val="16"/>
              </w:rPr>
              <w:t>2233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441D5F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27D23B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B8D9B5" w14:textId="77777777" w:rsidR="00982B44" w:rsidRDefault="00982B44">
            <w:r>
              <w:rPr>
                <w:sz w:val="16"/>
                <w:szCs w:val="16"/>
              </w:rPr>
              <w:t>Update 6.2A.1.1 for CA_n5A-n48A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84B80B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9535D1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3E7921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B9B789" w14:textId="77777777" w:rsidR="00982B44" w:rsidRDefault="00982B44">
            <w:r>
              <w:rPr>
                <w:sz w:val="16"/>
                <w:szCs w:val="16"/>
              </w:rPr>
              <w:t>R5-232614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C2E6BA" w14:textId="77777777" w:rsidR="00982B44" w:rsidRDefault="00982B44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1A2CE3" w14:textId="77777777" w:rsidR="00982B44" w:rsidRDefault="00982B44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38C699" w14:textId="77777777" w:rsidR="00982B44" w:rsidRDefault="00982B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27B605" w14:textId="77777777" w:rsidR="00982B44" w:rsidRDefault="00982B44">
            <w:pPr>
              <w:rPr>
                <w:sz w:val="16"/>
                <w:szCs w:val="16"/>
              </w:rPr>
            </w:pPr>
          </w:p>
        </w:tc>
      </w:tr>
      <w:tr w:rsidR="00982B44" w14:paraId="7244E631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BA09CB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16A855" w14:textId="77777777" w:rsidR="00982B44" w:rsidRDefault="00982B44">
            <w:r>
              <w:rPr>
                <w:sz w:val="16"/>
                <w:szCs w:val="16"/>
              </w:rPr>
              <w:t>2234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449AD1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F4513D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DD812E" w14:textId="77777777" w:rsidR="00982B44" w:rsidRDefault="00982B44">
            <w:r>
              <w:rPr>
                <w:sz w:val="16"/>
                <w:szCs w:val="16"/>
              </w:rPr>
              <w:t>Update 6.2A.4.0.2.3 for CA_n5A-n48A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B18A78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19DF62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9B7883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6AFF20" w14:textId="77777777" w:rsidR="00982B44" w:rsidRDefault="00982B44">
            <w:r>
              <w:rPr>
                <w:sz w:val="16"/>
                <w:szCs w:val="16"/>
              </w:rPr>
              <w:t>R5-232616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CA37AE" w14:textId="77777777" w:rsidR="00982B44" w:rsidRDefault="00982B44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C6EBDF" w14:textId="77777777" w:rsidR="00982B44" w:rsidRDefault="00982B44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53A5CD" w14:textId="77777777" w:rsidR="00982B44" w:rsidRDefault="00982B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0C7081" w14:textId="77777777" w:rsidR="00982B44" w:rsidRDefault="00982B44">
            <w:pPr>
              <w:rPr>
                <w:sz w:val="16"/>
                <w:szCs w:val="16"/>
              </w:rPr>
            </w:pPr>
          </w:p>
        </w:tc>
      </w:tr>
      <w:tr w:rsidR="00982B44" w14:paraId="1EAB93FC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3FE421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1FA96C" w14:textId="77777777" w:rsidR="00982B44" w:rsidRDefault="00982B44">
            <w:r>
              <w:rPr>
                <w:sz w:val="16"/>
                <w:szCs w:val="16"/>
              </w:rPr>
              <w:t>2262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B34923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098055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8D14B3" w14:textId="77777777" w:rsidR="00982B44" w:rsidRDefault="00982B44">
            <w:r>
              <w:rPr>
                <w:sz w:val="16"/>
                <w:szCs w:val="16"/>
              </w:rPr>
              <w:t>Update of delta TIB,c for CA_n28A-n41A-n79A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5FC603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3C104C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49F7B9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B12BF5" w14:textId="77777777" w:rsidR="00982B44" w:rsidRDefault="00982B44">
            <w:r>
              <w:rPr>
                <w:sz w:val="16"/>
                <w:szCs w:val="16"/>
              </w:rPr>
              <w:t>R5-232796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F00EE1" w14:textId="77777777" w:rsidR="00982B44" w:rsidRDefault="00982B44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777C0B" w14:textId="77777777" w:rsidR="00982B44" w:rsidRDefault="00982B44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DE9595" w14:textId="77777777" w:rsidR="00982B44" w:rsidRDefault="00982B44">
            <w:r>
              <w:rPr>
                <w:sz w:val="16"/>
                <w:szCs w:val="16"/>
              </w:rPr>
              <w:t>6.2A.4.0.2.3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91D289A" w14:textId="77777777" w:rsidR="00982B44" w:rsidRDefault="00982B44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82B44" w14:paraId="5FA583D8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58DD93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391EA0" w14:textId="77777777" w:rsidR="00982B44" w:rsidRDefault="00982B44">
            <w:r>
              <w:rPr>
                <w:sz w:val="16"/>
                <w:szCs w:val="16"/>
              </w:rPr>
              <w:t>2263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58D23E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866081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30EF62" w14:textId="77777777" w:rsidR="00982B44" w:rsidRDefault="00982B44">
            <w:r>
              <w:rPr>
                <w:sz w:val="16"/>
                <w:szCs w:val="16"/>
              </w:rPr>
              <w:t>Update of delta RIB,c for CA_n28A-n41A-n79A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5C5720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8715E9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60305D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2C136A" w14:textId="77777777" w:rsidR="00982B44" w:rsidRDefault="00982B44">
            <w:r>
              <w:rPr>
                <w:sz w:val="16"/>
                <w:szCs w:val="16"/>
              </w:rPr>
              <w:t>R5-232797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F182C2" w14:textId="77777777" w:rsidR="00982B44" w:rsidRDefault="00982B44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31F743" w14:textId="77777777" w:rsidR="00982B44" w:rsidRDefault="00982B44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E79451" w14:textId="77777777" w:rsidR="00982B44" w:rsidRDefault="00982B44">
            <w:r>
              <w:rPr>
                <w:sz w:val="16"/>
                <w:szCs w:val="16"/>
              </w:rPr>
              <w:t>7.3A.0.3.2.3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F31AC22" w14:textId="77777777" w:rsidR="00982B44" w:rsidRDefault="00982B44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82B44" w14:paraId="50C0CCF1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BFDA18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1EC8C0" w14:textId="77777777" w:rsidR="00982B44" w:rsidRDefault="00982B44">
            <w:r>
              <w:rPr>
                <w:sz w:val="16"/>
                <w:szCs w:val="16"/>
              </w:rPr>
              <w:t>2271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08354E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F1DD15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BB501C" w14:textId="77777777" w:rsidR="00982B44" w:rsidRDefault="00982B44">
            <w:r>
              <w:rPr>
                <w:sz w:val="16"/>
                <w:szCs w:val="16"/>
              </w:rPr>
              <w:t>Update of applicability of simultaneous RxTx capability for CA_n28-n79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FD2813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F73BF0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C35A9F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789074" w14:textId="77777777" w:rsidR="00982B44" w:rsidRDefault="00982B44">
            <w:r>
              <w:rPr>
                <w:sz w:val="16"/>
                <w:szCs w:val="16"/>
              </w:rPr>
              <w:t>R5-232897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4A945F" w14:textId="77777777" w:rsidR="00982B44" w:rsidRDefault="00982B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2ADF5F" w14:textId="77777777" w:rsidR="00982B44" w:rsidRDefault="00982B44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C817B3" w14:textId="77777777" w:rsidR="00982B44" w:rsidRDefault="00982B44">
            <w:r>
              <w:rPr>
                <w:sz w:val="16"/>
                <w:szCs w:val="16"/>
              </w:rPr>
              <w:t>5.2A.2.1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C422636" w14:textId="77777777" w:rsidR="00982B44" w:rsidRDefault="00982B44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82B44" w14:paraId="049A8B88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8325E6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51B50F" w14:textId="77777777" w:rsidR="00982B44" w:rsidRDefault="00982B44">
            <w:r>
              <w:rPr>
                <w:sz w:val="16"/>
                <w:szCs w:val="16"/>
              </w:rPr>
              <w:t>2308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9BC563" w14:textId="77777777" w:rsidR="00982B44" w:rsidRDefault="00982B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F01EA2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D42B7A" w14:textId="77777777" w:rsidR="00982B44" w:rsidRDefault="00982B44">
            <w:r>
              <w:rPr>
                <w:sz w:val="16"/>
                <w:szCs w:val="16"/>
              </w:rPr>
              <w:t>Corrections on supported channel bandwidths for SUL configurations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94E679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5A933D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CF587D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827846" w14:textId="77777777" w:rsidR="00982B44" w:rsidRDefault="00982B44">
            <w:r>
              <w:rPr>
                <w:sz w:val="16"/>
                <w:szCs w:val="16"/>
              </w:rPr>
              <w:t>R5-233536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4CC622" w14:textId="77777777" w:rsidR="00982B44" w:rsidRDefault="00982B44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59E2BC" w14:textId="77777777" w:rsidR="00982B44" w:rsidRDefault="00982B44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C5C4512" w14:textId="77777777" w:rsidR="00982B44" w:rsidRDefault="00982B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D2D0A0" w14:textId="77777777" w:rsidR="00982B44" w:rsidRDefault="00982B44">
            <w:pPr>
              <w:rPr>
                <w:sz w:val="16"/>
                <w:szCs w:val="16"/>
              </w:rPr>
            </w:pPr>
          </w:p>
        </w:tc>
      </w:tr>
      <w:tr w:rsidR="00982B44" w14:paraId="57120498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E78832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60AAF3" w14:textId="77777777" w:rsidR="00982B44" w:rsidRDefault="00982B44">
            <w:r>
              <w:rPr>
                <w:sz w:val="16"/>
                <w:szCs w:val="16"/>
              </w:rPr>
              <w:t>2313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8AFC60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00CF62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20BAA5" w14:textId="77777777" w:rsidR="00982B44" w:rsidRDefault="00982B44">
            <w:r>
              <w:rPr>
                <w:sz w:val="16"/>
                <w:szCs w:val="16"/>
              </w:rPr>
              <w:t>General updates of clause 5 for R17 CA configurations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A50FD3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5D0139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04AD04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6E4CF7" w14:textId="77777777" w:rsidR="00982B44" w:rsidRDefault="00982B44">
            <w:r>
              <w:rPr>
                <w:sz w:val="16"/>
                <w:szCs w:val="16"/>
              </w:rPr>
              <w:t>R5-233556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8B89C2" w14:textId="77777777" w:rsidR="00982B44" w:rsidRDefault="00982B44">
            <w:r>
              <w:rPr>
                <w:sz w:val="16"/>
                <w:szCs w:val="16"/>
              </w:rPr>
              <w:t>CU Digital Technology, Qualcomm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308BC7" w14:textId="77777777" w:rsidR="00982B44" w:rsidRDefault="00982B44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6F22E4" w14:textId="77777777" w:rsidR="00982B44" w:rsidRDefault="00982B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9A5740" w14:textId="77777777" w:rsidR="00982B44" w:rsidRDefault="00982B44">
            <w:pPr>
              <w:rPr>
                <w:sz w:val="16"/>
                <w:szCs w:val="16"/>
              </w:rPr>
            </w:pPr>
          </w:p>
        </w:tc>
      </w:tr>
      <w:tr w:rsidR="00982B44" w14:paraId="0441EF93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472CF5" w14:textId="77777777" w:rsidR="00982B44" w:rsidRDefault="00982B44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94A8DD" w14:textId="77777777" w:rsidR="00982B44" w:rsidRDefault="00982B44">
            <w:r>
              <w:rPr>
                <w:sz w:val="16"/>
                <w:szCs w:val="16"/>
              </w:rPr>
              <w:t>1594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1F1BC5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794D94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A1E7A8" w14:textId="77777777" w:rsidR="00982B44" w:rsidRDefault="00982B44">
            <w:r>
              <w:rPr>
                <w:sz w:val="16"/>
                <w:szCs w:val="16"/>
              </w:rPr>
              <w:t>Editorial update Tx spurious co-existence for DC_71A_n2A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40D70B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86B7FB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4D0E92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34D095" w14:textId="77777777" w:rsidR="00982B44" w:rsidRDefault="00982B44">
            <w:r>
              <w:rPr>
                <w:sz w:val="16"/>
                <w:szCs w:val="16"/>
              </w:rPr>
              <w:t>R5-232349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3299ED" w14:textId="77777777" w:rsidR="00982B44" w:rsidRDefault="00982B44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4802FA" w14:textId="77777777" w:rsidR="00982B44" w:rsidRDefault="00982B44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A6D742" w14:textId="77777777" w:rsidR="00982B44" w:rsidRDefault="00982B44">
            <w:r>
              <w:rPr>
                <w:sz w:val="16"/>
                <w:szCs w:val="16"/>
              </w:rPr>
              <w:t>6.5B.3.3.2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39CDFC9" w14:textId="77777777" w:rsidR="00982B44" w:rsidRDefault="00982B44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82B44" w14:paraId="1940B2B9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908DCD" w14:textId="77777777" w:rsidR="00982B44" w:rsidRDefault="00982B44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9CE289" w14:textId="77777777" w:rsidR="00982B44" w:rsidRDefault="00982B44">
            <w:r>
              <w:rPr>
                <w:sz w:val="16"/>
                <w:szCs w:val="16"/>
              </w:rPr>
              <w:t>1596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ABA5B8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0158BC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B61CC8" w14:textId="77777777" w:rsidR="00982B44" w:rsidRDefault="00982B44">
            <w:r>
              <w:rPr>
                <w:sz w:val="16"/>
                <w:szCs w:val="16"/>
              </w:rPr>
              <w:t>Correction to spurious emissions test cases for 21A_n28A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7B017D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F51AA3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0BAD5E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06B3EE" w14:textId="77777777" w:rsidR="00982B44" w:rsidRDefault="00982B44">
            <w:r>
              <w:rPr>
                <w:sz w:val="16"/>
                <w:szCs w:val="16"/>
              </w:rPr>
              <w:t>R5-232365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31A7ED" w14:textId="77777777" w:rsidR="00982B44" w:rsidRDefault="00982B44">
            <w:r>
              <w:rPr>
                <w:sz w:val="16"/>
                <w:szCs w:val="16"/>
              </w:rPr>
              <w:t>DOCOMO Communications Lab.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03E952" w14:textId="77777777" w:rsidR="00982B44" w:rsidRDefault="00982B44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F1AA770" w14:textId="77777777" w:rsidR="00982B44" w:rsidRDefault="00982B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963374" w14:textId="77777777" w:rsidR="00982B44" w:rsidRDefault="00982B44">
            <w:pPr>
              <w:rPr>
                <w:sz w:val="16"/>
                <w:szCs w:val="16"/>
              </w:rPr>
            </w:pPr>
          </w:p>
        </w:tc>
      </w:tr>
      <w:tr w:rsidR="00982B44" w14:paraId="058F8B72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1524EB" w14:textId="77777777" w:rsidR="00982B44" w:rsidRDefault="00982B44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3630AC" w14:textId="77777777" w:rsidR="00982B44" w:rsidRDefault="00982B44">
            <w:r>
              <w:rPr>
                <w:sz w:val="16"/>
                <w:szCs w:val="16"/>
              </w:rPr>
              <w:t>1608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F62681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2FEB8C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6C14AE" w14:textId="77777777" w:rsidR="00982B44" w:rsidRDefault="00982B44">
            <w:r>
              <w:rPr>
                <w:sz w:val="16"/>
                <w:szCs w:val="16"/>
              </w:rPr>
              <w:t>Addition of reference sensitivity for 21A_n28A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62213E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A20CAE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CD6226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3B3E39" w14:textId="77777777" w:rsidR="00982B44" w:rsidRDefault="00982B44">
            <w:r>
              <w:rPr>
                <w:sz w:val="16"/>
                <w:szCs w:val="16"/>
              </w:rPr>
              <w:t>R5-232772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CED245" w14:textId="77777777" w:rsidR="00982B44" w:rsidRDefault="00982B44">
            <w:r>
              <w:rPr>
                <w:sz w:val="16"/>
                <w:szCs w:val="16"/>
              </w:rPr>
              <w:t>DOCOMO Communications Lab.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65786F" w14:textId="77777777" w:rsidR="00982B44" w:rsidRDefault="00982B44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CA0C38" w14:textId="77777777" w:rsidR="00982B44" w:rsidRDefault="00982B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43AEA2" w14:textId="77777777" w:rsidR="00982B44" w:rsidRDefault="00982B44">
            <w:pPr>
              <w:rPr>
                <w:sz w:val="16"/>
                <w:szCs w:val="16"/>
              </w:rPr>
            </w:pPr>
          </w:p>
        </w:tc>
      </w:tr>
      <w:tr w:rsidR="00982B44" w14:paraId="6E4A0671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E53B00" w14:textId="77777777" w:rsidR="00982B44" w:rsidRDefault="00982B44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155DBE" w14:textId="77777777" w:rsidR="00982B44" w:rsidRDefault="00982B44">
            <w:r>
              <w:rPr>
                <w:sz w:val="16"/>
                <w:szCs w:val="16"/>
              </w:rPr>
              <w:t>0762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BA2DD9" w14:textId="77777777" w:rsidR="00982B44" w:rsidRDefault="00982B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7D9FFE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6FBC07" w14:textId="77777777" w:rsidR="00982B44" w:rsidRDefault="00982B44">
            <w:r>
              <w:rPr>
                <w:sz w:val="16"/>
                <w:szCs w:val="16"/>
              </w:rPr>
              <w:t>Correction to spurious emissions TP analysis for 21A_n28A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8D0978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B131E3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D39D84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4EB8CE" w14:textId="77777777" w:rsidR="00982B44" w:rsidRDefault="00982B44">
            <w:r>
              <w:rPr>
                <w:sz w:val="16"/>
                <w:szCs w:val="16"/>
              </w:rPr>
              <w:t>R5-233512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14873C" w14:textId="77777777" w:rsidR="00982B44" w:rsidRDefault="00982B44">
            <w:r>
              <w:rPr>
                <w:sz w:val="16"/>
                <w:szCs w:val="16"/>
              </w:rPr>
              <w:t>DOCOMO Communications Lab.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94DED0" w14:textId="77777777" w:rsidR="00982B44" w:rsidRDefault="00982B44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34BF7C" w14:textId="77777777" w:rsidR="00982B44" w:rsidRDefault="00982B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A2BD6F" w14:textId="77777777" w:rsidR="00982B44" w:rsidRDefault="00982B44">
            <w:pPr>
              <w:rPr>
                <w:sz w:val="16"/>
                <w:szCs w:val="16"/>
              </w:rPr>
            </w:pPr>
          </w:p>
        </w:tc>
      </w:tr>
      <w:tr w:rsidR="00982B44" w14:paraId="7B1CC39E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E602F4" w14:textId="77777777" w:rsidR="00982B44" w:rsidRDefault="00982B44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0C25AE" w14:textId="77777777" w:rsidR="00982B44" w:rsidRDefault="00982B44">
            <w:r>
              <w:rPr>
                <w:sz w:val="16"/>
                <w:szCs w:val="16"/>
              </w:rPr>
              <w:t>0767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0E5249" w14:textId="77777777" w:rsidR="00982B44" w:rsidRDefault="00982B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779EB4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100D3F" w14:textId="77777777" w:rsidR="00982B44" w:rsidRDefault="00982B44">
            <w:r>
              <w:rPr>
                <w:sz w:val="16"/>
                <w:szCs w:val="16"/>
              </w:rPr>
              <w:t>Spur_TpAnalysis for CA_n5A_n48A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D90A05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623D61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D98ABA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ABEF43" w14:textId="77777777" w:rsidR="00982B44" w:rsidRDefault="00982B44">
            <w:r>
              <w:rPr>
                <w:sz w:val="16"/>
                <w:szCs w:val="16"/>
              </w:rPr>
              <w:t>R5-233513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06DA8B" w14:textId="77777777" w:rsidR="00982B44" w:rsidRDefault="00982B44">
            <w:r>
              <w:rPr>
                <w:sz w:val="16"/>
                <w:szCs w:val="16"/>
              </w:rPr>
              <w:t>Qualcomm India Pvt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FAF46B" w14:textId="77777777" w:rsidR="00982B44" w:rsidRDefault="00982B44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7F7242" w14:textId="77777777" w:rsidR="00982B44" w:rsidRDefault="00982B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4F0919" w14:textId="77777777" w:rsidR="00982B44" w:rsidRDefault="00982B44">
            <w:pPr>
              <w:rPr>
                <w:sz w:val="16"/>
                <w:szCs w:val="16"/>
              </w:rPr>
            </w:pPr>
          </w:p>
        </w:tc>
      </w:tr>
      <w:tr w:rsidR="00982B44" w14:paraId="0EA402CF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8985CD" w14:textId="77777777" w:rsidR="00982B44" w:rsidRDefault="00982B44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DED79F" w14:textId="77777777" w:rsidR="00982B44" w:rsidRDefault="00982B44">
            <w:r>
              <w:rPr>
                <w:sz w:val="16"/>
                <w:szCs w:val="16"/>
              </w:rPr>
              <w:t>0770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02D9E9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6E8FBE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8D4C89" w14:textId="77777777" w:rsidR="00982B44" w:rsidRDefault="00982B44">
            <w:r>
              <w:rPr>
                <w:sz w:val="16"/>
                <w:szCs w:val="16"/>
              </w:rPr>
              <w:t>Addition of reference sensitivity test point analysis for DC_21A_n28A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BDD572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B260A9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3322F7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D1230B" w14:textId="77777777" w:rsidR="00982B44" w:rsidRDefault="00982B44">
            <w:r>
              <w:rPr>
                <w:sz w:val="16"/>
                <w:szCs w:val="16"/>
              </w:rPr>
              <w:t>R5-232718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3A1126" w14:textId="77777777" w:rsidR="00982B44" w:rsidRDefault="00982B44">
            <w:r>
              <w:rPr>
                <w:sz w:val="16"/>
                <w:szCs w:val="16"/>
              </w:rPr>
              <w:t>NTT DOCOMO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B0A277" w14:textId="77777777" w:rsidR="00982B44" w:rsidRDefault="00982B44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5589E5" w14:textId="77777777" w:rsidR="00982B44" w:rsidRDefault="00982B44">
            <w:r>
              <w:rPr>
                <w:sz w:val="16"/>
                <w:szCs w:val="16"/>
              </w:rPr>
              <w:t>4.3.3.1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097E7C9" w14:textId="77777777" w:rsidR="00982B44" w:rsidRDefault="00982B44">
            <w:r>
              <w:rPr>
                <w:sz w:val="16"/>
                <w:szCs w:val="16"/>
              </w:rPr>
              <w:t xml:space="preserve">TS/TR ... CR ... ; TS 38.521-3 CR 1608; TS/TR ... CR ... </w:t>
            </w:r>
          </w:p>
        </w:tc>
      </w:tr>
    </w:tbl>
    <w:p w14:paraId="450C6B2F" w14:textId="77777777" w:rsidR="00982B44" w:rsidRDefault="00982B44" w:rsidP="00982B44"/>
    <w:p w14:paraId="0878B575" w14:textId="77777777" w:rsidR="00982B44" w:rsidRDefault="00982B44" w:rsidP="00982B44"/>
    <w:p w14:paraId="15C04ADE" w14:textId="77777777" w:rsidR="00982B44" w:rsidRDefault="00982B44" w:rsidP="00982B44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RP-230933</w:t>
      </w:r>
      <w:r>
        <w:rPr>
          <w:b/>
          <w:i/>
          <w:noProof/>
          <w:sz w:val="28"/>
        </w:rPr>
        <w:fldChar w:fldCharType="end"/>
      </w:r>
    </w:p>
    <w:p w14:paraId="0D04D81B" w14:textId="77777777" w:rsidR="00982B44" w:rsidRDefault="00982B44" w:rsidP="00982B44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0DE332CB" w14:textId="77777777" w:rsidR="00982B44" w:rsidRDefault="00982B44" w:rsidP="00982B44">
      <w:pPr>
        <w:rPr>
          <w:rFonts w:ascii="Arial" w:hAnsi="Arial" w:cs="Arial"/>
          <w:b/>
          <w:bCs/>
          <w:lang w:val="en-US"/>
        </w:rPr>
      </w:pPr>
    </w:p>
    <w:p w14:paraId="602044F3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510208C0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High power UE (power class 2) for EN-DC with 1 LTE band + 1 NR TDD band (ENDC_UE_PC2_R17_NR_TDD-UEConTest)</w:t>
      </w:r>
      <w:r>
        <w:rPr>
          <w:rFonts w:ascii="Arial" w:hAnsi="Arial" w:cs="Arial"/>
          <w:b/>
          <w:bCs/>
        </w:rPr>
        <w:fldChar w:fldCharType="end"/>
      </w:r>
    </w:p>
    <w:p w14:paraId="56168BDC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13.3.4</w:t>
      </w:r>
      <w:r>
        <w:rPr>
          <w:rFonts w:ascii="Arial" w:hAnsi="Arial" w:cs="Arial"/>
          <w:b/>
          <w:bCs/>
        </w:rPr>
        <w:fldChar w:fldCharType="end"/>
      </w:r>
    </w:p>
    <w:p w14:paraId="3A005628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9F61133" w14:textId="77777777" w:rsidR="00982B44" w:rsidRDefault="00982B44" w:rsidP="00982B44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FFEB51C" w14:textId="77777777" w:rsidR="00982B44" w:rsidRDefault="00982B44" w:rsidP="00982B4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982B44" w14:paraId="553DD28E" w14:textId="77777777" w:rsidTr="00982B44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976B602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A314577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F42BECD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E9E666A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DCB9CDD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74DB881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BAC0E32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2A96C21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8A61145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5F15165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5CC548D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AD47C49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4B0FF45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982B44" w14:paraId="02D7197B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C37F48" w14:textId="77777777" w:rsidR="00982B44" w:rsidRDefault="00982B44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F6C3FF" w14:textId="77777777" w:rsidR="00982B44" w:rsidRDefault="00982B44">
            <w:r>
              <w:rPr>
                <w:sz w:val="16"/>
                <w:szCs w:val="16"/>
              </w:rPr>
              <w:t>1590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C9FB7C" w14:textId="77777777" w:rsidR="00982B44" w:rsidRDefault="00982B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C18276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B6CE79" w14:textId="77777777" w:rsidR="00982B44" w:rsidRDefault="00982B44">
            <w:r>
              <w:rPr>
                <w:sz w:val="16"/>
                <w:szCs w:val="16"/>
              </w:rPr>
              <w:t>Update PC2 MSD minimum requirements and test requirements for DC_2A_n77A, DC_13A_n77A, and DC_66A_n77A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1BB720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4CFED2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D8A0F8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A42C67" w14:textId="77777777" w:rsidR="00982B44" w:rsidRDefault="00982B44">
            <w:r>
              <w:rPr>
                <w:sz w:val="16"/>
                <w:szCs w:val="16"/>
              </w:rPr>
              <w:t>R5-233703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482AE1" w14:textId="77777777" w:rsidR="00982B44" w:rsidRDefault="00982B44">
            <w:r>
              <w:rPr>
                <w:sz w:val="16"/>
                <w:szCs w:val="16"/>
              </w:rPr>
              <w:t>Verizon Switzerland AG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A1F42C" w14:textId="77777777" w:rsidR="00982B44" w:rsidRDefault="00982B44">
            <w:r>
              <w:rPr>
                <w:sz w:val="16"/>
                <w:szCs w:val="16"/>
              </w:rPr>
              <w:t>ENDC_UE_PC2_R17_NR_TDD-UEConTest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210E55" w14:textId="77777777" w:rsidR="00982B44" w:rsidRDefault="00982B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2F9E43" w14:textId="77777777" w:rsidR="00982B44" w:rsidRDefault="00982B44">
            <w:pPr>
              <w:rPr>
                <w:sz w:val="16"/>
                <w:szCs w:val="16"/>
              </w:rPr>
            </w:pPr>
          </w:p>
        </w:tc>
      </w:tr>
      <w:tr w:rsidR="00982B44" w14:paraId="2938D506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F92C73" w14:textId="77777777" w:rsidR="00982B44" w:rsidRDefault="00982B44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2AE410" w14:textId="77777777" w:rsidR="00982B44" w:rsidRDefault="00982B44">
            <w:r>
              <w:rPr>
                <w:sz w:val="16"/>
                <w:szCs w:val="16"/>
              </w:rPr>
              <w:t>1598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7C11B5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C002B3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3484D8" w14:textId="77777777" w:rsidR="00982B44" w:rsidRDefault="00982B44">
            <w:r>
              <w:rPr>
                <w:sz w:val="16"/>
                <w:szCs w:val="16"/>
              </w:rPr>
              <w:t>Correction of the DC_28A_n78A PC2 MOP test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D90799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0523BD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38FB7A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1464CA" w14:textId="77777777" w:rsidR="00982B44" w:rsidRDefault="00982B44">
            <w:r>
              <w:rPr>
                <w:sz w:val="16"/>
                <w:szCs w:val="16"/>
              </w:rPr>
              <w:t>R5-232383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6B81C2" w14:textId="77777777" w:rsidR="00982B44" w:rsidRDefault="00982B44">
            <w:r>
              <w:rPr>
                <w:sz w:val="16"/>
                <w:szCs w:val="16"/>
              </w:rPr>
              <w:t>ETSI MCC (NTT DOCOMO INC.)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5DCA5D" w14:textId="77777777" w:rsidR="00982B44" w:rsidRDefault="00982B44">
            <w:r>
              <w:rPr>
                <w:sz w:val="16"/>
                <w:szCs w:val="16"/>
              </w:rPr>
              <w:t>ENDC_UE_PC2_R17_NR_TDD-UEConTest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29384A" w14:textId="77777777" w:rsidR="00982B44" w:rsidRDefault="00982B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6134F1" w14:textId="77777777" w:rsidR="00982B44" w:rsidRDefault="00982B44">
            <w:pPr>
              <w:rPr>
                <w:sz w:val="16"/>
                <w:szCs w:val="16"/>
              </w:rPr>
            </w:pPr>
          </w:p>
        </w:tc>
      </w:tr>
    </w:tbl>
    <w:p w14:paraId="045107FF" w14:textId="77777777" w:rsidR="00982B44" w:rsidRDefault="00982B44" w:rsidP="00982B44"/>
    <w:p w14:paraId="33AC79AF" w14:textId="77777777" w:rsidR="00982B44" w:rsidRDefault="00982B44" w:rsidP="00982B44"/>
    <w:p w14:paraId="25508767" w14:textId="77777777" w:rsidR="00982B44" w:rsidRDefault="00982B44" w:rsidP="00982B44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RP-230934</w:t>
      </w:r>
      <w:r>
        <w:rPr>
          <w:b/>
          <w:i/>
          <w:noProof/>
          <w:sz w:val="28"/>
        </w:rPr>
        <w:fldChar w:fldCharType="end"/>
      </w:r>
    </w:p>
    <w:p w14:paraId="1D673D8E" w14:textId="77777777" w:rsidR="00982B44" w:rsidRDefault="00982B44" w:rsidP="00982B44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1CB140D6" w14:textId="77777777" w:rsidR="00982B44" w:rsidRDefault="00982B44" w:rsidP="00982B44">
      <w:pPr>
        <w:rPr>
          <w:rFonts w:ascii="Arial" w:hAnsi="Arial" w:cs="Arial"/>
          <w:b/>
          <w:bCs/>
          <w:lang w:val="en-US"/>
        </w:rPr>
      </w:pPr>
    </w:p>
    <w:p w14:paraId="571119D2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46188373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Rel-17 High power UE for NR inter-band Carrier Aggregation with 2 bands downlink and x bands uplink (x=1,2) (NR_PC2_CA_R17_2BDL_2BUL-UEConTest)</w:t>
      </w:r>
      <w:r>
        <w:rPr>
          <w:rFonts w:ascii="Arial" w:hAnsi="Arial" w:cs="Arial"/>
          <w:b/>
          <w:bCs/>
        </w:rPr>
        <w:fldChar w:fldCharType="end"/>
      </w:r>
    </w:p>
    <w:p w14:paraId="3577BDC7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13.3.5</w:t>
      </w:r>
      <w:r>
        <w:rPr>
          <w:rFonts w:ascii="Arial" w:hAnsi="Arial" w:cs="Arial"/>
          <w:b/>
          <w:bCs/>
        </w:rPr>
        <w:fldChar w:fldCharType="end"/>
      </w:r>
    </w:p>
    <w:p w14:paraId="4DB83D74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01A73E4" w14:textId="77777777" w:rsidR="00982B44" w:rsidRDefault="00982B44" w:rsidP="00982B44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1DCC920" w14:textId="77777777" w:rsidR="00982B44" w:rsidRDefault="00982B44" w:rsidP="00982B4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982B44" w14:paraId="32FA5064" w14:textId="77777777" w:rsidTr="00982B44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E1C7532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4C8A4DA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0693E0C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07E4020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66F0FCD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DBDEED5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A804688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61EB17E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28BD955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1D7250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6B73823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DF15EB8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FCBA80A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982B44" w14:paraId="5CD02025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EACE1D" w14:textId="77777777" w:rsidR="00982B44" w:rsidRDefault="00982B44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F21ACF" w14:textId="77777777" w:rsidR="00982B44" w:rsidRDefault="00982B44">
            <w:r>
              <w:rPr>
                <w:sz w:val="16"/>
                <w:szCs w:val="16"/>
              </w:rPr>
              <w:t>0455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FB3CBD" w14:textId="77777777" w:rsidR="00982B44" w:rsidRDefault="00982B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55C15A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E7775A" w14:textId="77777777" w:rsidR="00982B44" w:rsidRDefault="00982B44">
            <w:r>
              <w:rPr>
                <w:sz w:val="16"/>
                <w:szCs w:val="16"/>
              </w:rPr>
              <w:t>Update inter-band NR CA PC2 configurations of CA_n2A-n77A, CA_n5A-n77A, and CA_n66A-n77A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DAB9D9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1880F1" w14:textId="77777777" w:rsidR="00982B44" w:rsidRDefault="00982B44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175F7E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B71240" w14:textId="77777777" w:rsidR="00982B44" w:rsidRDefault="00982B44">
            <w:r>
              <w:rPr>
                <w:sz w:val="16"/>
                <w:szCs w:val="16"/>
              </w:rPr>
              <w:t>R5-233508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442B44" w14:textId="77777777" w:rsidR="00982B44" w:rsidRDefault="00982B44">
            <w:r>
              <w:rPr>
                <w:sz w:val="16"/>
                <w:szCs w:val="16"/>
              </w:rPr>
              <w:t>Verizon Switzerland AG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3CC006" w14:textId="77777777" w:rsidR="00982B44" w:rsidRDefault="00982B44">
            <w:r>
              <w:rPr>
                <w:sz w:val="16"/>
                <w:szCs w:val="16"/>
              </w:rPr>
              <w:t>NR_PC2_CA_R17_2BDL_2BUL-UEConTest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79F645F" w14:textId="77777777" w:rsidR="00982B44" w:rsidRDefault="00982B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DA6136" w14:textId="77777777" w:rsidR="00982B44" w:rsidRDefault="00982B44">
            <w:pPr>
              <w:rPr>
                <w:sz w:val="16"/>
                <w:szCs w:val="16"/>
              </w:rPr>
            </w:pPr>
          </w:p>
        </w:tc>
      </w:tr>
      <w:tr w:rsidR="00982B44" w14:paraId="2DCA0753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6E08E1" w14:textId="77777777" w:rsidR="00982B44" w:rsidRDefault="00982B44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5766A0" w14:textId="77777777" w:rsidR="00982B44" w:rsidRDefault="00982B44">
            <w:r>
              <w:rPr>
                <w:sz w:val="16"/>
                <w:szCs w:val="16"/>
              </w:rPr>
              <w:t>0467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08B529" w14:textId="77777777" w:rsidR="00982B44" w:rsidRDefault="00982B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1A9FBD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6EF830" w14:textId="77777777" w:rsidR="00982B44" w:rsidRDefault="00982B44">
            <w:r>
              <w:rPr>
                <w:sz w:val="16"/>
                <w:szCs w:val="16"/>
              </w:rPr>
              <w:t>Addition of R17 new CA PC2 configs RF Baseline Implementation Capabilities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34442B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2813D8" w14:textId="77777777" w:rsidR="00982B44" w:rsidRDefault="00982B44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8E0071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B3A0A8" w14:textId="77777777" w:rsidR="00982B44" w:rsidRDefault="00982B44">
            <w:r>
              <w:rPr>
                <w:sz w:val="16"/>
                <w:szCs w:val="16"/>
              </w:rPr>
              <w:t>R5-233509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2709F2" w14:textId="77777777" w:rsidR="00982B44" w:rsidRDefault="00982B44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B57C9B" w14:textId="77777777" w:rsidR="00982B44" w:rsidRDefault="00982B44">
            <w:r>
              <w:rPr>
                <w:sz w:val="16"/>
                <w:szCs w:val="16"/>
              </w:rPr>
              <w:t>NR_PC2_CA_R17_2BDL_2BUL-UEConTest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97A0B2B" w14:textId="77777777" w:rsidR="00982B44" w:rsidRDefault="00982B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0B47B0" w14:textId="77777777" w:rsidR="00982B44" w:rsidRDefault="00982B44">
            <w:pPr>
              <w:rPr>
                <w:sz w:val="16"/>
                <w:szCs w:val="16"/>
              </w:rPr>
            </w:pPr>
          </w:p>
        </w:tc>
      </w:tr>
      <w:tr w:rsidR="00982B44" w14:paraId="419FDB76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87D392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CC4868" w14:textId="77777777" w:rsidR="00982B44" w:rsidRDefault="00982B44">
            <w:r>
              <w:rPr>
                <w:sz w:val="16"/>
                <w:szCs w:val="16"/>
              </w:rPr>
              <w:t>2200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027262" w14:textId="77777777" w:rsidR="00982B44" w:rsidRDefault="00982B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EAE0B5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BB680F" w14:textId="77777777" w:rsidR="00982B44" w:rsidRDefault="00982B44">
            <w:r>
              <w:rPr>
                <w:sz w:val="16"/>
                <w:szCs w:val="16"/>
              </w:rPr>
              <w:t>Update inter-band NR CA PC2 MOP configurations for 2UL CA_n2A-n77A, CA_n5A-n77A, and CA_n66A-n77A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93B4EF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90F21E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A53E35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503628" w14:textId="77777777" w:rsidR="00982B44" w:rsidRDefault="00982B44">
            <w:r>
              <w:rPr>
                <w:sz w:val="16"/>
                <w:szCs w:val="16"/>
              </w:rPr>
              <w:t>R5-233538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3A75E2" w14:textId="77777777" w:rsidR="00982B44" w:rsidRDefault="00982B44">
            <w:r>
              <w:rPr>
                <w:sz w:val="16"/>
                <w:szCs w:val="16"/>
              </w:rPr>
              <w:t>Verizon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C93D10" w14:textId="77777777" w:rsidR="00982B44" w:rsidRDefault="00982B44">
            <w:r>
              <w:rPr>
                <w:sz w:val="16"/>
                <w:szCs w:val="16"/>
              </w:rPr>
              <w:t>NR_PC2_CA_R17_2BDL_2BUL-UEConTest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E38601B" w14:textId="77777777" w:rsidR="00982B44" w:rsidRDefault="00982B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CBEF16" w14:textId="77777777" w:rsidR="00982B44" w:rsidRDefault="00982B44">
            <w:pPr>
              <w:rPr>
                <w:sz w:val="16"/>
                <w:szCs w:val="16"/>
              </w:rPr>
            </w:pPr>
          </w:p>
        </w:tc>
      </w:tr>
      <w:tr w:rsidR="00982B44" w14:paraId="1B1B3069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B307BF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3D07F8" w14:textId="77777777" w:rsidR="00982B44" w:rsidRDefault="00982B44">
            <w:r>
              <w:rPr>
                <w:sz w:val="16"/>
                <w:szCs w:val="16"/>
              </w:rPr>
              <w:t>2201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67B047" w14:textId="77777777" w:rsidR="00982B44" w:rsidRDefault="00982B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E25EF2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614ADE" w14:textId="77777777" w:rsidR="00982B44" w:rsidRDefault="00982B44">
            <w:r>
              <w:rPr>
                <w:sz w:val="16"/>
                <w:szCs w:val="16"/>
              </w:rPr>
              <w:t>Update inter-band NR CA PC2 reference sensitivity minimum requirements for a few 2DL band configurations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822880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588819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69F981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959C35" w14:textId="77777777" w:rsidR="00982B44" w:rsidRDefault="00982B44">
            <w:r>
              <w:rPr>
                <w:sz w:val="16"/>
                <w:szCs w:val="16"/>
              </w:rPr>
              <w:t>R5-233711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968EFF" w14:textId="77777777" w:rsidR="00982B44" w:rsidRDefault="00982B44">
            <w:r>
              <w:rPr>
                <w:sz w:val="16"/>
                <w:szCs w:val="16"/>
              </w:rPr>
              <w:t>Verizon Switzerland AG, Qualcomm, 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F89C4A" w14:textId="77777777" w:rsidR="00982B44" w:rsidRDefault="00982B44">
            <w:r>
              <w:rPr>
                <w:sz w:val="16"/>
                <w:szCs w:val="16"/>
              </w:rPr>
              <w:t>NR_PC2_CA_R17_2BDL_2BUL-UEConTest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907995" w14:textId="77777777" w:rsidR="00982B44" w:rsidRDefault="00982B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951388" w14:textId="77777777" w:rsidR="00982B44" w:rsidRDefault="00982B44">
            <w:pPr>
              <w:rPr>
                <w:sz w:val="16"/>
                <w:szCs w:val="16"/>
              </w:rPr>
            </w:pPr>
          </w:p>
        </w:tc>
      </w:tr>
      <w:tr w:rsidR="00982B44" w14:paraId="2ED4E08D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1CE41D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6820AC" w14:textId="77777777" w:rsidR="00982B44" w:rsidRDefault="00982B44">
            <w:r>
              <w:rPr>
                <w:sz w:val="16"/>
                <w:szCs w:val="16"/>
              </w:rPr>
              <w:t>2202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BA554E" w14:textId="77777777" w:rsidR="00982B44" w:rsidRDefault="00982B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675D9C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7F266D" w14:textId="77777777" w:rsidR="00982B44" w:rsidRDefault="00982B44">
            <w:r>
              <w:rPr>
                <w:sz w:val="16"/>
                <w:szCs w:val="16"/>
              </w:rPr>
              <w:t>Update PC2 information for 2DL test configuration exception table and test requirement table for a few NR CA 2DL 2UL combos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F20DFF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0FC6C8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49A3A5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17EB9A" w14:textId="77777777" w:rsidR="00982B44" w:rsidRDefault="00982B44">
            <w:r>
              <w:rPr>
                <w:sz w:val="16"/>
                <w:szCs w:val="16"/>
              </w:rPr>
              <w:t>R5-233712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B633C3" w14:textId="77777777" w:rsidR="00982B44" w:rsidRDefault="00982B44">
            <w:r>
              <w:rPr>
                <w:sz w:val="16"/>
                <w:szCs w:val="16"/>
              </w:rPr>
              <w:t>Verizon, Qualcomm, 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EC77E2" w14:textId="77777777" w:rsidR="00982B44" w:rsidRDefault="00982B44">
            <w:r>
              <w:rPr>
                <w:sz w:val="16"/>
                <w:szCs w:val="16"/>
              </w:rPr>
              <w:t>NR_PC2_CA_R17_2BDL_2BUL-UEConTest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C01436" w14:textId="77777777" w:rsidR="00982B44" w:rsidRDefault="00982B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D41FCD" w14:textId="77777777" w:rsidR="00982B44" w:rsidRDefault="00982B44">
            <w:pPr>
              <w:rPr>
                <w:sz w:val="16"/>
                <w:szCs w:val="16"/>
              </w:rPr>
            </w:pPr>
          </w:p>
        </w:tc>
      </w:tr>
      <w:tr w:rsidR="00982B44" w14:paraId="3D6E27FB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B75C56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5E244A" w14:textId="77777777" w:rsidR="00982B44" w:rsidRDefault="00982B44">
            <w:r>
              <w:rPr>
                <w:sz w:val="16"/>
                <w:szCs w:val="16"/>
              </w:rPr>
              <w:t>2261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A2E495" w14:textId="77777777" w:rsidR="00982B44" w:rsidRDefault="00982B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27D65C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576409" w14:textId="77777777" w:rsidR="00982B44" w:rsidRDefault="00982B44">
            <w:r>
              <w:rPr>
                <w:sz w:val="16"/>
                <w:szCs w:val="16"/>
              </w:rPr>
              <w:t>Addition of R17 new CA PC2 configs for Ref sens exceptions TC 7.3A.0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A5743A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68AF6F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1F116A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EBCC0C" w14:textId="77777777" w:rsidR="00982B44" w:rsidRDefault="00982B44">
            <w:r>
              <w:rPr>
                <w:sz w:val="16"/>
                <w:szCs w:val="16"/>
              </w:rPr>
              <w:t>R5-233539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FFDF91" w14:textId="77777777" w:rsidR="00982B44" w:rsidRDefault="00982B44">
            <w:r>
              <w:rPr>
                <w:sz w:val="16"/>
                <w:szCs w:val="16"/>
              </w:rPr>
              <w:t>CMCC, Verizon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30BD80" w14:textId="77777777" w:rsidR="00982B44" w:rsidRDefault="00982B44">
            <w:r>
              <w:rPr>
                <w:sz w:val="16"/>
                <w:szCs w:val="16"/>
              </w:rPr>
              <w:t>NR_PC2_CA_R17_2BDL_2BUL-UEConTest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E2D30F" w14:textId="77777777" w:rsidR="00982B44" w:rsidRDefault="00982B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C7AE15" w14:textId="77777777" w:rsidR="00982B44" w:rsidRDefault="00982B44">
            <w:pPr>
              <w:rPr>
                <w:sz w:val="16"/>
                <w:szCs w:val="16"/>
              </w:rPr>
            </w:pPr>
          </w:p>
        </w:tc>
      </w:tr>
      <w:tr w:rsidR="00982B44" w14:paraId="588359FD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00A58B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DBABC6" w14:textId="77777777" w:rsidR="00982B44" w:rsidRDefault="00982B44">
            <w:r>
              <w:rPr>
                <w:sz w:val="16"/>
                <w:szCs w:val="16"/>
              </w:rPr>
              <w:t>2297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59A273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B9CF40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5089F1" w14:textId="77777777" w:rsidR="00982B44" w:rsidRDefault="00982B44">
            <w:r>
              <w:rPr>
                <w:sz w:val="16"/>
                <w:szCs w:val="16"/>
              </w:rPr>
              <w:t>Updating MOP for PC2 configuration CA_n78C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C8A52A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750218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DE114A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49EAB3" w14:textId="77777777" w:rsidR="00982B44" w:rsidRDefault="00982B44">
            <w:r>
              <w:rPr>
                <w:sz w:val="16"/>
                <w:szCs w:val="16"/>
              </w:rPr>
              <w:t>R5-233102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BD8BF4" w14:textId="77777777" w:rsidR="00982B44" w:rsidRDefault="00982B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AEC896" w14:textId="77777777" w:rsidR="00982B44" w:rsidRDefault="00982B44">
            <w:r>
              <w:rPr>
                <w:sz w:val="16"/>
                <w:szCs w:val="16"/>
              </w:rPr>
              <w:t>NR_PC2_CA_R17_2BDL_2BUL-UEConTest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51FE21" w14:textId="77777777" w:rsidR="00982B44" w:rsidRDefault="00982B44">
            <w:r>
              <w:rPr>
                <w:sz w:val="16"/>
                <w:szCs w:val="16"/>
              </w:rPr>
              <w:t>6.2A.1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C8F1773" w14:textId="77777777" w:rsidR="00982B44" w:rsidRDefault="00982B44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82B44" w14:paraId="576AA2B0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201620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FDB3F2" w14:textId="77777777" w:rsidR="00982B44" w:rsidRDefault="00982B44">
            <w:r>
              <w:rPr>
                <w:sz w:val="16"/>
                <w:szCs w:val="16"/>
              </w:rPr>
              <w:t>2298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ED4174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F4C041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805189" w14:textId="77777777" w:rsidR="00982B44" w:rsidRDefault="00982B44">
            <w:r>
              <w:rPr>
                <w:sz w:val="16"/>
                <w:szCs w:val="16"/>
              </w:rPr>
              <w:t>Updating MPR for PC2 configuration CA_n78C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C4B907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FB2D97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10D0DA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28EA41" w14:textId="77777777" w:rsidR="00982B44" w:rsidRDefault="00982B44">
            <w:r>
              <w:rPr>
                <w:sz w:val="16"/>
                <w:szCs w:val="16"/>
              </w:rPr>
              <w:t>R5-233103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AF75C8" w14:textId="77777777" w:rsidR="00982B44" w:rsidRDefault="00982B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468660" w14:textId="77777777" w:rsidR="00982B44" w:rsidRDefault="00982B44">
            <w:r>
              <w:rPr>
                <w:sz w:val="16"/>
                <w:szCs w:val="16"/>
              </w:rPr>
              <w:t>NR_PC2_CA_R17_2BDL_2BUL-UEConTest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9DC925" w14:textId="77777777" w:rsidR="00982B44" w:rsidRDefault="00982B44">
            <w:r>
              <w:rPr>
                <w:sz w:val="16"/>
                <w:szCs w:val="16"/>
              </w:rPr>
              <w:t>6.2A.2.1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D3A7A17" w14:textId="77777777" w:rsidR="00982B44" w:rsidRDefault="00982B44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82B44" w14:paraId="1A354E1D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F02E14" w14:textId="77777777" w:rsidR="00982B44" w:rsidRDefault="00982B44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247D93" w14:textId="77777777" w:rsidR="00982B44" w:rsidRDefault="00982B44">
            <w:r>
              <w:rPr>
                <w:sz w:val="16"/>
                <w:szCs w:val="16"/>
              </w:rPr>
              <w:t>0758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F22EBE" w14:textId="77777777" w:rsidR="00982B44" w:rsidRDefault="00982B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F80DA9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30CFAE" w14:textId="77777777" w:rsidR="00982B44" w:rsidRDefault="00982B44">
            <w:r>
              <w:rPr>
                <w:sz w:val="16"/>
                <w:szCs w:val="16"/>
              </w:rPr>
              <w:t>Update inter-band NR CA reference sensitivity exception cases due to UL PC2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9C2466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2D285C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7219F4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5A78E4" w14:textId="77777777" w:rsidR="00982B44" w:rsidRDefault="00982B44">
            <w:r>
              <w:rPr>
                <w:sz w:val="16"/>
                <w:szCs w:val="16"/>
              </w:rPr>
              <w:t>R5-233713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DC6EBD" w14:textId="77777777" w:rsidR="00982B44" w:rsidRDefault="00982B44">
            <w:r>
              <w:rPr>
                <w:sz w:val="16"/>
                <w:szCs w:val="16"/>
              </w:rPr>
              <w:t>Verizon Switzerland AG, Qualcomm, 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910D13" w14:textId="77777777" w:rsidR="00982B44" w:rsidRDefault="00982B44">
            <w:r>
              <w:rPr>
                <w:sz w:val="16"/>
                <w:szCs w:val="16"/>
              </w:rPr>
              <w:t>NR_PC2_CA_R17_2BDL_2BUL-UEConTest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AF3F2A" w14:textId="77777777" w:rsidR="00982B44" w:rsidRDefault="00982B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16D6A5" w14:textId="77777777" w:rsidR="00982B44" w:rsidRDefault="00982B44">
            <w:pPr>
              <w:rPr>
                <w:sz w:val="16"/>
                <w:szCs w:val="16"/>
              </w:rPr>
            </w:pPr>
          </w:p>
        </w:tc>
      </w:tr>
    </w:tbl>
    <w:p w14:paraId="0A025DAB" w14:textId="77777777" w:rsidR="00982B44" w:rsidRDefault="00982B44" w:rsidP="00982B44"/>
    <w:p w14:paraId="17D02644" w14:textId="77777777" w:rsidR="00982B44" w:rsidRDefault="00982B44" w:rsidP="00982B44"/>
    <w:p w14:paraId="114D7C01" w14:textId="77777777" w:rsidR="00BB72E7" w:rsidRPr="00917427" w:rsidRDefault="00BB72E7" w:rsidP="00BB72E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100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RP-230988</w:t>
      </w:r>
      <w:r>
        <w:rPr>
          <w:b/>
          <w:i/>
          <w:noProof/>
          <w:sz w:val="28"/>
        </w:rPr>
        <w:fldChar w:fldCharType="end"/>
      </w:r>
    </w:p>
    <w:p w14:paraId="649AE6F6" w14:textId="77777777" w:rsidR="00BB72E7" w:rsidRPr="00784730" w:rsidRDefault="00BB72E7" w:rsidP="00BB72E7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Taipei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14th Jun 2023</w:t>
      </w:r>
      <w:r w:rsidRPr="00784730">
        <w:rPr>
          <w:b/>
          <w:noProof/>
          <w:sz w:val="24"/>
        </w:rPr>
        <w:fldChar w:fldCharType="end"/>
      </w:r>
    </w:p>
    <w:p w14:paraId="259B58D7" w14:textId="77777777" w:rsidR="00BB72E7" w:rsidRPr="00050554" w:rsidRDefault="00BB72E7" w:rsidP="00BB72E7">
      <w:pPr>
        <w:rPr>
          <w:rFonts w:ascii="Arial" w:hAnsi="Arial" w:cs="Arial"/>
          <w:b/>
          <w:bCs/>
          <w:lang w:val="en-US"/>
        </w:rPr>
      </w:pPr>
    </w:p>
    <w:p w14:paraId="53ABF20B" w14:textId="77777777" w:rsidR="00BB72E7" w:rsidRDefault="00BB72E7" w:rsidP="00BB72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067163D8" w14:textId="77777777" w:rsidR="00BB72E7" w:rsidRPr="00E145B1" w:rsidRDefault="00BB72E7" w:rsidP="00BB72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High power UE (power class 2) for NR band n39 (NR_UE_PC2_n39-UEConTest)</w:t>
      </w:r>
      <w:r>
        <w:rPr>
          <w:rFonts w:ascii="Arial" w:hAnsi="Arial" w:cs="Arial"/>
          <w:b/>
          <w:bCs/>
        </w:rPr>
        <w:fldChar w:fldCharType="end"/>
      </w:r>
    </w:p>
    <w:p w14:paraId="471012C3" w14:textId="77777777" w:rsidR="00BB72E7" w:rsidRDefault="00BB72E7" w:rsidP="00BB72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13.3.7</w:t>
      </w:r>
      <w:r>
        <w:rPr>
          <w:rFonts w:ascii="Arial" w:hAnsi="Arial" w:cs="Arial"/>
          <w:b/>
          <w:bCs/>
        </w:rPr>
        <w:fldChar w:fldCharType="end"/>
      </w:r>
    </w:p>
    <w:p w14:paraId="4EAC8CA5" w14:textId="77777777" w:rsidR="00BB72E7" w:rsidRDefault="00BB72E7" w:rsidP="00BB72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C9C6C8F" w14:textId="77777777" w:rsidR="00BB72E7" w:rsidRDefault="00BB72E7" w:rsidP="00BB72E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7FD82E4" w14:textId="77777777" w:rsidR="00BB72E7" w:rsidRPr="004E535C" w:rsidRDefault="00BB72E7" w:rsidP="00BB72E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100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B72E7" w:rsidRPr="004E535C" w14:paraId="5F0B3F74" w14:textId="77777777" w:rsidTr="0055613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3932F9B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09631CB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D00DC1D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509142F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85837A4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B5B413B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6E2462E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1AB3312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FD303A5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D3F9D12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C7983FF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CC999EA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D227C66" w14:textId="77777777" w:rsidR="00BB72E7" w:rsidRPr="00BF1EB6" w:rsidRDefault="00BB72E7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B72E7" w14:paraId="662FBBC5" w14:textId="77777777" w:rsidTr="0055613A">
        <w:tc>
          <w:tcPr>
            <w:tcW w:w="879" w:type="dxa"/>
          </w:tcPr>
          <w:p w14:paraId="4D8E1C48" w14:textId="77777777" w:rsidR="00BB72E7" w:rsidRDefault="00BB72E7" w:rsidP="0055613A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FDFD982" w14:textId="77777777" w:rsidR="00BB72E7" w:rsidRDefault="00BB72E7" w:rsidP="0055613A">
            <w:r>
              <w:rPr>
                <w:sz w:val="16"/>
                <w:szCs w:val="16"/>
              </w:rPr>
              <w:t>2264</w:t>
            </w:r>
          </w:p>
        </w:tc>
        <w:tc>
          <w:tcPr>
            <w:tcW w:w="517" w:type="dxa"/>
          </w:tcPr>
          <w:p w14:paraId="29A84AE3" w14:textId="77777777" w:rsidR="00BB72E7" w:rsidRDefault="00BB72E7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84DA734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6144D56" w14:textId="77777777" w:rsidR="00BB72E7" w:rsidRDefault="00BB72E7" w:rsidP="0055613A">
            <w:r>
              <w:rPr>
                <w:sz w:val="16"/>
                <w:szCs w:val="16"/>
              </w:rPr>
              <w:t>Update for PC2 PC3 n39 A-MPR</w:t>
            </w:r>
          </w:p>
        </w:tc>
        <w:tc>
          <w:tcPr>
            <w:tcW w:w="517" w:type="dxa"/>
          </w:tcPr>
          <w:p w14:paraId="23E78EBF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5BF933" w14:textId="77777777" w:rsidR="00BB72E7" w:rsidRDefault="00BB72E7" w:rsidP="0055613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3473DBC4" w14:textId="77777777" w:rsidR="00BB72E7" w:rsidRDefault="00BB72E7" w:rsidP="0055613A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BC2B78E" w14:textId="77777777" w:rsidR="00BB72E7" w:rsidRDefault="00BB72E7" w:rsidP="0055613A">
            <w:r>
              <w:rPr>
                <w:sz w:val="16"/>
                <w:szCs w:val="16"/>
              </w:rPr>
              <w:t>R5-233721</w:t>
            </w:r>
          </w:p>
        </w:tc>
        <w:tc>
          <w:tcPr>
            <w:tcW w:w="1597" w:type="dxa"/>
          </w:tcPr>
          <w:p w14:paraId="5808BC1E" w14:textId="77777777" w:rsidR="00BB72E7" w:rsidRDefault="00BB72E7" w:rsidP="0055613A">
            <w:r>
              <w:rPr>
                <w:sz w:val="16"/>
                <w:szCs w:val="16"/>
              </w:rPr>
              <w:t>CMCC, Huawei</w:t>
            </w:r>
          </w:p>
        </w:tc>
        <w:tc>
          <w:tcPr>
            <w:tcW w:w="1122" w:type="dxa"/>
          </w:tcPr>
          <w:p w14:paraId="6225BC90" w14:textId="77777777" w:rsidR="00BB72E7" w:rsidRDefault="00BB72E7" w:rsidP="0055613A">
            <w:r>
              <w:rPr>
                <w:sz w:val="16"/>
                <w:szCs w:val="16"/>
              </w:rPr>
              <w:t>NR_UE_PC2_n39-UEConTest</w:t>
            </w:r>
          </w:p>
        </w:tc>
        <w:tc>
          <w:tcPr>
            <w:tcW w:w="2323" w:type="dxa"/>
          </w:tcPr>
          <w:p w14:paraId="5CBFCF34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57CF780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  <w:tr w:rsidR="00BB72E7" w14:paraId="04219807" w14:textId="77777777" w:rsidTr="0055613A">
        <w:tc>
          <w:tcPr>
            <w:tcW w:w="879" w:type="dxa"/>
          </w:tcPr>
          <w:p w14:paraId="50435F57" w14:textId="77777777" w:rsidR="00BB72E7" w:rsidRDefault="00BB72E7" w:rsidP="0055613A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3AD603A" w14:textId="77777777" w:rsidR="00BB72E7" w:rsidRDefault="00BB72E7" w:rsidP="0055613A">
            <w:r>
              <w:rPr>
                <w:sz w:val="16"/>
                <w:szCs w:val="16"/>
              </w:rPr>
              <w:t>2265</w:t>
            </w:r>
          </w:p>
        </w:tc>
        <w:tc>
          <w:tcPr>
            <w:tcW w:w="517" w:type="dxa"/>
          </w:tcPr>
          <w:p w14:paraId="6D515FD1" w14:textId="77777777" w:rsidR="00BB72E7" w:rsidRDefault="00BB72E7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5D5D174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6D14B25" w14:textId="77777777" w:rsidR="00BB72E7" w:rsidRDefault="00BB72E7" w:rsidP="0055613A">
            <w:r>
              <w:rPr>
                <w:sz w:val="16"/>
                <w:szCs w:val="16"/>
              </w:rPr>
              <w:t>Update for PC2 n39 A-SE</w:t>
            </w:r>
          </w:p>
        </w:tc>
        <w:tc>
          <w:tcPr>
            <w:tcW w:w="517" w:type="dxa"/>
          </w:tcPr>
          <w:p w14:paraId="363CBBE2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00A717" w14:textId="77777777" w:rsidR="00BB72E7" w:rsidRDefault="00BB72E7" w:rsidP="0055613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5B16FCF6" w14:textId="77777777" w:rsidR="00BB72E7" w:rsidRDefault="00BB72E7" w:rsidP="0055613A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BF360E1" w14:textId="77777777" w:rsidR="00BB72E7" w:rsidRDefault="00BB72E7" w:rsidP="0055613A">
            <w:r>
              <w:rPr>
                <w:sz w:val="16"/>
                <w:szCs w:val="16"/>
              </w:rPr>
              <w:t>R5-232804</w:t>
            </w:r>
          </w:p>
        </w:tc>
        <w:tc>
          <w:tcPr>
            <w:tcW w:w="1597" w:type="dxa"/>
          </w:tcPr>
          <w:p w14:paraId="62D866B6" w14:textId="77777777" w:rsidR="00BB72E7" w:rsidRDefault="00BB72E7" w:rsidP="0055613A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22E93F31" w14:textId="77777777" w:rsidR="00BB72E7" w:rsidRDefault="00BB72E7" w:rsidP="0055613A">
            <w:r>
              <w:rPr>
                <w:sz w:val="16"/>
                <w:szCs w:val="16"/>
              </w:rPr>
              <w:t>NR_UE_PC2_n39-UEConTest</w:t>
            </w:r>
          </w:p>
        </w:tc>
        <w:tc>
          <w:tcPr>
            <w:tcW w:w="2323" w:type="dxa"/>
          </w:tcPr>
          <w:p w14:paraId="692A03EE" w14:textId="77777777" w:rsidR="00BB72E7" w:rsidRDefault="00BB72E7" w:rsidP="0055613A">
            <w:r>
              <w:rPr>
                <w:sz w:val="16"/>
                <w:szCs w:val="16"/>
              </w:rPr>
              <w:t>6.5.3.3</w:t>
            </w:r>
          </w:p>
        </w:tc>
        <w:tc>
          <w:tcPr>
            <w:tcW w:w="998" w:type="dxa"/>
          </w:tcPr>
          <w:p w14:paraId="0BE5A618" w14:textId="77777777" w:rsidR="00BB72E7" w:rsidRDefault="00BB72E7" w:rsidP="0055613A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BB72E7" w14:paraId="410880AD" w14:textId="77777777" w:rsidTr="0055613A">
        <w:tc>
          <w:tcPr>
            <w:tcW w:w="879" w:type="dxa"/>
          </w:tcPr>
          <w:p w14:paraId="17D1E597" w14:textId="77777777" w:rsidR="00BB72E7" w:rsidRDefault="00BB72E7" w:rsidP="0055613A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6A61894D" w14:textId="77777777" w:rsidR="00BB72E7" w:rsidRDefault="00BB72E7" w:rsidP="0055613A">
            <w:r>
              <w:rPr>
                <w:sz w:val="16"/>
                <w:szCs w:val="16"/>
              </w:rPr>
              <w:t>0773</w:t>
            </w:r>
          </w:p>
        </w:tc>
        <w:tc>
          <w:tcPr>
            <w:tcW w:w="517" w:type="dxa"/>
          </w:tcPr>
          <w:p w14:paraId="3ADD38B2" w14:textId="77777777" w:rsidR="00BB72E7" w:rsidRDefault="00BB72E7" w:rsidP="0055613A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3D4E9D1" w14:textId="77777777" w:rsidR="00BB72E7" w:rsidRDefault="00BB72E7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A1AD902" w14:textId="77777777" w:rsidR="00BB72E7" w:rsidRDefault="00BB72E7" w:rsidP="0055613A">
            <w:r>
              <w:rPr>
                <w:sz w:val="16"/>
                <w:szCs w:val="16"/>
              </w:rPr>
              <w:t>TP analysis for PC2 PC3 n39 A-MPR and A-SE</w:t>
            </w:r>
          </w:p>
        </w:tc>
        <w:tc>
          <w:tcPr>
            <w:tcW w:w="517" w:type="dxa"/>
          </w:tcPr>
          <w:p w14:paraId="6303F2A6" w14:textId="77777777" w:rsidR="00BB72E7" w:rsidRDefault="00BB72E7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80AABD" w14:textId="77777777" w:rsidR="00BB72E7" w:rsidRDefault="00BB72E7" w:rsidP="0055613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4822E5BB" w14:textId="77777777" w:rsidR="00BB72E7" w:rsidRDefault="00BB72E7" w:rsidP="0055613A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DD4254D" w14:textId="77777777" w:rsidR="00BB72E7" w:rsidRDefault="00BB72E7" w:rsidP="0055613A">
            <w:r>
              <w:rPr>
                <w:sz w:val="16"/>
                <w:szCs w:val="16"/>
              </w:rPr>
              <w:t>R5-233528</w:t>
            </w:r>
          </w:p>
        </w:tc>
        <w:tc>
          <w:tcPr>
            <w:tcW w:w="1597" w:type="dxa"/>
          </w:tcPr>
          <w:p w14:paraId="4EA7EA2A" w14:textId="77777777" w:rsidR="00BB72E7" w:rsidRDefault="00BB72E7" w:rsidP="0055613A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1ACF3C61" w14:textId="77777777" w:rsidR="00BB72E7" w:rsidRDefault="00BB72E7" w:rsidP="0055613A">
            <w:r>
              <w:rPr>
                <w:sz w:val="16"/>
                <w:szCs w:val="16"/>
              </w:rPr>
              <w:t>NR_UE_PC2_n39-UEConTest</w:t>
            </w:r>
          </w:p>
        </w:tc>
        <w:tc>
          <w:tcPr>
            <w:tcW w:w="2323" w:type="dxa"/>
          </w:tcPr>
          <w:p w14:paraId="1B4C1707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11C2D73" w14:textId="77777777" w:rsidR="00BB72E7" w:rsidRDefault="00BB72E7" w:rsidP="0055613A">
            <w:pPr>
              <w:rPr>
                <w:sz w:val="16"/>
                <w:szCs w:val="16"/>
              </w:rPr>
            </w:pPr>
          </w:p>
        </w:tc>
      </w:tr>
    </w:tbl>
    <w:p w14:paraId="7E3D35E6" w14:textId="77777777" w:rsidR="00BB72E7" w:rsidRDefault="00BB72E7" w:rsidP="00BB72E7"/>
    <w:p w14:paraId="0D49BC95" w14:textId="77777777" w:rsidR="00BB72E7" w:rsidRDefault="00BB72E7" w:rsidP="00BB72E7"/>
    <w:p w14:paraId="10B4036D" w14:textId="77777777" w:rsidR="00982B44" w:rsidRDefault="00982B44" w:rsidP="00982B44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RP-230935</w:t>
      </w:r>
      <w:r>
        <w:rPr>
          <w:b/>
          <w:i/>
          <w:noProof/>
          <w:sz w:val="28"/>
        </w:rPr>
        <w:fldChar w:fldCharType="end"/>
      </w:r>
    </w:p>
    <w:p w14:paraId="64F418E1" w14:textId="77777777" w:rsidR="00982B44" w:rsidRDefault="00982B44" w:rsidP="00982B44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036B56FE" w14:textId="77777777" w:rsidR="00982B44" w:rsidRDefault="00982B44" w:rsidP="00982B44">
      <w:pPr>
        <w:rPr>
          <w:rFonts w:ascii="Arial" w:hAnsi="Arial" w:cs="Arial"/>
          <w:b/>
          <w:bCs/>
          <w:lang w:val="en-US"/>
        </w:rPr>
      </w:pPr>
    </w:p>
    <w:p w14:paraId="47F50D4A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1F0BA082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UE Conformance - RF requirements enhancement for NR frequency range 1 (FR1) (NR_RF_FR1_enh-UEConTest)</w:t>
      </w:r>
      <w:r>
        <w:rPr>
          <w:rFonts w:ascii="Arial" w:hAnsi="Arial" w:cs="Arial"/>
          <w:b/>
          <w:bCs/>
        </w:rPr>
        <w:fldChar w:fldCharType="end"/>
      </w:r>
    </w:p>
    <w:p w14:paraId="1C195FCA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13.3.8</w:t>
      </w:r>
      <w:r>
        <w:rPr>
          <w:rFonts w:ascii="Arial" w:hAnsi="Arial" w:cs="Arial"/>
          <w:b/>
          <w:bCs/>
        </w:rPr>
        <w:fldChar w:fldCharType="end"/>
      </w:r>
    </w:p>
    <w:p w14:paraId="147C8394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7D08B47" w14:textId="77777777" w:rsidR="00982B44" w:rsidRDefault="00982B44" w:rsidP="00982B44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67BD358" w14:textId="77777777" w:rsidR="00982B44" w:rsidRDefault="00982B44" w:rsidP="00982B4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982B44" w14:paraId="1EAB8AEF" w14:textId="77777777" w:rsidTr="00982B44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767CBC8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4019851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C3D1B0A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F4330A3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FADCD88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9B2BF09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95793F0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FD32597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2561608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B97F445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F82B9DB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520E8A4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A89AC80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982B44" w14:paraId="2E1C0EF8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FDC3E6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51168F" w14:textId="77777777" w:rsidR="00982B44" w:rsidRDefault="00982B44">
            <w:r>
              <w:rPr>
                <w:sz w:val="16"/>
                <w:szCs w:val="16"/>
              </w:rPr>
              <w:t>2211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DB5B25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446332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9E5D51" w14:textId="77777777" w:rsidR="00982B44" w:rsidRDefault="00982B44">
            <w:r>
              <w:rPr>
                <w:sz w:val="16"/>
                <w:szCs w:val="16"/>
              </w:rPr>
              <w:t>p-Max conditions corrections in 6.5A.3.1.1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6EB255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BC52C7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C06559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FCE4FF" w14:textId="77777777" w:rsidR="00982B44" w:rsidRDefault="00982B44">
            <w:r>
              <w:rPr>
                <w:sz w:val="16"/>
                <w:szCs w:val="16"/>
              </w:rPr>
              <w:t>R5-232348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E9C00F" w14:textId="77777777" w:rsidR="00982B44" w:rsidRDefault="00982B44">
            <w:r>
              <w:rPr>
                <w:sz w:val="16"/>
                <w:szCs w:val="16"/>
              </w:rPr>
              <w:t>Keysight Technologies UK Ltd, 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79ECD9" w14:textId="77777777" w:rsidR="00982B44" w:rsidRDefault="00982B44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7FFBCD" w14:textId="77777777" w:rsidR="00982B44" w:rsidRDefault="00982B44">
            <w:r>
              <w:rPr>
                <w:sz w:val="16"/>
                <w:szCs w:val="16"/>
              </w:rPr>
              <w:t>6.5A.3.1.1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BEBBF70" w14:textId="77777777" w:rsidR="00982B44" w:rsidRDefault="00982B44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82B44" w14:paraId="38813BCB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770D6C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4AAD18" w14:textId="77777777" w:rsidR="00982B44" w:rsidRDefault="00982B44">
            <w:r>
              <w:rPr>
                <w:sz w:val="16"/>
                <w:szCs w:val="16"/>
              </w:rPr>
              <w:t>2283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DF48CA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F82367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732532" w14:textId="77777777" w:rsidR="00982B44" w:rsidRDefault="00982B44">
            <w:r>
              <w:rPr>
                <w:sz w:val="16"/>
                <w:szCs w:val="16"/>
              </w:rPr>
              <w:t>Correction of P-max in AMPR for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66D5E3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2866CB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FC4100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56933C" w14:textId="77777777" w:rsidR="00982B44" w:rsidRDefault="00982B44">
            <w:r>
              <w:rPr>
                <w:sz w:val="16"/>
                <w:szCs w:val="16"/>
              </w:rPr>
              <w:t>R5-233036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5B56C3" w14:textId="77777777" w:rsidR="00982B44" w:rsidRDefault="00982B44">
            <w:r>
              <w:rPr>
                <w:sz w:val="16"/>
                <w:szCs w:val="16"/>
              </w:rPr>
              <w:t>Huawei, HiSilicon, Keysight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1C5B51" w14:textId="77777777" w:rsidR="00982B44" w:rsidRDefault="00982B44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E82284" w14:textId="77777777" w:rsidR="00982B44" w:rsidRDefault="00982B44">
            <w:r>
              <w:rPr>
                <w:sz w:val="16"/>
                <w:szCs w:val="16"/>
              </w:rPr>
              <w:t>6.2A.3.1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98117F8" w14:textId="77777777" w:rsidR="00982B44" w:rsidRDefault="00982B44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982B44" w14:paraId="2764CBC3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DFA526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CF8ACE" w14:textId="77777777" w:rsidR="00982B44" w:rsidRDefault="00982B44">
            <w:r>
              <w:rPr>
                <w:sz w:val="16"/>
                <w:szCs w:val="16"/>
              </w:rPr>
              <w:t>2284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0CDF2B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DA68C2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F1C94C" w14:textId="77777777" w:rsidR="00982B44" w:rsidRDefault="00982B44">
            <w:r>
              <w:rPr>
                <w:sz w:val="16"/>
                <w:szCs w:val="16"/>
              </w:rPr>
              <w:t>Adding PC2 intra-band contiguous testing to 6.5A.3.2.1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C434E4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2DBEDD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FFC1F4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C0AB25" w14:textId="77777777" w:rsidR="00982B44" w:rsidRDefault="00982B44">
            <w:r>
              <w:rPr>
                <w:sz w:val="16"/>
                <w:szCs w:val="16"/>
              </w:rPr>
              <w:t>R5-233037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729C42" w14:textId="77777777" w:rsidR="00982B44" w:rsidRDefault="00982B44">
            <w:r>
              <w:rPr>
                <w:sz w:val="16"/>
                <w:szCs w:val="16"/>
              </w:rPr>
              <w:t>Huawei, HiSilicon, Keysight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E16685" w14:textId="77777777" w:rsidR="00982B44" w:rsidRDefault="00982B44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26CE4A" w14:textId="77777777" w:rsidR="00982B44" w:rsidRDefault="00982B44">
            <w:r>
              <w:rPr>
                <w:sz w:val="16"/>
                <w:szCs w:val="16"/>
              </w:rPr>
              <w:t>6.5A.3.2.0, 6.5A.3.2.1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5C4BBC8" w14:textId="77777777" w:rsidR="00982B44" w:rsidRDefault="00982B44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14:paraId="60E9C517" w14:textId="77777777" w:rsidR="00982B44" w:rsidRDefault="00982B44" w:rsidP="00982B44"/>
    <w:p w14:paraId="033AE79D" w14:textId="77777777" w:rsidR="00982B44" w:rsidRDefault="00982B44" w:rsidP="00982B44"/>
    <w:p w14:paraId="40873B5F" w14:textId="77777777" w:rsidR="00982B44" w:rsidRDefault="00982B44" w:rsidP="00982B44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RP-230936</w:t>
      </w:r>
      <w:r>
        <w:rPr>
          <w:b/>
          <w:i/>
          <w:noProof/>
          <w:sz w:val="28"/>
        </w:rPr>
        <w:fldChar w:fldCharType="end"/>
      </w:r>
    </w:p>
    <w:p w14:paraId="1EFD9576" w14:textId="77777777" w:rsidR="00982B44" w:rsidRDefault="00982B44" w:rsidP="00982B44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015BA391" w14:textId="77777777" w:rsidR="00982B44" w:rsidRDefault="00982B44" w:rsidP="00982B44">
      <w:pPr>
        <w:rPr>
          <w:rFonts w:ascii="Arial" w:hAnsi="Arial" w:cs="Arial"/>
          <w:b/>
          <w:bCs/>
          <w:lang w:val="en-US"/>
        </w:rPr>
      </w:pPr>
    </w:p>
    <w:p w14:paraId="339EA108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679481F4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UE RF requirements for Transparent Tx Diversity (TxD) for NR (NR_RF_TxD-UEConTest)</w:t>
      </w:r>
      <w:r>
        <w:rPr>
          <w:rFonts w:ascii="Arial" w:hAnsi="Arial" w:cs="Arial"/>
          <w:b/>
          <w:bCs/>
        </w:rPr>
        <w:fldChar w:fldCharType="end"/>
      </w:r>
    </w:p>
    <w:p w14:paraId="474A4F03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13.3.9</w:t>
      </w:r>
      <w:r>
        <w:rPr>
          <w:rFonts w:ascii="Arial" w:hAnsi="Arial" w:cs="Arial"/>
          <w:b/>
          <w:bCs/>
        </w:rPr>
        <w:fldChar w:fldCharType="end"/>
      </w:r>
    </w:p>
    <w:p w14:paraId="08C5EE53" w14:textId="77777777" w:rsidR="00982B44" w:rsidRDefault="00982B44" w:rsidP="00982B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C549D87" w14:textId="77777777" w:rsidR="00982B44" w:rsidRDefault="00982B44" w:rsidP="00982B44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52C006F" w14:textId="77777777" w:rsidR="00982B44" w:rsidRDefault="00982B44" w:rsidP="00982B4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982B44" w14:paraId="59E846B9" w14:textId="77777777" w:rsidTr="00982B44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4198B99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30D4E4A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0814154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9B40232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9C4E100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0F8969D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BB6E82B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2F57917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E331510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8BBD903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9811C89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9308271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5091E9D" w14:textId="77777777" w:rsidR="00982B44" w:rsidRDefault="00982B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982B44" w14:paraId="650BF2C2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EE114E" w14:textId="77777777" w:rsidR="00982B44" w:rsidRDefault="00982B44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1ABEF8" w14:textId="77777777" w:rsidR="00982B44" w:rsidRDefault="00982B44">
            <w:r>
              <w:rPr>
                <w:sz w:val="16"/>
                <w:szCs w:val="16"/>
              </w:rPr>
              <w:t>2781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1CFD91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389CD6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E58CA5" w14:textId="77777777" w:rsidR="00982B44" w:rsidRDefault="00982B44">
            <w:r>
              <w:rPr>
                <w:sz w:val="16"/>
                <w:szCs w:val="16"/>
              </w:rPr>
              <w:t>Correction to default P-Max value for Power Class 1.5 UEs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5153B0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042DD4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5EDBE9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272E78" w14:textId="77777777" w:rsidR="00982B44" w:rsidRDefault="00982B44">
            <w:r>
              <w:rPr>
                <w:sz w:val="16"/>
                <w:szCs w:val="16"/>
              </w:rPr>
              <w:t>R5-232723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2E8D9B" w14:textId="77777777" w:rsidR="00982B44" w:rsidRDefault="00982B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FB4F3E" w14:textId="77777777" w:rsidR="00982B44" w:rsidRDefault="00982B44">
            <w:r>
              <w:rPr>
                <w:sz w:val="16"/>
                <w:szCs w:val="16"/>
              </w:rPr>
              <w:t>NR_RF_TxD-UEConTest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1BF8DA" w14:textId="77777777" w:rsidR="00982B44" w:rsidRDefault="00982B44">
            <w:r>
              <w:rPr>
                <w:sz w:val="16"/>
                <w:szCs w:val="16"/>
              </w:rPr>
              <w:t>5.4.1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726C2CD" w14:textId="77777777" w:rsidR="00982B44" w:rsidRDefault="00982B44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82B44" w14:paraId="3F087455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6CF6D6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463AF8" w14:textId="77777777" w:rsidR="00982B44" w:rsidRDefault="00982B44">
            <w:r>
              <w:rPr>
                <w:sz w:val="16"/>
                <w:szCs w:val="16"/>
              </w:rPr>
              <w:t>2240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512405" w14:textId="77777777" w:rsidR="00982B44" w:rsidRDefault="00982B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DFAB42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B9DBD9" w14:textId="77777777" w:rsidR="00982B44" w:rsidRDefault="00982B44">
            <w:r>
              <w:rPr>
                <w:sz w:val="16"/>
                <w:szCs w:val="16"/>
              </w:rPr>
              <w:t>Update of 6.4G.2.4 EVM equalizer spectrum flatness for Tx Diversity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33B147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24D965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B4CC96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19689D" w14:textId="77777777" w:rsidR="00982B44" w:rsidRDefault="00982B44">
            <w:r>
              <w:rPr>
                <w:sz w:val="16"/>
                <w:szCs w:val="16"/>
              </w:rPr>
              <w:t>R5-233720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CF2BDF" w14:textId="77777777" w:rsidR="00982B44" w:rsidRDefault="00982B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D2E5E0" w14:textId="77777777" w:rsidR="00982B44" w:rsidRDefault="00982B44">
            <w:r>
              <w:rPr>
                <w:sz w:val="16"/>
                <w:szCs w:val="16"/>
              </w:rPr>
              <w:t>NR_RF_TxD-UEConTest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2C99060" w14:textId="77777777" w:rsidR="00982B44" w:rsidRDefault="00982B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B49017" w14:textId="77777777" w:rsidR="00982B44" w:rsidRDefault="00982B44">
            <w:pPr>
              <w:rPr>
                <w:sz w:val="16"/>
                <w:szCs w:val="16"/>
              </w:rPr>
            </w:pPr>
          </w:p>
        </w:tc>
      </w:tr>
      <w:tr w:rsidR="00982B44" w14:paraId="5766F3BA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63C0A3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E20C4D" w14:textId="77777777" w:rsidR="00982B44" w:rsidRDefault="00982B44">
            <w:r>
              <w:rPr>
                <w:sz w:val="16"/>
                <w:szCs w:val="16"/>
              </w:rPr>
              <w:t>2242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FEACB5" w14:textId="77777777" w:rsidR="00982B44" w:rsidRDefault="00982B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346137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823D11" w14:textId="77777777" w:rsidR="00982B44" w:rsidRDefault="00982B44">
            <w:r>
              <w:rPr>
                <w:sz w:val="16"/>
                <w:szCs w:val="16"/>
              </w:rPr>
              <w:t>Addition of abbreviation and clause 4 general description for Tx diversity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6D96F6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45107E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96834C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37C60F" w14:textId="77777777" w:rsidR="00982B44" w:rsidRDefault="00982B44">
            <w:r>
              <w:rPr>
                <w:sz w:val="16"/>
                <w:szCs w:val="16"/>
              </w:rPr>
              <w:t>R5-232726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B62A47" w14:textId="77777777" w:rsidR="00982B44" w:rsidRDefault="00982B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80D74F" w14:textId="77777777" w:rsidR="00982B44" w:rsidRDefault="00982B44">
            <w:r>
              <w:rPr>
                <w:sz w:val="16"/>
                <w:szCs w:val="16"/>
              </w:rPr>
              <w:t>NR_RF_TxD-UEConTest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D0D2BB" w14:textId="77777777" w:rsidR="00982B44" w:rsidRDefault="00982B44">
            <w:r>
              <w:rPr>
                <w:sz w:val="16"/>
                <w:szCs w:val="16"/>
              </w:rPr>
              <w:t>3.3, 4.2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1313265" w14:textId="77777777" w:rsidR="00982B44" w:rsidRDefault="00982B44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82B44" w14:paraId="3FE1A5EC" w14:textId="77777777" w:rsidTr="00982B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A118C4" w14:textId="77777777" w:rsidR="00982B44" w:rsidRDefault="00982B44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3FCF3F" w14:textId="77777777" w:rsidR="00982B44" w:rsidRDefault="00982B44">
            <w:r>
              <w:rPr>
                <w:sz w:val="16"/>
                <w:szCs w:val="16"/>
              </w:rPr>
              <w:t>2301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FE9EFF" w14:textId="77777777" w:rsidR="00982B44" w:rsidRDefault="00982B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2660E6" w14:textId="77777777" w:rsidR="00982B44" w:rsidRDefault="00982B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601D3C" w14:textId="77777777" w:rsidR="00982B44" w:rsidRDefault="00982B44">
            <w:r>
              <w:rPr>
                <w:sz w:val="16"/>
                <w:szCs w:val="16"/>
              </w:rPr>
              <w:t>Correction of ON/OFF time mask for Tx Diversity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4E8427" w14:textId="77777777" w:rsidR="00982B44" w:rsidRDefault="00982B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30A1A9" w14:textId="77777777" w:rsidR="00982B44" w:rsidRDefault="00982B4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B6B3E6" w14:textId="77777777" w:rsidR="00982B44" w:rsidRDefault="00982B44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2060CA" w14:textId="77777777" w:rsidR="00982B44" w:rsidRDefault="00982B44">
            <w:r>
              <w:rPr>
                <w:sz w:val="16"/>
                <w:szCs w:val="16"/>
              </w:rPr>
              <w:t>R5-233540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2DDDE0" w14:textId="77777777" w:rsidR="00982B44" w:rsidRDefault="00982B4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A5D8EE" w14:textId="77777777" w:rsidR="00982B44" w:rsidRDefault="00982B44">
            <w:r>
              <w:rPr>
                <w:sz w:val="16"/>
                <w:szCs w:val="16"/>
              </w:rPr>
              <w:t>NR_RF_TxD-UEConTest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7FF45B" w14:textId="77777777" w:rsidR="00982B44" w:rsidRDefault="00982B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CE355A" w14:textId="77777777" w:rsidR="00982B44" w:rsidRDefault="00982B44">
            <w:pPr>
              <w:rPr>
                <w:sz w:val="16"/>
                <w:szCs w:val="16"/>
              </w:rPr>
            </w:pPr>
          </w:p>
        </w:tc>
      </w:tr>
    </w:tbl>
    <w:p w14:paraId="4EA71B9C" w14:textId="77777777" w:rsidR="00982B44" w:rsidRDefault="00982B44" w:rsidP="00982B44"/>
    <w:p w14:paraId="7BDB1772" w14:textId="77777777" w:rsidR="00982B44" w:rsidRDefault="00982B44" w:rsidP="00982B44"/>
    <w:p w14:paraId="7122830C" w14:textId="77777777" w:rsidR="00971000" w:rsidRDefault="00971000" w:rsidP="0097100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RP-230937</w:t>
      </w:r>
      <w:r>
        <w:rPr>
          <w:b/>
          <w:i/>
          <w:noProof/>
          <w:sz w:val="28"/>
        </w:rPr>
        <w:fldChar w:fldCharType="end"/>
      </w:r>
    </w:p>
    <w:p w14:paraId="540A4CC8" w14:textId="77777777" w:rsidR="00971000" w:rsidRDefault="00971000" w:rsidP="00971000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2A308460" w14:textId="77777777" w:rsidR="00971000" w:rsidRDefault="00971000" w:rsidP="00971000">
      <w:pPr>
        <w:rPr>
          <w:rFonts w:ascii="Arial" w:hAnsi="Arial" w:cs="Arial"/>
          <w:b/>
          <w:bCs/>
          <w:lang w:val="en-US"/>
        </w:rPr>
      </w:pPr>
    </w:p>
    <w:p w14:paraId="22532A0C" w14:textId="77777777" w:rsidR="00971000" w:rsidRDefault="00971000" w:rsidP="00971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6B80D9A9" w14:textId="77777777" w:rsidR="00971000" w:rsidRDefault="00971000" w:rsidP="00971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Further enhancement on NR demodulation performance (NR_demod_enh2-UEConTest)</w:t>
      </w:r>
      <w:r>
        <w:rPr>
          <w:rFonts w:ascii="Arial" w:hAnsi="Arial" w:cs="Arial"/>
          <w:b/>
          <w:bCs/>
        </w:rPr>
        <w:fldChar w:fldCharType="end"/>
      </w:r>
    </w:p>
    <w:p w14:paraId="492B174A" w14:textId="77777777" w:rsidR="00971000" w:rsidRDefault="00971000" w:rsidP="00971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13.3.11</w:t>
      </w:r>
      <w:r>
        <w:rPr>
          <w:rFonts w:ascii="Arial" w:hAnsi="Arial" w:cs="Arial"/>
          <w:b/>
          <w:bCs/>
        </w:rPr>
        <w:fldChar w:fldCharType="end"/>
      </w:r>
    </w:p>
    <w:p w14:paraId="15294522" w14:textId="77777777" w:rsidR="00971000" w:rsidRDefault="00971000" w:rsidP="00971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B4DD542" w14:textId="77777777" w:rsidR="00971000" w:rsidRDefault="00971000" w:rsidP="0097100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3FB2FC0" w14:textId="77777777" w:rsidR="00971000" w:rsidRDefault="00971000" w:rsidP="0097100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971000" w14:paraId="1E11C525" w14:textId="77777777" w:rsidTr="00971000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663AC71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8DB6721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4105566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1A8FFEC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B6EE0B9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7AFC078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C779C53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3B50919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32AE21F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F317129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6CF310C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5997CA3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C4F6CE7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971000" w14:paraId="1CBB3D74" w14:textId="77777777" w:rsidTr="0097100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C4CD25" w14:textId="77777777" w:rsidR="00971000" w:rsidRDefault="00971000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FEE0D4" w14:textId="77777777" w:rsidR="00971000" w:rsidRDefault="00971000">
            <w:r>
              <w:rPr>
                <w:sz w:val="16"/>
                <w:szCs w:val="16"/>
              </w:rPr>
              <w:t>0470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03FD6D" w14:textId="77777777" w:rsidR="00971000" w:rsidRDefault="00971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1E4BB0" w14:textId="77777777" w:rsidR="00971000" w:rsidRDefault="00971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4A79FA" w14:textId="77777777" w:rsidR="00971000" w:rsidRDefault="00971000">
            <w:r>
              <w:rPr>
                <w:sz w:val="16"/>
                <w:szCs w:val="16"/>
              </w:rPr>
              <w:t>Adding ICS for UE MMSE-IRC receiver capability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3639E6" w14:textId="77777777" w:rsidR="00971000" w:rsidRDefault="00971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57EA5F" w14:textId="77777777" w:rsidR="00971000" w:rsidRDefault="00971000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C712BB" w14:textId="77777777" w:rsidR="00971000" w:rsidRDefault="0097100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267012" w14:textId="77777777" w:rsidR="00971000" w:rsidRDefault="00971000">
            <w:r>
              <w:rPr>
                <w:sz w:val="16"/>
                <w:szCs w:val="16"/>
              </w:rPr>
              <w:t>R5-232837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A617BD" w14:textId="77777777" w:rsidR="00971000" w:rsidRDefault="00971000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E98626" w14:textId="77777777" w:rsidR="00971000" w:rsidRDefault="00971000">
            <w:r>
              <w:rPr>
                <w:sz w:val="16"/>
                <w:szCs w:val="16"/>
              </w:rPr>
              <w:t>NR_demod_enh2-UEConTest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CC4D81" w14:textId="77777777" w:rsidR="00971000" w:rsidRDefault="00971000">
            <w:r>
              <w:rPr>
                <w:sz w:val="16"/>
                <w:szCs w:val="16"/>
              </w:rPr>
              <w:t>A.4.3.9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EC5FE57" w14:textId="77777777" w:rsidR="00971000" w:rsidRDefault="00971000">
            <w:r>
              <w:rPr>
                <w:sz w:val="16"/>
                <w:szCs w:val="16"/>
              </w:rPr>
              <w:t xml:space="preserve">TS/TR ... CR ... ; TS/TR 38.508-2 CR 0284 ; TS/TR ... CR ... </w:t>
            </w:r>
          </w:p>
        </w:tc>
      </w:tr>
      <w:tr w:rsidR="00971000" w14:paraId="7E4C28EB" w14:textId="77777777" w:rsidTr="0097100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31498E" w14:textId="77777777" w:rsidR="00971000" w:rsidRDefault="0097100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DFB230" w14:textId="77777777" w:rsidR="00971000" w:rsidRDefault="00971000">
            <w:r>
              <w:rPr>
                <w:sz w:val="16"/>
                <w:szCs w:val="16"/>
              </w:rPr>
              <w:t>0670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C3C0F8" w14:textId="77777777" w:rsidR="00971000" w:rsidRDefault="00971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CEA24A" w14:textId="77777777" w:rsidR="00971000" w:rsidRDefault="00971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34D391" w14:textId="77777777" w:rsidR="00971000" w:rsidRDefault="00971000">
            <w:r>
              <w:rPr>
                <w:sz w:val="16"/>
                <w:szCs w:val="16"/>
              </w:rPr>
              <w:t>Add applicability rule for PDSCH with inter cell interference and CRS-IM demodulation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A51D9E" w14:textId="77777777" w:rsidR="00971000" w:rsidRDefault="00971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6E1C3A" w14:textId="77777777" w:rsidR="00971000" w:rsidRDefault="0097100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3DB125" w14:textId="77777777" w:rsidR="00971000" w:rsidRDefault="0097100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C18445" w14:textId="77777777" w:rsidR="00971000" w:rsidRDefault="00971000">
            <w:r>
              <w:rPr>
                <w:sz w:val="16"/>
                <w:szCs w:val="16"/>
              </w:rPr>
              <w:t>R5-232835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FC553C" w14:textId="77777777" w:rsidR="00971000" w:rsidRDefault="00971000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5EB689" w14:textId="77777777" w:rsidR="00971000" w:rsidRDefault="00971000">
            <w:r>
              <w:rPr>
                <w:sz w:val="16"/>
                <w:szCs w:val="16"/>
              </w:rPr>
              <w:t>NR_demod_enh2-UEConTest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8D9A81" w14:textId="77777777" w:rsidR="00971000" w:rsidRDefault="00971000">
            <w:r>
              <w:rPr>
                <w:sz w:val="16"/>
                <w:szCs w:val="16"/>
              </w:rPr>
              <w:t>5.1.1.35.1.1.10 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F6D4710" w14:textId="77777777" w:rsidR="00971000" w:rsidRDefault="00971000">
            <w:r>
              <w:rPr>
                <w:sz w:val="16"/>
                <w:szCs w:val="16"/>
              </w:rPr>
              <w:t xml:space="preserve">TS/TR ... CR ... ; TS/TR … CR … ; TS/TR ... CR ... </w:t>
            </w:r>
          </w:p>
        </w:tc>
      </w:tr>
      <w:tr w:rsidR="00971000" w14:paraId="07AEB829" w14:textId="77777777" w:rsidTr="0097100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CAC618" w14:textId="77777777" w:rsidR="00971000" w:rsidRDefault="0097100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1E50F9" w14:textId="77777777" w:rsidR="00971000" w:rsidRDefault="00971000">
            <w:r>
              <w:rPr>
                <w:sz w:val="16"/>
                <w:szCs w:val="16"/>
              </w:rPr>
              <w:t>0671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153A86" w14:textId="77777777" w:rsidR="00971000" w:rsidRDefault="00971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72E6E4" w14:textId="77777777" w:rsidR="00971000" w:rsidRDefault="00971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10AC39" w14:textId="77777777" w:rsidR="00971000" w:rsidRDefault="00971000">
            <w:r>
              <w:rPr>
                <w:sz w:val="16"/>
                <w:szCs w:val="16"/>
              </w:rPr>
              <w:t>Adding FRC for R17 demodulation enhancement WI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ABAFB2" w14:textId="77777777" w:rsidR="00971000" w:rsidRDefault="00971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8000DA" w14:textId="77777777" w:rsidR="00971000" w:rsidRDefault="0097100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AD8615" w14:textId="77777777" w:rsidR="00971000" w:rsidRDefault="0097100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FDBA21" w14:textId="77777777" w:rsidR="00971000" w:rsidRDefault="00971000">
            <w:r>
              <w:rPr>
                <w:sz w:val="16"/>
                <w:szCs w:val="16"/>
              </w:rPr>
              <w:t>R5-232836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DA706A" w14:textId="77777777" w:rsidR="00971000" w:rsidRDefault="00971000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173F9D" w14:textId="77777777" w:rsidR="00971000" w:rsidRDefault="00971000">
            <w:r>
              <w:rPr>
                <w:sz w:val="16"/>
                <w:szCs w:val="16"/>
              </w:rPr>
              <w:t>NR_demod_enh2-UEConTest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F05136" w14:textId="77777777" w:rsidR="00971000" w:rsidRDefault="00971000">
            <w:r>
              <w:rPr>
                <w:sz w:val="16"/>
                <w:szCs w:val="16"/>
              </w:rPr>
              <w:t>A.3.2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868631A" w14:textId="77777777" w:rsidR="00971000" w:rsidRDefault="00971000">
            <w:r>
              <w:rPr>
                <w:sz w:val="16"/>
                <w:szCs w:val="16"/>
              </w:rPr>
              <w:t xml:space="preserve">TS/TR ... CR ... ; TS/TR … CR … ; TS/TR ... CR ... </w:t>
            </w:r>
          </w:p>
        </w:tc>
      </w:tr>
      <w:tr w:rsidR="00971000" w14:paraId="4B3A12F5" w14:textId="77777777" w:rsidTr="0097100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DBBCF5" w14:textId="77777777" w:rsidR="00971000" w:rsidRDefault="0097100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ECE876" w14:textId="77777777" w:rsidR="00971000" w:rsidRDefault="00971000">
            <w:r>
              <w:rPr>
                <w:sz w:val="16"/>
                <w:szCs w:val="16"/>
              </w:rPr>
              <w:t>0672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9EA818" w14:textId="77777777" w:rsidR="00971000" w:rsidRDefault="00971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A38786" w14:textId="77777777" w:rsidR="00971000" w:rsidRDefault="00971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92DB3F" w14:textId="77777777" w:rsidR="00971000" w:rsidRDefault="00971000">
            <w:r>
              <w:rPr>
                <w:sz w:val="16"/>
                <w:szCs w:val="16"/>
              </w:rPr>
              <w:t>Add PDSCH demodulation test case with inter-cell intereference 2Rx FDD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F1E93C" w14:textId="77777777" w:rsidR="00971000" w:rsidRDefault="00971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8D8B7A" w14:textId="77777777" w:rsidR="00971000" w:rsidRDefault="0097100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2C7148" w14:textId="77777777" w:rsidR="00971000" w:rsidRDefault="0097100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02A634" w14:textId="77777777" w:rsidR="00971000" w:rsidRDefault="00971000">
            <w:r>
              <w:rPr>
                <w:sz w:val="16"/>
                <w:szCs w:val="16"/>
              </w:rPr>
              <w:t>R5-233707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AF0AEF" w14:textId="77777777" w:rsidR="00971000" w:rsidRDefault="00971000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4337FD" w14:textId="77777777" w:rsidR="00971000" w:rsidRDefault="00971000">
            <w:r>
              <w:rPr>
                <w:sz w:val="16"/>
                <w:szCs w:val="16"/>
              </w:rPr>
              <w:t>NR_demod_enh2-UEConTest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3C78B20" w14:textId="77777777" w:rsidR="00971000" w:rsidRDefault="0097100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311687" w14:textId="77777777" w:rsidR="00971000" w:rsidRDefault="00971000">
            <w:pPr>
              <w:rPr>
                <w:sz w:val="16"/>
                <w:szCs w:val="16"/>
              </w:rPr>
            </w:pPr>
          </w:p>
        </w:tc>
      </w:tr>
      <w:tr w:rsidR="00971000" w14:paraId="4E6C3C78" w14:textId="77777777" w:rsidTr="0097100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F619A6" w14:textId="77777777" w:rsidR="00971000" w:rsidRDefault="0097100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42A436" w14:textId="77777777" w:rsidR="00971000" w:rsidRDefault="00971000">
            <w:r>
              <w:rPr>
                <w:sz w:val="16"/>
                <w:szCs w:val="16"/>
              </w:rPr>
              <w:t>0673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A27A37" w14:textId="77777777" w:rsidR="00971000" w:rsidRDefault="00971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377E92" w14:textId="77777777" w:rsidR="00971000" w:rsidRDefault="00971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FFAB24" w14:textId="77777777" w:rsidR="00971000" w:rsidRDefault="00971000">
            <w:r>
              <w:rPr>
                <w:sz w:val="16"/>
                <w:szCs w:val="16"/>
              </w:rPr>
              <w:t>Add PDSCH demodulation test case with inter-cell intereference 4Rx FDD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55408C" w14:textId="77777777" w:rsidR="00971000" w:rsidRDefault="00971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9A04BD" w14:textId="77777777" w:rsidR="00971000" w:rsidRDefault="0097100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B4A43F" w14:textId="77777777" w:rsidR="00971000" w:rsidRDefault="0097100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0DD9B4" w14:textId="77777777" w:rsidR="00971000" w:rsidRDefault="00971000">
            <w:r>
              <w:rPr>
                <w:sz w:val="16"/>
                <w:szCs w:val="16"/>
              </w:rPr>
              <w:t>R5-233708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65BFE8" w14:textId="77777777" w:rsidR="00971000" w:rsidRDefault="00971000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80083D" w14:textId="77777777" w:rsidR="00971000" w:rsidRDefault="00971000">
            <w:r>
              <w:rPr>
                <w:sz w:val="16"/>
                <w:szCs w:val="16"/>
              </w:rPr>
              <w:t>NR_demod_enh2-UEConTest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C8E7A6" w14:textId="77777777" w:rsidR="00971000" w:rsidRDefault="0097100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6B9CD4" w14:textId="77777777" w:rsidR="00971000" w:rsidRDefault="00971000">
            <w:pPr>
              <w:rPr>
                <w:sz w:val="16"/>
                <w:szCs w:val="16"/>
              </w:rPr>
            </w:pPr>
          </w:p>
        </w:tc>
      </w:tr>
      <w:tr w:rsidR="00971000" w14:paraId="7263CD5B" w14:textId="77777777" w:rsidTr="0097100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589E10" w14:textId="77777777" w:rsidR="00971000" w:rsidRDefault="0097100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B496D1" w14:textId="77777777" w:rsidR="00971000" w:rsidRDefault="00971000">
            <w:r>
              <w:rPr>
                <w:sz w:val="16"/>
                <w:szCs w:val="16"/>
              </w:rPr>
              <w:t>0676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0AA2F1" w14:textId="77777777" w:rsidR="00971000" w:rsidRDefault="00971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1A01A6" w14:textId="77777777" w:rsidR="00971000" w:rsidRDefault="00971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BDE7CA" w14:textId="77777777" w:rsidR="00971000" w:rsidRDefault="00971000">
            <w:r>
              <w:rPr>
                <w:sz w:val="16"/>
                <w:szCs w:val="16"/>
              </w:rPr>
              <w:t>Addition of Demodulation performance testcases for PDSCH with inter-cell interference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7209D8" w14:textId="77777777" w:rsidR="00971000" w:rsidRDefault="00971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F09F06" w14:textId="77777777" w:rsidR="00971000" w:rsidRDefault="0097100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11972C" w14:textId="77777777" w:rsidR="00971000" w:rsidRDefault="0097100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E165B4" w14:textId="77777777" w:rsidR="00971000" w:rsidRDefault="00971000">
            <w:r>
              <w:rPr>
                <w:sz w:val="16"/>
                <w:szCs w:val="16"/>
              </w:rPr>
              <w:t>R5-233580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076164" w14:textId="77777777" w:rsidR="00971000" w:rsidRDefault="00971000">
            <w:r>
              <w:rPr>
                <w:sz w:val="16"/>
                <w:szCs w:val="16"/>
              </w:rPr>
              <w:t>Qualcomm Europe Inc. Sweden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2FF93E" w14:textId="77777777" w:rsidR="00971000" w:rsidRDefault="00971000">
            <w:r>
              <w:rPr>
                <w:sz w:val="16"/>
                <w:szCs w:val="16"/>
              </w:rPr>
              <w:t>NR_demod_enh2-UEConTest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799709" w14:textId="77777777" w:rsidR="00971000" w:rsidRDefault="0097100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A43A77" w14:textId="77777777" w:rsidR="00971000" w:rsidRDefault="00971000">
            <w:pPr>
              <w:rPr>
                <w:sz w:val="16"/>
                <w:szCs w:val="16"/>
              </w:rPr>
            </w:pPr>
          </w:p>
        </w:tc>
      </w:tr>
      <w:tr w:rsidR="00971000" w14:paraId="1410B072" w14:textId="77777777" w:rsidTr="0097100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CA0C13" w14:textId="77777777" w:rsidR="00971000" w:rsidRDefault="0097100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3E2405" w14:textId="77777777" w:rsidR="00971000" w:rsidRDefault="00971000">
            <w:r>
              <w:rPr>
                <w:sz w:val="16"/>
                <w:szCs w:val="16"/>
              </w:rPr>
              <w:t>0677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F8BC0C" w14:textId="77777777" w:rsidR="00971000" w:rsidRDefault="00971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52BEE0" w14:textId="77777777" w:rsidR="00971000" w:rsidRDefault="00971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7158CA" w14:textId="77777777" w:rsidR="00971000" w:rsidRDefault="00971000">
            <w:r>
              <w:rPr>
                <w:sz w:val="16"/>
                <w:szCs w:val="16"/>
              </w:rPr>
              <w:t>Addition of Demodulation performance testcases for PDSCH with intra-cell inter user interference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6806D0" w14:textId="77777777" w:rsidR="00971000" w:rsidRDefault="00971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DA33B3" w14:textId="77777777" w:rsidR="00971000" w:rsidRDefault="0097100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FE4794" w14:textId="77777777" w:rsidR="00971000" w:rsidRDefault="0097100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0C9B4F" w14:textId="77777777" w:rsidR="00971000" w:rsidRDefault="00971000">
            <w:r>
              <w:rPr>
                <w:sz w:val="16"/>
                <w:szCs w:val="16"/>
              </w:rPr>
              <w:t>R5-233581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AEF56D" w14:textId="77777777" w:rsidR="00971000" w:rsidRDefault="00971000">
            <w:r>
              <w:rPr>
                <w:sz w:val="16"/>
                <w:szCs w:val="16"/>
              </w:rPr>
              <w:t>Qualcomm Europe Inc. Sweden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0A1FB9" w14:textId="77777777" w:rsidR="00971000" w:rsidRDefault="00971000">
            <w:r>
              <w:rPr>
                <w:sz w:val="16"/>
                <w:szCs w:val="16"/>
              </w:rPr>
              <w:t>NR_demod_enh2-UEConTest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700733" w14:textId="77777777" w:rsidR="00971000" w:rsidRDefault="0097100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D10744" w14:textId="77777777" w:rsidR="00971000" w:rsidRDefault="00971000">
            <w:pPr>
              <w:rPr>
                <w:sz w:val="16"/>
                <w:szCs w:val="16"/>
              </w:rPr>
            </w:pPr>
          </w:p>
        </w:tc>
      </w:tr>
      <w:tr w:rsidR="00971000" w14:paraId="5E68133D" w14:textId="77777777" w:rsidTr="0097100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4DB8BD" w14:textId="77777777" w:rsidR="00971000" w:rsidRDefault="0097100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B514C2" w14:textId="77777777" w:rsidR="00971000" w:rsidRDefault="00971000">
            <w:r>
              <w:rPr>
                <w:sz w:val="16"/>
                <w:szCs w:val="16"/>
              </w:rPr>
              <w:t>0678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EA381C" w14:textId="77777777" w:rsidR="00971000" w:rsidRDefault="00971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7757A5" w14:textId="77777777" w:rsidR="00971000" w:rsidRDefault="00971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6A4E1A" w14:textId="77777777" w:rsidR="00971000" w:rsidRDefault="00971000">
            <w:r>
              <w:rPr>
                <w:sz w:val="16"/>
                <w:szCs w:val="16"/>
              </w:rPr>
              <w:t>Addition of Demodulation performance testcases for PDSCH CRS interference mitigation under NR-LTE coexistense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430A59" w14:textId="77777777" w:rsidR="00971000" w:rsidRDefault="00971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F0B612" w14:textId="77777777" w:rsidR="00971000" w:rsidRDefault="0097100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85C427" w14:textId="77777777" w:rsidR="00971000" w:rsidRDefault="0097100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C2F06D" w14:textId="77777777" w:rsidR="00971000" w:rsidRDefault="00971000">
            <w:r>
              <w:rPr>
                <w:sz w:val="16"/>
                <w:szCs w:val="16"/>
              </w:rPr>
              <w:t>R5-233582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8E3A92" w14:textId="77777777" w:rsidR="00971000" w:rsidRDefault="00971000">
            <w:r>
              <w:rPr>
                <w:sz w:val="16"/>
                <w:szCs w:val="16"/>
              </w:rPr>
              <w:t>Qualcomm Europe Inc. Sweden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69DCFC" w14:textId="77777777" w:rsidR="00971000" w:rsidRDefault="00971000">
            <w:r>
              <w:rPr>
                <w:sz w:val="16"/>
                <w:szCs w:val="16"/>
              </w:rPr>
              <w:t>NR_demod_enh2-UEConTest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34FA9C2" w14:textId="77777777" w:rsidR="00971000" w:rsidRDefault="0097100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23034D9" w14:textId="77777777" w:rsidR="00971000" w:rsidRDefault="00971000">
            <w:pPr>
              <w:rPr>
                <w:sz w:val="16"/>
                <w:szCs w:val="16"/>
              </w:rPr>
            </w:pPr>
          </w:p>
        </w:tc>
      </w:tr>
      <w:tr w:rsidR="00971000" w14:paraId="3964B6DB" w14:textId="77777777" w:rsidTr="0097100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B70405" w14:textId="77777777" w:rsidR="00971000" w:rsidRDefault="0097100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220D21" w14:textId="77777777" w:rsidR="00971000" w:rsidRDefault="00971000">
            <w:r>
              <w:rPr>
                <w:sz w:val="16"/>
                <w:szCs w:val="16"/>
              </w:rPr>
              <w:t>0679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5E989B" w14:textId="77777777" w:rsidR="00971000" w:rsidRDefault="00971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11688C" w14:textId="77777777" w:rsidR="00971000" w:rsidRDefault="00971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E48E9D" w14:textId="77777777" w:rsidR="00971000" w:rsidRDefault="00971000">
            <w:r>
              <w:rPr>
                <w:sz w:val="16"/>
                <w:szCs w:val="16"/>
              </w:rPr>
              <w:t>Addition of Demodulation performance testcases for PDSCH with inter-cell CRS interference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3FE902" w14:textId="77777777" w:rsidR="00971000" w:rsidRDefault="00971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DAF8F8" w14:textId="77777777" w:rsidR="00971000" w:rsidRDefault="0097100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8E3D0E" w14:textId="77777777" w:rsidR="00971000" w:rsidRDefault="0097100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C8F856" w14:textId="77777777" w:rsidR="00971000" w:rsidRDefault="00971000">
            <w:r>
              <w:rPr>
                <w:sz w:val="16"/>
                <w:szCs w:val="16"/>
              </w:rPr>
              <w:t>R5-233583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EBC233" w14:textId="77777777" w:rsidR="00971000" w:rsidRDefault="00971000">
            <w:r>
              <w:rPr>
                <w:sz w:val="16"/>
                <w:szCs w:val="16"/>
              </w:rPr>
              <w:t>Qualcomm Europe Inc. Sweden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85F8E5" w14:textId="77777777" w:rsidR="00971000" w:rsidRDefault="00971000">
            <w:r>
              <w:rPr>
                <w:sz w:val="16"/>
                <w:szCs w:val="16"/>
              </w:rPr>
              <w:t>NR_demod_enh2-UEConTest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AA1EEB" w14:textId="77777777" w:rsidR="00971000" w:rsidRDefault="0097100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70D9EA" w14:textId="77777777" w:rsidR="00971000" w:rsidRDefault="00971000">
            <w:pPr>
              <w:rPr>
                <w:sz w:val="16"/>
                <w:szCs w:val="16"/>
              </w:rPr>
            </w:pPr>
          </w:p>
        </w:tc>
      </w:tr>
      <w:tr w:rsidR="00971000" w14:paraId="5B8BC512" w14:textId="77777777" w:rsidTr="0097100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C7C905" w14:textId="77777777" w:rsidR="00971000" w:rsidRDefault="00971000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77C05F" w14:textId="77777777" w:rsidR="00971000" w:rsidRDefault="00971000">
            <w:r>
              <w:rPr>
                <w:sz w:val="16"/>
                <w:szCs w:val="16"/>
              </w:rPr>
              <w:t>0284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1BEA81" w14:textId="77777777" w:rsidR="00971000" w:rsidRDefault="00971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004995" w14:textId="77777777" w:rsidR="00971000" w:rsidRDefault="00971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139034" w14:textId="77777777" w:rsidR="00971000" w:rsidRDefault="00971000">
            <w:r>
              <w:rPr>
                <w:sz w:val="16"/>
                <w:szCs w:val="16"/>
              </w:rPr>
              <w:t>Adding applicability for MMSE-IRC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8FE1C7" w14:textId="77777777" w:rsidR="00971000" w:rsidRDefault="00971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D53C54" w14:textId="77777777" w:rsidR="00971000" w:rsidRDefault="0097100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781C5D" w14:textId="77777777" w:rsidR="00971000" w:rsidRDefault="0097100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E4D7F4" w14:textId="77777777" w:rsidR="00971000" w:rsidRDefault="00971000">
            <w:r>
              <w:rPr>
                <w:sz w:val="16"/>
                <w:szCs w:val="16"/>
              </w:rPr>
              <w:t>R5-232834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3D8002" w14:textId="77777777" w:rsidR="00971000" w:rsidRDefault="00971000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64BACC" w14:textId="77777777" w:rsidR="00971000" w:rsidRDefault="00971000">
            <w:r>
              <w:rPr>
                <w:sz w:val="16"/>
                <w:szCs w:val="16"/>
              </w:rPr>
              <w:t>NR_demod_enh2-UEConTest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5EF780" w14:textId="77777777" w:rsidR="00971000" w:rsidRDefault="00971000">
            <w:r>
              <w:rPr>
                <w:sz w:val="16"/>
                <w:szCs w:val="16"/>
              </w:rPr>
              <w:t>4.04.1.4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C49F013" w14:textId="77777777" w:rsidR="00971000" w:rsidRDefault="00971000">
            <w:r>
              <w:rPr>
                <w:sz w:val="16"/>
                <w:szCs w:val="16"/>
              </w:rPr>
              <w:t xml:space="preserve">TS/TR ... CR ... ; TS/TR 38.508-2 CR 0470 ; TS/TR ... CR ... </w:t>
            </w:r>
          </w:p>
        </w:tc>
      </w:tr>
    </w:tbl>
    <w:p w14:paraId="1C1417E9" w14:textId="77777777" w:rsidR="00971000" w:rsidRDefault="00971000" w:rsidP="00971000"/>
    <w:p w14:paraId="49E60D5A" w14:textId="77777777" w:rsidR="00971000" w:rsidRDefault="00971000" w:rsidP="00971000"/>
    <w:p w14:paraId="2A44ACE1" w14:textId="77777777" w:rsidR="00971000" w:rsidRDefault="00971000" w:rsidP="0097100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RP-230938</w:t>
      </w:r>
      <w:r>
        <w:rPr>
          <w:b/>
          <w:i/>
          <w:noProof/>
          <w:sz w:val="28"/>
        </w:rPr>
        <w:fldChar w:fldCharType="end"/>
      </w:r>
    </w:p>
    <w:p w14:paraId="27A8F108" w14:textId="77777777" w:rsidR="00971000" w:rsidRDefault="00971000" w:rsidP="00971000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173389B7" w14:textId="77777777" w:rsidR="00971000" w:rsidRDefault="00971000" w:rsidP="00971000">
      <w:pPr>
        <w:rPr>
          <w:rFonts w:ascii="Arial" w:hAnsi="Arial" w:cs="Arial"/>
          <w:b/>
          <w:bCs/>
          <w:lang w:val="en-US"/>
        </w:rPr>
      </w:pPr>
    </w:p>
    <w:p w14:paraId="2F36E1BC" w14:textId="77777777" w:rsidR="00971000" w:rsidRDefault="00971000" w:rsidP="00971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677EC23C" w14:textId="77777777" w:rsidR="00971000" w:rsidRDefault="00971000" w:rsidP="00971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Introduction of DL 1024QAM for NR FR1 (NR_DL1024QAM_FR1-UEConTest)</w:t>
      </w:r>
      <w:r>
        <w:rPr>
          <w:rFonts w:ascii="Arial" w:hAnsi="Arial" w:cs="Arial"/>
          <w:b/>
          <w:bCs/>
        </w:rPr>
        <w:fldChar w:fldCharType="end"/>
      </w:r>
    </w:p>
    <w:p w14:paraId="04EE68F1" w14:textId="77777777" w:rsidR="00971000" w:rsidRDefault="00971000" w:rsidP="00971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13.3.12</w:t>
      </w:r>
      <w:r>
        <w:rPr>
          <w:rFonts w:ascii="Arial" w:hAnsi="Arial" w:cs="Arial"/>
          <w:b/>
          <w:bCs/>
        </w:rPr>
        <w:fldChar w:fldCharType="end"/>
      </w:r>
    </w:p>
    <w:p w14:paraId="493CA3AB" w14:textId="77777777" w:rsidR="00971000" w:rsidRDefault="00971000" w:rsidP="00971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65FA0DA" w14:textId="77777777" w:rsidR="00971000" w:rsidRDefault="00971000" w:rsidP="0097100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AA9AD9" w14:textId="77777777" w:rsidR="00971000" w:rsidRDefault="00971000" w:rsidP="0097100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971000" w14:paraId="7D9C0AF6" w14:textId="77777777" w:rsidTr="00971000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5032D87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5F684CF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D51E134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9393FDC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453CF0F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E3B611F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709A09A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7631295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CCA169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B593DB2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9A09593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0972649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1A477FD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971000" w14:paraId="029174BF" w14:textId="77777777" w:rsidTr="0097100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5D6857" w14:textId="77777777" w:rsidR="00971000" w:rsidRDefault="0097100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78BDE1" w14:textId="77777777" w:rsidR="00971000" w:rsidRDefault="00971000">
            <w:r>
              <w:rPr>
                <w:sz w:val="16"/>
                <w:szCs w:val="16"/>
              </w:rPr>
              <w:t>0682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192646" w14:textId="26BA3160" w:rsidR="00971000" w:rsidRDefault="00211D73">
            <w:r w:rsidRPr="00211D73">
              <w:rPr>
                <w:color w:val="FF0000"/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DE147C" w14:textId="77777777" w:rsidR="00971000" w:rsidRDefault="00971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C4B6B5" w14:textId="77777777" w:rsidR="00971000" w:rsidRDefault="00971000">
            <w:r>
              <w:rPr>
                <w:sz w:val="16"/>
                <w:szCs w:val="16"/>
              </w:rPr>
              <w:t>Updates to PDSCH Performance Test cases for 1024QAM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A2198A" w14:textId="77777777" w:rsidR="00971000" w:rsidRDefault="00971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BAB086" w14:textId="77777777" w:rsidR="00971000" w:rsidRDefault="0097100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130C60" w14:textId="77777777" w:rsidR="00971000" w:rsidRDefault="0097100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CE96EB" w14:textId="11869A23" w:rsidR="00971000" w:rsidRPr="00211D73" w:rsidRDefault="00971000">
            <w:pPr>
              <w:rPr>
                <w:color w:val="FF0000"/>
              </w:rPr>
            </w:pPr>
            <w:r w:rsidRPr="00211D73">
              <w:rPr>
                <w:color w:val="FF0000"/>
                <w:sz w:val="16"/>
                <w:szCs w:val="16"/>
              </w:rPr>
              <w:t>R5-2337</w:t>
            </w:r>
            <w:r w:rsidR="00211D73" w:rsidRPr="00211D73">
              <w:rPr>
                <w:color w:val="FF0000"/>
                <w:sz w:val="16"/>
                <w:szCs w:val="16"/>
              </w:rPr>
              <w:t>72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807943" w14:textId="77777777" w:rsidR="00971000" w:rsidRDefault="00971000">
            <w:r>
              <w:rPr>
                <w:sz w:val="16"/>
                <w:szCs w:val="16"/>
              </w:rPr>
              <w:t>Qualcomm Europe Inc. Sweden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B8A22E" w14:textId="77777777" w:rsidR="00971000" w:rsidRDefault="00971000">
            <w:r>
              <w:rPr>
                <w:sz w:val="16"/>
                <w:szCs w:val="16"/>
              </w:rPr>
              <w:t>NR_DL1024QAM_FR1-UEConTest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932AA4E" w14:textId="77777777" w:rsidR="00971000" w:rsidRDefault="0097100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BC6C3F" w14:textId="77777777" w:rsidR="00971000" w:rsidRDefault="00971000">
            <w:pPr>
              <w:rPr>
                <w:sz w:val="16"/>
                <w:szCs w:val="16"/>
              </w:rPr>
            </w:pPr>
          </w:p>
        </w:tc>
      </w:tr>
    </w:tbl>
    <w:p w14:paraId="21387E48" w14:textId="77777777" w:rsidR="00971000" w:rsidRDefault="00971000" w:rsidP="00971000"/>
    <w:p w14:paraId="0F516129" w14:textId="77777777" w:rsidR="00971000" w:rsidRDefault="00971000" w:rsidP="00971000"/>
    <w:p w14:paraId="4F297AF2" w14:textId="77777777" w:rsidR="00971000" w:rsidRDefault="00971000" w:rsidP="0097100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RP-230939</w:t>
      </w:r>
      <w:r>
        <w:rPr>
          <w:b/>
          <w:i/>
          <w:noProof/>
          <w:sz w:val="28"/>
        </w:rPr>
        <w:fldChar w:fldCharType="end"/>
      </w:r>
    </w:p>
    <w:p w14:paraId="055E6365" w14:textId="77777777" w:rsidR="00971000" w:rsidRDefault="00971000" w:rsidP="00971000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1117C621" w14:textId="77777777" w:rsidR="00971000" w:rsidRDefault="00971000" w:rsidP="00971000">
      <w:pPr>
        <w:rPr>
          <w:rFonts w:ascii="Arial" w:hAnsi="Arial" w:cs="Arial"/>
          <w:b/>
          <w:bCs/>
          <w:lang w:val="en-US"/>
        </w:rPr>
      </w:pPr>
    </w:p>
    <w:p w14:paraId="58188873" w14:textId="77777777" w:rsidR="00971000" w:rsidRDefault="00971000" w:rsidP="00971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403780EA" w14:textId="77777777" w:rsidR="00971000" w:rsidRDefault="00971000" w:rsidP="00971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NR coverage enhancements (NR_cov_enh-UEConTest)</w:t>
      </w:r>
      <w:r>
        <w:rPr>
          <w:rFonts w:ascii="Arial" w:hAnsi="Arial" w:cs="Arial"/>
          <w:b/>
          <w:bCs/>
        </w:rPr>
        <w:fldChar w:fldCharType="end"/>
      </w:r>
    </w:p>
    <w:p w14:paraId="2C596262" w14:textId="77777777" w:rsidR="00971000" w:rsidRDefault="00971000" w:rsidP="00971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13.3.13</w:t>
      </w:r>
      <w:r>
        <w:rPr>
          <w:rFonts w:ascii="Arial" w:hAnsi="Arial" w:cs="Arial"/>
          <w:b/>
          <w:bCs/>
        </w:rPr>
        <w:fldChar w:fldCharType="end"/>
      </w:r>
    </w:p>
    <w:p w14:paraId="7C20071D" w14:textId="77777777" w:rsidR="00971000" w:rsidRDefault="00971000" w:rsidP="00971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3BDE89B" w14:textId="77777777" w:rsidR="00971000" w:rsidRDefault="00971000" w:rsidP="0097100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79172ED" w14:textId="77777777" w:rsidR="00971000" w:rsidRDefault="00971000" w:rsidP="0097100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971000" w14:paraId="433F5986" w14:textId="77777777" w:rsidTr="00971000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1F2C83E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9F89357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0395FE1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41FFB1B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9F0EF68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B1D5641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F82BDA1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5B17DEF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5393FB9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04E6675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ABD96EF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6540F31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1D77F68" w14:textId="77777777" w:rsidR="00971000" w:rsidRDefault="0097100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971000" w14:paraId="0E66DCC4" w14:textId="77777777" w:rsidTr="0097100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5A51FB" w14:textId="77777777" w:rsidR="00971000" w:rsidRDefault="00971000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07F508" w14:textId="77777777" w:rsidR="00971000" w:rsidRDefault="00971000">
            <w:r>
              <w:rPr>
                <w:sz w:val="16"/>
                <w:szCs w:val="16"/>
              </w:rPr>
              <w:t>2765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500EA5" w14:textId="77777777" w:rsidR="00971000" w:rsidRDefault="00971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4EA882" w14:textId="77777777" w:rsidR="00971000" w:rsidRDefault="00971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A35187" w14:textId="77777777" w:rsidR="00971000" w:rsidRDefault="00971000">
            <w:r>
              <w:rPr>
                <w:sz w:val="16"/>
                <w:szCs w:val="16"/>
              </w:rPr>
              <w:t>Correction to default configuration of RRC IEs for NR cov enh test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7B7AC3" w14:textId="77777777" w:rsidR="00971000" w:rsidRDefault="00971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21790F" w14:textId="77777777" w:rsidR="00971000" w:rsidRDefault="0097100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2E15B5" w14:textId="77777777" w:rsidR="00971000" w:rsidRDefault="0097100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0391C1" w14:textId="77777777" w:rsidR="00971000" w:rsidRDefault="00971000">
            <w:r>
              <w:rPr>
                <w:sz w:val="16"/>
                <w:szCs w:val="16"/>
              </w:rPr>
              <w:t>R5-232497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FB5A27" w14:textId="77777777" w:rsidR="00971000" w:rsidRDefault="00971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BE571F" w14:textId="77777777" w:rsidR="00971000" w:rsidRDefault="00971000">
            <w:r>
              <w:rPr>
                <w:sz w:val="16"/>
                <w:szCs w:val="16"/>
              </w:rPr>
              <w:t>NR_cov_enh-UEConTest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2108A5" w14:textId="77777777" w:rsidR="00971000" w:rsidRDefault="00971000"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3556740" w14:textId="77777777" w:rsidR="00971000" w:rsidRDefault="0097100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971000" w14:paraId="42579A28" w14:textId="77777777" w:rsidTr="0097100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300EDE" w14:textId="77777777" w:rsidR="00971000" w:rsidRDefault="00971000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B70EF3" w14:textId="77777777" w:rsidR="00971000" w:rsidRDefault="00971000">
            <w:r>
              <w:rPr>
                <w:sz w:val="16"/>
                <w:szCs w:val="16"/>
              </w:rPr>
              <w:t>0460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C551E1" w14:textId="77777777" w:rsidR="00971000" w:rsidRDefault="00971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E2D0CC" w14:textId="77777777" w:rsidR="00971000" w:rsidRDefault="00971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70F475" w14:textId="77777777" w:rsidR="00971000" w:rsidRDefault="00971000">
            <w:r>
              <w:rPr>
                <w:sz w:val="16"/>
                <w:szCs w:val="16"/>
              </w:rPr>
              <w:t>Addition of PICS for NR cov enh SIG TCs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5EF7E2" w14:textId="77777777" w:rsidR="00971000" w:rsidRDefault="00971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58689A" w14:textId="77777777" w:rsidR="00971000" w:rsidRDefault="00971000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B1AB11" w14:textId="77777777" w:rsidR="00971000" w:rsidRDefault="0097100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FCA430" w14:textId="77777777" w:rsidR="00971000" w:rsidRDefault="00971000">
            <w:r>
              <w:rPr>
                <w:sz w:val="16"/>
                <w:szCs w:val="16"/>
              </w:rPr>
              <w:t>R5-232498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338666" w14:textId="77777777" w:rsidR="00971000" w:rsidRDefault="00971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B7E367" w14:textId="77777777" w:rsidR="00971000" w:rsidRDefault="00971000">
            <w:r>
              <w:rPr>
                <w:sz w:val="16"/>
                <w:szCs w:val="16"/>
              </w:rPr>
              <w:t>NR_cov_enh-UEConTest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9BB2EC" w14:textId="77777777" w:rsidR="00971000" w:rsidRDefault="00971000">
            <w:r>
              <w:rPr>
                <w:sz w:val="16"/>
                <w:szCs w:val="16"/>
              </w:rPr>
              <w:t>A.4.3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32BCCAC" w14:textId="77777777" w:rsidR="00971000" w:rsidRDefault="00971000">
            <w:r>
              <w:rPr>
                <w:sz w:val="16"/>
                <w:szCs w:val="16"/>
              </w:rPr>
              <w:t xml:space="preserve">TS/TR ... CR ... ; TS 38.523-2 CR 0349; TS/TR ... CR ... </w:t>
            </w:r>
          </w:p>
        </w:tc>
      </w:tr>
      <w:tr w:rsidR="00971000" w14:paraId="2CDFBDF2" w14:textId="77777777" w:rsidTr="0097100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C1C8CD" w14:textId="77777777" w:rsidR="00971000" w:rsidRDefault="00971000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4129E6" w14:textId="77777777" w:rsidR="00971000" w:rsidRDefault="00971000">
            <w:r>
              <w:rPr>
                <w:sz w:val="16"/>
                <w:szCs w:val="16"/>
              </w:rPr>
              <w:t>2311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F15D0E" w14:textId="77777777" w:rsidR="00971000" w:rsidRDefault="00971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8BCFA3" w14:textId="77777777" w:rsidR="00971000" w:rsidRDefault="00971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A942E8" w14:textId="77777777" w:rsidR="00971000" w:rsidRDefault="00971000">
            <w:r>
              <w:rPr>
                <w:sz w:val="16"/>
                <w:szCs w:val="16"/>
              </w:rPr>
              <w:t>Addition of new FR1 phase continuity test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789BF2" w14:textId="77777777" w:rsidR="00971000" w:rsidRDefault="00971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035F57" w14:textId="77777777" w:rsidR="00971000" w:rsidRDefault="0097100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6D70EF" w14:textId="77777777" w:rsidR="00971000" w:rsidRDefault="0097100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9262FA" w14:textId="77777777" w:rsidR="00971000" w:rsidRDefault="00971000">
            <w:r>
              <w:rPr>
                <w:sz w:val="16"/>
                <w:szCs w:val="16"/>
              </w:rPr>
              <w:t>R5-233537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EC0F39" w14:textId="77777777" w:rsidR="00971000" w:rsidRDefault="00971000"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10E808" w14:textId="77777777" w:rsidR="00971000" w:rsidRDefault="00971000">
            <w:r>
              <w:rPr>
                <w:sz w:val="16"/>
                <w:szCs w:val="16"/>
              </w:rPr>
              <w:t>NR_cov_enh-UEConTest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3A24B14" w14:textId="77777777" w:rsidR="00971000" w:rsidRDefault="0097100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2725BE" w14:textId="77777777" w:rsidR="00971000" w:rsidRDefault="00971000">
            <w:pPr>
              <w:rPr>
                <w:sz w:val="16"/>
                <w:szCs w:val="16"/>
              </w:rPr>
            </w:pPr>
          </w:p>
        </w:tc>
      </w:tr>
      <w:tr w:rsidR="00971000" w14:paraId="448896E6" w14:textId="77777777" w:rsidTr="0097100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86B12D" w14:textId="77777777" w:rsidR="00971000" w:rsidRDefault="00971000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47D108" w14:textId="77777777" w:rsidR="00971000" w:rsidRDefault="00971000">
            <w:r>
              <w:rPr>
                <w:sz w:val="16"/>
                <w:szCs w:val="16"/>
              </w:rPr>
              <w:t>0950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2AF6E6" w14:textId="77777777" w:rsidR="00971000" w:rsidRDefault="00971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4EAAF9" w14:textId="77777777" w:rsidR="00971000" w:rsidRDefault="00971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01EEFF" w14:textId="77777777" w:rsidR="00971000" w:rsidRDefault="00971000">
            <w:r>
              <w:rPr>
                <w:sz w:val="16"/>
                <w:szCs w:val="16"/>
              </w:rPr>
              <w:t>Update to FR2 RF phase continuity test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3A6CA0" w14:textId="77777777" w:rsidR="00971000" w:rsidRDefault="00971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66149C" w14:textId="77777777" w:rsidR="00971000" w:rsidRDefault="0097100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318062" w14:textId="77777777" w:rsidR="00971000" w:rsidRDefault="0097100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171607" w14:textId="77777777" w:rsidR="00971000" w:rsidRDefault="00971000">
            <w:r>
              <w:rPr>
                <w:sz w:val="16"/>
                <w:szCs w:val="16"/>
              </w:rPr>
              <w:t>R5-233551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B4EFFF" w14:textId="77777777" w:rsidR="00971000" w:rsidRDefault="00971000"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67E13B" w14:textId="77777777" w:rsidR="00971000" w:rsidRDefault="00971000">
            <w:r>
              <w:rPr>
                <w:sz w:val="16"/>
                <w:szCs w:val="16"/>
              </w:rPr>
              <w:t>NR_cov_enh-UEConTest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3854E0" w14:textId="77777777" w:rsidR="00971000" w:rsidRDefault="0097100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81CD0F2" w14:textId="77777777" w:rsidR="00971000" w:rsidRDefault="00971000">
            <w:pPr>
              <w:rPr>
                <w:sz w:val="16"/>
                <w:szCs w:val="16"/>
              </w:rPr>
            </w:pPr>
          </w:p>
        </w:tc>
      </w:tr>
      <w:tr w:rsidR="00971000" w14:paraId="2E5473A7" w14:textId="77777777" w:rsidTr="0097100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11DE3B" w14:textId="77777777" w:rsidR="00971000" w:rsidRDefault="00971000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874DC2" w14:textId="77777777" w:rsidR="00971000" w:rsidRDefault="00971000">
            <w:r>
              <w:rPr>
                <w:sz w:val="16"/>
                <w:szCs w:val="16"/>
              </w:rPr>
              <w:t>0297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BEDA87" w14:textId="77777777" w:rsidR="00971000" w:rsidRDefault="00971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D238B8" w14:textId="77777777" w:rsidR="00971000" w:rsidRDefault="00971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D6D638" w14:textId="77777777" w:rsidR="00971000" w:rsidRDefault="00971000">
            <w:r>
              <w:rPr>
                <w:sz w:val="16"/>
                <w:szCs w:val="16"/>
              </w:rPr>
              <w:t>Addition of applicability for FR2 RF phase continuity test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E4E0FC" w14:textId="77777777" w:rsidR="00971000" w:rsidRDefault="00971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97F7B2" w14:textId="77777777" w:rsidR="00971000" w:rsidRDefault="0097100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061A78" w14:textId="77777777" w:rsidR="00971000" w:rsidRDefault="0097100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3226EA" w14:textId="77777777" w:rsidR="00971000" w:rsidRDefault="00971000">
            <w:r>
              <w:rPr>
                <w:sz w:val="16"/>
                <w:szCs w:val="16"/>
              </w:rPr>
              <w:t>R5-233687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0BCE21" w14:textId="77777777" w:rsidR="00971000" w:rsidRDefault="00971000"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EF89C7" w14:textId="77777777" w:rsidR="00971000" w:rsidRDefault="00971000">
            <w:r>
              <w:rPr>
                <w:sz w:val="16"/>
                <w:szCs w:val="16"/>
              </w:rPr>
              <w:t>NR_cov_enh-UEConTest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E855D33" w14:textId="77777777" w:rsidR="00971000" w:rsidRDefault="0097100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55596C" w14:textId="77777777" w:rsidR="00971000" w:rsidRDefault="00971000">
            <w:pPr>
              <w:rPr>
                <w:sz w:val="16"/>
                <w:szCs w:val="16"/>
              </w:rPr>
            </w:pPr>
          </w:p>
        </w:tc>
      </w:tr>
      <w:tr w:rsidR="00971000" w14:paraId="03385057" w14:textId="77777777" w:rsidTr="0097100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E5AB53" w14:textId="77777777" w:rsidR="00971000" w:rsidRDefault="0097100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EA914E" w14:textId="77777777" w:rsidR="00971000" w:rsidRDefault="00971000">
            <w:r>
              <w:rPr>
                <w:sz w:val="16"/>
                <w:szCs w:val="16"/>
              </w:rPr>
              <w:t>3723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D52471" w14:textId="77777777" w:rsidR="00971000" w:rsidRDefault="00971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E3EB59" w14:textId="77777777" w:rsidR="00971000" w:rsidRDefault="00971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C8AF8A" w14:textId="77777777" w:rsidR="00971000" w:rsidRDefault="00971000">
            <w:r>
              <w:rPr>
                <w:sz w:val="16"/>
                <w:szCs w:val="16"/>
              </w:rPr>
              <w:t>Addition of NR cov enh SIG TC 7.1.1.2.6 dynamic PUCCH repetition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0324DD" w14:textId="77777777" w:rsidR="00971000" w:rsidRDefault="00971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AA030F" w14:textId="77777777" w:rsidR="00971000" w:rsidRDefault="0097100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4428F2" w14:textId="77777777" w:rsidR="00971000" w:rsidRDefault="0097100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E3A53B" w14:textId="77777777" w:rsidR="00971000" w:rsidRDefault="00971000">
            <w:r>
              <w:rPr>
                <w:sz w:val="16"/>
                <w:szCs w:val="16"/>
              </w:rPr>
              <w:t>R5-232499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468FB1" w14:textId="77777777" w:rsidR="00971000" w:rsidRDefault="00971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03492E" w14:textId="77777777" w:rsidR="00971000" w:rsidRDefault="00971000">
            <w:r>
              <w:rPr>
                <w:sz w:val="16"/>
                <w:szCs w:val="16"/>
              </w:rPr>
              <w:t>NR_cov_enh-UEConTest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1B0EF4" w14:textId="77777777" w:rsidR="00971000" w:rsidRDefault="00971000">
            <w:r>
              <w:rPr>
                <w:sz w:val="16"/>
                <w:szCs w:val="16"/>
              </w:rPr>
              <w:t>7.1.1.2.6 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21964AE" w14:textId="77777777" w:rsidR="00971000" w:rsidRDefault="0097100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971000" w14:paraId="04231739" w14:textId="77777777" w:rsidTr="0097100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6EC704" w14:textId="77777777" w:rsidR="00971000" w:rsidRDefault="0097100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D59AC8" w14:textId="77777777" w:rsidR="00971000" w:rsidRDefault="00971000">
            <w:r>
              <w:rPr>
                <w:sz w:val="16"/>
                <w:szCs w:val="16"/>
              </w:rPr>
              <w:t>3724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9FA939" w14:textId="77777777" w:rsidR="00971000" w:rsidRDefault="00971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2BBCE3" w14:textId="77777777" w:rsidR="00971000" w:rsidRDefault="00971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FA0764" w14:textId="77777777" w:rsidR="00971000" w:rsidRDefault="00971000">
            <w:r>
              <w:rPr>
                <w:sz w:val="16"/>
                <w:szCs w:val="16"/>
              </w:rPr>
              <w:t>Addition of NR cov enh SIG TC 7.1.1.3.14.1 DG PUSCH repetition 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FA4046" w14:textId="77777777" w:rsidR="00971000" w:rsidRDefault="00971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809911" w14:textId="77777777" w:rsidR="00971000" w:rsidRDefault="0097100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7D00A2" w14:textId="77777777" w:rsidR="00971000" w:rsidRDefault="0097100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8E306D" w14:textId="77777777" w:rsidR="00971000" w:rsidRDefault="00971000">
            <w:r>
              <w:rPr>
                <w:sz w:val="16"/>
                <w:szCs w:val="16"/>
              </w:rPr>
              <w:t>R5-232500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E49CD1" w14:textId="77777777" w:rsidR="00971000" w:rsidRDefault="00971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60C1E3" w14:textId="77777777" w:rsidR="00971000" w:rsidRDefault="00971000">
            <w:r>
              <w:rPr>
                <w:sz w:val="16"/>
                <w:szCs w:val="16"/>
              </w:rPr>
              <w:t>NR_cov_enh-UEConTest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FAF1A3" w14:textId="77777777" w:rsidR="00971000" w:rsidRDefault="00971000">
            <w:r>
              <w:rPr>
                <w:sz w:val="16"/>
                <w:szCs w:val="16"/>
              </w:rPr>
              <w:t>7.1.1.3.14.1 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814E1B0" w14:textId="77777777" w:rsidR="00971000" w:rsidRDefault="0097100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971000" w14:paraId="0AC5F538" w14:textId="77777777" w:rsidTr="0097100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3EA9F7" w14:textId="77777777" w:rsidR="00971000" w:rsidRDefault="0097100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0B54C6" w14:textId="77777777" w:rsidR="00971000" w:rsidRDefault="00971000">
            <w:r>
              <w:rPr>
                <w:sz w:val="16"/>
                <w:szCs w:val="16"/>
              </w:rPr>
              <w:t>3725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C02D4A" w14:textId="77777777" w:rsidR="00971000" w:rsidRDefault="00971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961F04" w14:textId="77777777" w:rsidR="00971000" w:rsidRDefault="00971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309999" w14:textId="77777777" w:rsidR="00971000" w:rsidRDefault="00971000">
            <w:r>
              <w:rPr>
                <w:sz w:val="16"/>
                <w:szCs w:val="16"/>
              </w:rPr>
              <w:t>Addition of NR cov enh SIG TC 7.1.1.3.14.2 CG PUSCH repetition 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813E73" w14:textId="77777777" w:rsidR="00971000" w:rsidRDefault="00971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45A0A3" w14:textId="77777777" w:rsidR="00971000" w:rsidRDefault="0097100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306568" w14:textId="77777777" w:rsidR="00971000" w:rsidRDefault="0097100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AF189A" w14:textId="77777777" w:rsidR="00971000" w:rsidRDefault="00971000">
            <w:r>
              <w:rPr>
                <w:sz w:val="16"/>
                <w:szCs w:val="16"/>
              </w:rPr>
              <w:t>R5-232501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4FB345" w14:textId="77777777" w:rsidR="00971000" w:rsidRDefault="00971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9D4A6A" w14:textId="77777777" w:rsidR="00971000" w:rsidRDefault="00971000">
            <w:r>
              <w:rPr>
                <w:sz w:val="16"/>
                <w:szCs w:val="16"/>
              </w:rPr>
              <w:t>NR_cov_enh-UEConTest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3C9103" w14:textId="77777777" w:rsidR="00971000" w:rsidRDefault="00971000">
            <w:r>
              <w:rPr>
                <w:sz w:val="16"/>
                <w:szCs w:val="16"/>
              </w:rPr>
              <w:t>7.1.1.3.14.2 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E93E505" w14:textId="77777777" w:rsidR="00971000" w:rsidRDefault="0097100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971000" w14:paraId="283E53A4" w14:textId="77777777" w:rsidTr="0097100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5D1752" w14:textId="77777777" w:rsidR="00971000" w:rsidRDefault="0097100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54848B" w14:textId="77777777" w:rsidR="00971000" w:rsidRDefault="00971000">
            <w:r>
              <w:rPr>
                <w:sz w:val="16"/>
                <w:szCs w:val="16"/>
              </w:rPr>
              <w:t>3726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6DCDF2" w14:textId="77777777" w:rsidR="00971000" w:rsidRDefault="00971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8283B9" w14:textId="77777777" w:rsidR="00971000" w:rsidRDefault="00971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041CA3" w14:textId="77777777" w:rsidR="00971000" w:rsidRDefault="00971000">
            <w:r>
              <w:rPr>
                <w:sz w:val="16"/>
                <w:szCs w:val="16"/>
              </w:rPr>
              <w:t>Addition of NR cov enh SIG TC 7.1.1.3.14.3 DG PUSCH availableSlotCouting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CB572E" w14:textId="77777777" w:rsidR="00971000" w:rsidRDefault="00971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DC61DF" w14:textId="77777777" w:rsidR="00971000" w:rsidRDefault="0097100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A3598A" w14:textId="77777777" w:rsidR="00971000" w:rsidRDefault="0097100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AEDF71" w14:textId="77777777" w:rsidR="00971000" w:rsidRDefault="00971000">
            <w:r>
              <w:rPr>
                <w:sz w:val="16"/>
                <w:szCs w:val="16"/>
              </w:rPr>
              <w:t>R5-232502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BEE9DD" w14:textId="77777777" w:rsidR="00971000" w:rsidRDefault="00971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1E87D8" w14:textId="77777777" w:rsidR="00971000" w:rsidRDefault="00971000">
            <w:r>
              <w:rPr>
                <w:sz w:val="16"/>
                <w:szCs w:val="16"/>
              </w:rPr>
              <w:t>NR_cov_enh-UEConTest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4E4B06" w14:textId="77777777" w:rsidR="00971000" w:rsidRDefault="00971000">
            <w:r>
              <w:rPr>
                <w:sz w:val="16"/>
                <w:szCs w:val="16"/>
              </w:rPr>
              <w:t>7.1.1.3.14.3 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2A1120C" w14:textId="77777777" w:rsidR="00971000" w:rsidRDefault="0097100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971000" w14:paraId="040773EC" w14:textId="77777777" w:rsidTr="0097100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1B8906" w14:textId="77777777" w:rsidR="00971000" w:rsidRDefault="0097100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64B234" w14:textId="77777777" w:rsidR="00971000" w:rsidRDefault="00971000">
            <w:r>
              <w:rPr>
                <w:sz w:val="16"/>
                <w:szCs w:val="16"/>
              </w:rPr>
              <w:t>3727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1534A7" w14:textId="77777777" w:rsidR="00971000" w:rsidRDefault="00971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91DA9D" w14:textId="77777777" w:rsidR="00971000" w:rsidRDefault="00971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7C7AE6" w14:textId="77777777" w:rsidR="00971000" w:rsidRDefault="00971000">
            <w:r>
              <w:rPr>
                <w:sz w:val="16"/>
                <w:szCs w:val="16"/>
              </w:rPr>
              <w:t>Addition of NR cov enh SIG TC 7.1.1.3.14.4 CG PUSCH availableSlotCouting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83966E" w14:textId="77777777" w:rsidR="00971000" w:rsidRDefault="00971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2EE1BD" w14:textId="77777777" w:rsidR="00971000" w:rsidRDefault="0097100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96D917" w14:textId="77777777" w:rsidR="00971000" w:rsidRDefault="0097100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13217F" w14:textId="77777777" w:rsidR="00971000" w:rsidRDefault="00971000">
            <w:r>
              <w:rPr>
                <w:sz w:val="16"/>
                <w:szCs w:val="16"/>
              </w:rPr>
              <w:t>R5-232503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F8CC52" w14:textId="77777777" w:rsidR="00971000" w:rsidRDefault="00971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C32EB2" w14:textId="77777777" w:rsidR="00971000" w:rsidRDefault="00971000">
            <w:r>
              <w:rPr>
                <w:sz w:val="16"/>
                <w:szCs w:val="16"/>
              </w:rPr>
              <w:t>NR_cov_enh-UEConTest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E33264" w14:textId="77777777" w:rsidR="00971000" w:rsidRDefault="00971000">
            <w:r>
              <w:rPr>
                <w:sz w:val="16"/>
                <w:szCs w:val="16"/>
              </w:rPr>
              <w:t>7.1.1.3.14.4 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10E3FE" w14:textId="77777777" w:rsidR="00971000" w:rsidRDefault="0097100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971000" w14:paraId="23B1DD0D" w14:textId="77777777" w:rsidTr="0097100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F6E6BF" w14:textId="77777777" w:rsidR="00971000" w:rsidRDefault="0097100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FF0834" w14:textId="77777777" w:rsidR="00971000" w:rsidRDefault="00971000">
            <w:r>
              <w:rPr>
                <w:sz w:val="16"/>
                <w:szCs w:val="16"/>
              </w:rPr>
              <w:t>3728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EA6C0F" w14:textId="77777777" w:rsidR="00971000" w:rsidRDefault="00971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406BFE" w14:textId="77777777" w:rsidR="00971000" w:rsidRDefault="00971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7BC25E" w14:textId="77777777" w:rsidR="00971000" w:rsidRDefault="00971000">
            <w:r>
              <w:rPr>
                <w:sz w:val="16"/>
                <w:szCs w:val="16"/>
              </w:rPr>
              <w:t>Addition of NR cov enh SIG TC 7.1.1.3.15.1 TBoMS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DC7AD9" w14:textId="77777777" w:rsidR="00971000" w:rsidRDefault="00971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61A37C" w14:textId="77777777" w:rsidR="00971000" w:rsidRDefault="0097100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C99EEB" w14:textId="77777777" w:rsidR="00971000" w:rsidRDefault="0097100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E2732A" w14:textId="77777777" w:rsidR="00971000" w:rsidRDefault="00971000">
            <w:r>
              <w:rPr>
                <w:sz w:val="16"/>
                <w:szCs w:val="16"/>
              </w:rPr>
              <w:t>R5-232504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68EB45" w14:textId="77777777" w:rsidR="00971000" w:rsidRDefault="00971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16AE2D" w14:textId="77777777" w:rsidR="00971000" w:rsidRDefault="00971000">
            <w:r>
              <w:rPr>
                <w:sz w:val="16"/>
                <w:szCs w:val="16"/>
              </w:rPr>
              <w:t>NR_cov_enh-UEConTest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24D4B5" w14:textId="77777777" w:rsidR="00971000" w:rsidRDefault="00971000">
            <w:r>
              <w:rPr>
                <w:sz w:val="16"/>
                <w:szCs w:val="16"/>
              </w:rPr>
              <w:t>7.1.1.3.15.1 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900EDDC" w14:textId="77777777" w:rsidR="00971000" w:rsidRDefault="0097100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971000" w14:paraId="30F407F5" w14:textId="77777777" w:rsidTr="0097100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7A042D" w14:textId="77777777" w:rsidR="00971000" w:rsidRDefault="0097100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FF24FD" w14:textId="77777777" w:rsidR="00971000" w:rsidRDefault="00971000">
            <w:r>
              <w:rPr>
                <w:sz w:val="16"/>
                <w:szCs w:val="16"/>
              </w:rPr>
              <w:t>3729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3AD474" w14:textId="77777777" w:rsidR="00971000" w:rsidRDefault="00971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F5381D" w14:textId="77777777" w:rsidR="00971000" w:rsidRDefault="00971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767F6F" w14:textId="77777777" w:rsidR="00971000" w:rsidRDefault="00971000">
            <w:r>
              <w:rPr>
                <w:sz w:val="16"/>
                <w:szCs w:val="16"/>
              </w:rPr>
              <w:t>Addition of NR cov enh SIG TC 7.1.1.3.15.2 TBoMS repetition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03A96E" w14:textId="77777777" w:rsidR="00971000" w:rsidRDefault="00971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87AE37" w14:textId="77777777" w:rsidR="00971000" w:rsidRDefault="0097100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3331DF" w14:textId="77777777" w:rsidR="00971000" w:rsidRDefault="0097100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0D1334" w14:textId="77777777" w:rsidR="00971000" w:rsidRDefault="00971000">
            <w:r>
              <w:rPr>
                <w:sz w:val="16"/>
                <w:szCs w:val="16"/>
              </w:rPr>
              <w:t>R5-232505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A6678A" w14:textId="77777777" w:rsidR="00971000" w:rsidRDefault="00971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DEF511" w14:textId="77777777" w:rsidR="00971000" w:rsidRDefault="00971000">
            <w:r>
              <w:rPr>
                <w:sz w:val="16"/>
                <w:szCs w:val="16"/>
              </w:rPr>
              <w:t>NR_cov_enh-UEConTest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6C8881" w14:textId="77777777" w:rsidR="00971000" w:rsidRDefault="00971000">
            <w:r>
              <w:rPr>
                <w:sz w:val="16"/>
                <w:szCs w:val="16"/>
              </w:rPr>
              <w:t>7.1.1.3.15.2 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3BDBC77" w14:textId="77777777" w:rsidR="00971000" w:rsidRDefault="0097100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971000" w14:paraId="6739D286" w14:textId="77777777" w:rsidTr="0097100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E21CF8" w14:textId="77777777" w:rsidR="00971000" w:rsidRDefault="0097100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7E1D34" w14:textId="77777777" w:rsidR="00971000" w:rsidRDefault="00971000">
            <w:r>
              <w:rPr>
                <w:sz w:val="16"/>
                <w:szCs w:val="16"/>
              </w:rPr>
              <w:t>3730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3315D3" w14:textId="77777777" w:rsidR="00971000" w:rsidRDefault="00971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D939DC" w14:textId="77777777" w:rsidR="00971000" w:rsidRDefault="00971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8D9094" w14:textId="77777777" w:rsidR="00971000" w:rsidRDefault="00971000">
            <w:r>
              <w:rPr>
                <w:sz w:val="16"/>
                <w:szCs w:val="16"/>
              </w:rPr>
              <w:t>Addition of NR cov enh SIG TC 7.1.1.4.2.7 TBoMS TBS selection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F04792" w14:textId="77777777" w:rsidR="00971000" w:rsidRDefault="00971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F682A9" w14:textId="77777777" w:rsidR="00971000" w:rsidRDefault="0097100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FF3FF8" w14:textId="77777777" w:rsidR="00971000" w:rsidRDefault="0097100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45FE3D" w14:textId="77777777" w:rsidR="00971000" w:rsidRDefault="00971000">
            <w:r>
              <w:rPr>
                <w:sz w:val="16"/>
                <w:szCs w:val="16"/>
              </w:rPr>
              <w:t>R5-232506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373F47" w14:textId="77777777" w:rsidR="00971000" w:rsidRDefault="00971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836DD3" w14:textId="77777777" w:rsidR="00971000" w:rsidRDefault="00971000">
            <w:r>
              <w:rPr>
                <w:sz w:val="16"/>
                <w:szCs w:val="16"/>
              </w:rPr>
              <w:t>NR_cov_enh-UEConTest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18E1C2" w14:textId="77777777" w:rsidR="00971000" w:rsidRDefault="00971000">
            <w:r>
              <w:rPr>
                <w:sz w:val="16"/>
                <w:szCs w:val="16"/>
              </w:rPr>
              <w:t>7.1.1.4.2.7 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B99D2D3" w14:textId="77777777" w:rsidR="00971000" w:rsidRDefault="0097100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971000" w14:paraId="2E5DCB3A" w14:textId="77777777" w:rsidTr="0097100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4E51C5" w14:textId="77777777" w:rsidR="00971000" w:rsidRDefault="0097100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A3CC68" w14:textId="77777777" w:rsidR="00971000" w:rsidRDefault="00971000">
            <w:r>
              <w:rPr>
                <w:sz w:val="16"/>
                <w:szCs w:val="16"/>
              </w:rPr>
              <w:t>3842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E58373" w14:textId="77777777" w:rsidR="00971000" w:rsidRDefault="00971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F0D289" w14:textId="77777777" w:rsidR="00971000" w:rsidRDefault="00971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C979B6" w14:textId="77777777" w:rsidR="00971000" w:rsidRDefault="00971000">
            <w:r>
              <w:rPr>
                <w:sz w:val="16"/>
                <w:szCs w:val="16"/>
              </w:rPr>
              <w:t>Correction to NR SA SIG TC 8.1.5.1.1 UE capability transfer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4EE77B" w14:textId="77777777" w:rsidR="00971000" w:rsidRDefault="00971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12FB2D" w14:textId="77777777" w:rsidR="00971000" w:rsidRDefault="0097100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3ACE9B" w14:textId="77777777" w:rsidR="00971000" w:rsidRDefault="0097100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14E14F" w14:textId="77777777" w:rsidR="00971000" w:rsidRDefault="00971000">
            <w:r>
              <w:rPr>
                <w:sz w:val="16"/>
                <w:szCs w:val="16"/>
              </w:rPr>
              <w:t>R5-233295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1454BD" w14:textId="77777777" w:rsidR="00971000" w:rsidRDefault="00971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03A39D" w14:textId="77777777" w:rsidR="00971000" w:rsidRDefault="00971000">
            <w:r>
              <w:rPr>
                <w:sz w:val="16"/>
                <w:szCs w:val="16"/>
              </w:rPr>
              <w:t>NR_cov_enh-UEConTest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A8866B" w14:textId="77777777" w:rsidR="00971000" w:rsidRDefault="00971000">
            <w:r>
              <w:rPr>
                <w:sz w:val="16"/>
                <w:szCs w:val="16"/>
              </w:rPr>
              <w:t>8.1.5.1.1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E397C2D" w14:textId="77777777" w:rsidR="00971000" w:rsidRDefault="0097100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971000" w14:paraId="177AF023" w14:textId="77777777" w:rsidTr="0097100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4A33BB" w14:textId="77777777" w:rsidR="00971000" w:rsidRDefault="00971000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AF6799" w14:textId="77777777" w:rsidR="00971000" w:rsidRDefault="00971000">
            <w:r>
              <w:rPr>
                <w:sz w:val="16"/>
                <w:szCs w:val="16"/>
              </w:rPr>
              <w:t>0349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262A2E" w14:textId="77777777" w:rsidR="00971000" w:rsidRDefault="00971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2CF922" w14:textId="77777777" w:rsidR="00971000" w:rsidRDefault="00971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5E5FB3" w14:textId="77777777" w:rsidR="00971000" w:rsidRDefault="00971000">
            <w:r>
              <w:rPr>
                <w:sz w:val="16"/>
                <w:szCs w:val="16"/>
              </w:rPr>
              <w:t>Addition of applicability for NR cov enh SIG TCs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8A2168" w14:textId="77777777" w:rsidR="00971000" w:rsidRDefault="00971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306248" w14:textId="77777777" w:rsidR="00971000" w:rsidRDefault="0097100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373349" w14:textId="77777777" w:rsidR="00971000" w:rsidRDefault="0097100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B723CD" w14:textId="77777777" w:rsidR="00971000" w:rsidRDefault="00971000">
            <w:r>
              <w:rPr>
                <w:sz w:val="16"/>
                <w:szCs w:val="16"/>
              </w:rPr>
              <w:t>R5-233394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E556B9" w14:textId="77777777" w:rsidR="00971000" w:rsidRDefault="00971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3CDC97" w14:textId="77777777" w:rsidR="00971000" w:rsidRDefault="00971000">
            <w:r>
              <w:rPr>
                <w:sz w:val="16"/>
                <w:szCs w:val="16"/>
              </w:rPr>
              <w:t>NR_cov_enh-UEConTest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E7371D" w14:textId="77777777" w:rsidR="00971000" w:rsidRDefault="0097100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3A3E76" w14:textId="77777777" w:rsidR="00971000" w:rsidRDefault="00971000">
            <w:pPr>
              <w:rPr>
                <w:sz w:val="16"/>
                <w:szCs w:val="16"/>
              </w:rPr>
            </w:pPr>
          </w:p>
        </w:tc>
      </w:tr>
    </w:tbl>
    <w:p w14:paraId="625B3C30" w14:textId="77777777" w:rsidR="00971000" w:rsidRDefault="00971000" w:rsidP="00971000"/>
    <w:p w14:paraId="6120F698" w14:textId="77777777" w:rsidR="00971000" w:rsidRDefault="00971000" w:rsidP="00971000"/>
    <w:p w14:paraId="07088E81" w14:textId="77777777" w:rsidR="00E1057C" w:rsidRDefault="00E1057C" w:rsidP="00E1057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RP-230940</w:t>
      </w:r>
      <w:r>
        <w:rPr>
          <w:b/>
          <w:i/>
          <w:noProof/>
          <w:sz w:val="28"/>
        </w:rPr>
        <w:fldChar w:fldCharType="end"/>
      </w:r>
    </w:p>
    <w:p w14:paraId="6E4FAB00" w14:textId="77777777" w:rsidR="00E1057C" w:rsidRDefault="00E1057C" w:rsidP="00E1057C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01600B6D" w14:textId="77777777" w:rsidR="00E1057C" w:rsidRDefault="00E1057C" w:rsidP="00E1057C">
      <w:pPr>
        <w:rPr>
          <w:rFonts w:ascii="Arial" w:hAnsi="Arial" w:cs="Arial"/>
          <w:b/>
          <w:bCs/>
          <w:lang w:val="en-US"/>
        </w:rPr>
      </w:pPr>
    </w:p>
    <w:p w14:paraId="5CA301C7" w14:textId="77777777" w:rsidR="00E1057C" w:rsidRDefault="00E1057C" w:rsidP="00E1057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74881D70" w14:textId="77777777" w:rsidR="00E1057C" w:rsidRDefault="00E1057C" w:rsidP="00E1057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Further enhancements on MIMO for NR (NR_feMIMO-UEConTest)</w:t>
      </w:r>
      <w:r>
        <w:rPr>
          <w:rFonts w:ascii="Arial" w:hAnsi="Arial" w:cs="Arial"/>
          <w:b/>
          <w:bCs/>
        </w:rPr>
        <w:fldChar w:fldCharType="end"/>
      </w:r>
    </w:p>
    <w:p w14:paraId="24DE3771" w14:textId="77777777" w:rsidR="00E1057C" w:rsidRDefault="00E1057C" w:rsidP="00E1057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13.3.14</w:t>
      </w:r>
      <w:r>
        <w:rPr>
          <w:rFonts w:ascii="Arial" w:hAnsi="Arial" w:cs="Arial"/>
          <w:b/>
          <w:bCs/>
        </w:rPr>
        <w:fldChar w:fldCharType="end"/>
      </w:r>
    </w:p>
    <w:p w14:paraId="7C01B74C" w14:textId="77777777" w:rsidR="00E1057C" w:rsidRDefault="00E1057C" w:rsidP="00E1057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8E1E939" w14:textId="77777777" w:rsidR="00E1057C" w:rsidRDefault="00E1057C" w:rsidP="00E1057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DBD3169" w14:textId="77777777" w:rsidR="00E1057C" w:rsidRDefault="00E1057C" w:rsidP="00E1057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E1057C" w14:paraId="423D26AE" w14:textId="77777777" w:rsidTr="00E1057C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E1D4CBB" w14:textId="77777777" w:rsidR="00E1057C" w:rsidRDefault="00E1057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51575A0" w14:textId="77777777" w:rsidR="00E1057C" w:rsidRDefault="00E1057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34E7736" w14:textId="77777777" w:rsidR="00E1057C" w:rsidRDefault="00E1057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43FFE4C" w14:textId="77777777" w:rsidR="00E1057C" w:rsidRDefault="00E1057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60BA5D8" w14:textId="77777777" w:rsidR="00E1057C" w:rsidRDefault="00E1057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7E6202B" w14:textId="77777777" w:rsidR="00E1057C" w:rsidRDefault="00E1057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26CDD25" w14:textId="77777777" w:rsidR="00E1057C" w:rsidRDefault="00E1057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56CD83D" w14:textId="77777777" w:rsidR="00E1057C" w:rsidRDefault="00E1057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BB0897B" w14:textId="77777777" w:rsidR="00E1057C" w:rsidRDefault="00E1057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E970E0C" w14:textId="77777777" w:rsidR="00E1057C" w:rsidRDefault="00E1057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402BE73" w14:textId="77777777" w:rsidR="00E1057C" w:rsidRDefault="00E1057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850FE52" w14:textId="77777777" w:rsidR="00E1057C" w:rsidRDefault="00E1057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63960A2" w14:textId="77777777" w:rsidR="00E1057C" w:rsidRDefault="00E1057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E1057C" w14:paraId="212A0A96" w14:textId="77777777" w:rsidTr="00E1057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01B668" w14:textId="77777777" w:rsidR="00E1057C" w:rsidRDefault="00E1057C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BF7B6A" w14:textId="77777777" w:rsidR="00E1057C" w:rsidRDefault="00E1057C">
            <w:r>
              <w:rPr>
                <w:sz w:val="16"/>
                <w:szCs w:val="16"/>
              </w:rPr>
              <w:t>0480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EE5DDC" w14:textId="77777777" w:rsidR="00E1057C" w:rsidRDefault="00E1057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939E48" w14:textId="77777777" w:rsidR="00E1057C" w:rsidRDefault="00E1057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2C166F" w14:textId="77777777" w:rsidR="00E1057C" w:rsidRDefault="00E1057C">
            <w:r>
              <w:rPr>
                <w:sz w:val="16"/>
                <w:szCs w:val="16"/>
              </w:rPr>
              <w:t>Addition of PICS for NR feMIMO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6577D7" w14:textId="77777777" w:rsidR="00E1057C" w:rsidRDefault="00E1057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B352F0" w14:textId="77777777" w:rsidR="00E1057C" w:rsidRDefault="00E1057C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81A73D" w14:textId="77777777" w:rsidR="00E1057C" w:rsidRDefault="00E1057C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F9B849" w14:textId="77777777" w:rsidR="00E1057C" w:rsidRDefault="00E1057C">
            <w:r>
              <w:rPr>
                <w:sz w:val="16"/>
                <w:szCs w:val="16"/>
              </w:rPr>
              <w:t>R5-233054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1F9C5E" w14:textId="77777777" w:rsidR="00E1057C" w:rsidRDefault="00E1057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BE7F71" w14:textId="77777777" w:rsidR="00E1057C" w:rsidRDefault="00E1057C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2BDBDB" w14:textId="77777777" w:rsidR="00E1057C" w:rsidRDefault="00E1057C">
            <w:r>
              <w:rPr>
                <w:sz w:val="16"/>
                <w:szCs w:val="16"/>
              </w:rPr>
              <w:t>A.4.3.2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19E4E2E" w14:textId="77777777" w:rsidR="00E1057C" w:rsidRDefault="00E1057C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E1057C" w14:paraId="2EB1680E" w14:textId="77777777" w:rsidTr="00E1057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E4E818" w14:textId="77777777" w:rsidR="00E1057C" w:rsidRDefault="00E1057C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A8C520" w14:textId="77777777" w:rsidR="00E1057C" w:rsidRDefault="00E1057C">
            <w:r>
              <w:rPr>
                <w:sz w:val="16"/>
                <w:szCs w:val="16"/>
              </w:rPr>
              <w:t>0688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9F1F63" w14:textId="77777777" w:rsidR="00E1057C" w:rsidRDefault="00E1057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83ECBC" w14:textId="77777777" w:rsidR="00E1057C" w:rsidRDefault="00E1057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1DC4FC" w14:textId="77777777" w:rsidR="00E1057C" w:rsidRDefault="00E1057C">
            <w:r>
              <w:rPr>
                <w:sz w:val="16"/>
                <w:szCs w:val="16"/>
              </w:rPr>
              <w:t>Additional test case 5.3.2.1.5 2RX FDD Minimum requirements for PDCCH with intra-slot repetition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1AC579" w14:textId="77777777" w:rsidR="00E1057C" w:rsidRDefault="00E1057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168932" w14:textId="77777777" w:rsidR="00E1057C" w:rsidRDefault="00E1057C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9A45FD" w14:textId="77777777" w:rsidR="00E1057C" w:rsidRDefault="00E1057C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7BDA71" w14:textId="77777777" w:rsidR="00E1057C" w:rsidRDefault="00E1057C">
            <w:r>
              <w:rPr>
                <w:sz w:val="16"/>
                <w:szCs w:val="16"/>
              </w:rPr>
              <w:t>R5-233584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781199" w14:textId="77777777" w:rsidR="00E1057C" w:rsidRDefault="00E1057C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47C776" w14:textId="77777777" w:rsidR="00E1057C" w:rsidRDefault="00E1057C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2BBF281" w14:textId="77777777" w:rsidR="00E1057C" w:rsidRDefault="00E1057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530345" w14:textId="77777777" w:rsidR="00E1057C" w:rsidRDefault="00E1057C">
            <w:pPr>
              <w:rPr>
                <w:sz w:val="16"/>
                <w:szCs w:val="16"/>
              </w:rPr>
            </w:pPr>
          </w:p>
        </w:tc>
      </w:tr>
      <w:tr w:rsidR="00E1057C" w14:paraId="152BCA3F" w14:textId="77777777" w:rsidTr="00E1057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F1A08C" w14:textId="77777777" w:rsidR="00E1057C" w:rsidRDefault="00E1057C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A9154A" w14:textId="77777777" w:rsidR="00E1057C" w:rsidRDefault="00E1057C">
            <w:r>
              <w:rPr>
                <w:sz w:val="16"/>
                <w:szCs w:val="16"/>
              </w:rPr>
              <w:t>0689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A2B072" w14:textId="77777777" w:rsidR="00E1057C" w:rsidRDefault="00E1057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57C2DB" w14:textId="77777777" w:rsidR="00E1057C" w:rsidRDefault="00E1057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DB234C" w14:textId="77777777" w:rsidR="00E1057C" w:rsidRDefault="00E1057C">
            <w:r>
              <w:rPr>
                <w:sz w:val="16"/>
                <w:szCs w:val="16"/>
              </w:rPr>
              <w:t>Additional test case 5.3.2.2.5 2RX TDD Minimum requirements for PDCCH with intra-slot repetition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E60F59" w14:textId="77777777" w:rsidR="00E1057C" w:rsidRDefault="00E1057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E7A305" w14:textId="77777777" w:rsidR="00E1057C" w:rsidRDefault="00E1057C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65E0EB" w14:textId="77777777" w:rsidR="00E1057C" w:rsidRDefault="00E1057C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7252A3" w14:textId="77777777" w:rsidR="00E1057C" w:rsidRDefault="00E1057C">
            <w:r>
              <w:rPr>
                <w:sz w:val="16"/>
                <w:szCs w:val="16"/>
              </w:rPr>
              <w:t>R5-233585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D92B0E" w14:textId="77777777" w:rsidR="00E1057C" w:rsidRDefault="00E1057C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558AE3" w14:textId="77777777" w:rsidR="00E1057C" w:rsidRDefault="00E1057C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BDCEEC" w14:textId="77777777" w:rsidR="00E1057C" w:rsidRDefault="00E1057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B8373B" w14:textId="77777777" w:rsidR="00E1057C" w:rsidRDefault="00E1057C">
            <w:pPr>
              <w:rPr>
                <w:sz w:val="16"/>
                <w:szCs w:val="16"/>
              </w:rPr>
            </w:pPr>
          </w:p>
        </w:tc>
      </w:tr>
      <w:tr w:rsidR="00E1057C" w14:paraId="3AF3A17B" w14:textId="77777777" w:rsidTr="00E1057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FA9772" w14:textId="77777777" w:rsidR="00E1057C" w:rsidRDefault="00E1057C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90D1F8" w14:textId="77777777" w:rsidR="00E1057C" w:rsidRDefault="00E1057C">
            <w:r>
              <w:rPr>
                <w:sz w:val="16"/>
                <w:szCs w:val="16"/>
              </w:rPr>
              <w:t>0690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D403F7" w14:textId="77777777" w:rsidR="00E1057C" w:rsidRDefault="00E1057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A8F1A6" w14:textId="77777777" w:rsidR="00E1057C" w:rsidRDefault="00E1057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4B3BC2" w14:textId="77777777" w:rsidR="00E1057C" w:rsidRDefault="00E1057C">
            <w:r>
              <w:rPr>
                <w:sz w:val="16"/>
                <w:szCs w:val="16"/>
              </w:rPr>
              <w:t>Additional test case 5.3.3.1.4 4RX FDD Minimum requirements for PDCCH with intra-slot repetition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403BC6" w14:textId="77777777" w:rsidR="00E1057C" w:rsidRDefault="00E1057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41DA8C" w14:textId="77777777" w:rsidR="00E1057C" w:rsidRDefault="00E1057C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69E880" w14:textId="77777777" w:rsidR="00E1057C" w:rsidRDefault="00E1057C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0966D1" w14:textId="77777777" w:rsidR="00E1057C" w:rsidRDefault="00E1057C">
            <w:r>
              <w:rPr>
                <w:sz w:val="16"/>
                <w:szCs w:val="16"/>
              </w:rPr>
              <w:t>R5-233586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BA447B" w14:textId="77777777" w:rsidR="00E1057C" w:rsidRDefault="00E1057C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E1F361" w14:textId="77777777" w:rsidR="00E1057C" w:rsidRDefault="00E1057C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42C222" w14:textId="77777777" w:rsidR="00E1057C" w:rsidRDefault="00E1057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1E496D" w14:textId="77777777" w:rsidR="00E1057C" w:rsidRDefault="00E1057C">
            <w:pPr>
              <w:rPr>
                <w:sz w:val="16"/>
                <w:szCs w:val="16"/>
              </w:rPr>
            </w:pPr>
          </w:p>
        </w:tc>
      </w:tr>
      <w:tr w:rsidR="00E1057C" w14:paraId="181496B7" w14:textId="77777777" w:rsidTr="00E1057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86BF15" w14:textId="77777777" w:rsidR="00E1057C" w:rsidRDefault="00E1057C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5D4279" w14:textId="77777777" w:rsidR="00E1057C" w:rsidRDefault="00E1057C">
            <w:r>
              <w:rPr>
                <w:sz w:val="16"/>
                <w:szCs w:val="16"/>
              </w:rPr>
              <w:t>0691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CBFE7E" w14:textId="77777777" w:rsidR="00E1057C" w:rsidRDefault="00E1057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EED5C8" w14:textId="77777777" w:rsidR="00E1057C" w:rsidRDefault="00E1057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8C215C" w14:textId="77777777" w:rsidR="00E1057C" w:rsidRDefault="00E1057C">
            <w:r>
              <w:rPr>
                <w:sz w:val="16"/>
                <w:szCs w:val="16"/>
              </w:rPr>
              <w:t>Additional test case 5.3.3.2.4 4RX TDD Minimum requirements for PDCCH with intra-slot repetition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E8C01B" w14:textId="77777777" w:rsidR="00E1057C" w:rsidRDefault="00E1057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1EA50C" w14:textId="77777777" w:rsidR="00E1057C" w:rsidRDefault="00E1057C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AEA403" w14:textId="77777777" w:rsidR="00E1057C" w:rsidRDefault="00E1057C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D6DB16" w14:textId="77777777" w:rsidR="00E1057C" w:rsidRDefault="00E1057C">
            <w:r>
              <w:rPr>
                <w:sz w:val="16"/>
                <w:szCs w:val="16"/>
              </w:rPr>
              <w:t>R5-233587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9FA638" w14:textId="77777777" w:rsidR="00E1057C" w:rsidRDefault="00E1057C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B89A45" w14:textId="77777777" w:rsidR="00E1057C" w:rsidRDefault="00E1057C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B03206E" w14:textId="77777777" w:rsidR="00E1057C" w:rsidRDefault="00E1057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001439" w14:textId="77777777" w:rsidR="00E1057C" w:rsidRDefault="00E1057C">
            <w:pPr>
              <w:rPr>
                <w:sz w:val="16"/>
                <w:szCs w:val="16"/>
              </w:rPr>
            </w:pPr>
          </w:p>
        </w:tc>
      </w:tr>
      <w:tr w:rsidR="00E1057C" w14:paraId="227E2AE6" w14:textId="77777777" w:rsidTr="00E1057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E6B34F" w14:textId="77777777" w:rsidR="00E1057C" w:rsidRDefault="00E1057C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79CCD1" w14:textId="77777777" w:rsidR="00E1057C" w:rsidRDefault="00E1057C">
            <w:r>
              <w:rPr>
                <w:sz w:val="16"/>
                <w:szCs w:val="16"/>
              </w:rPr>
              <w:t>0699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B35613" w14:textId="77777777" w:rsidR="00E1057C" w:rsidRDefault="00E1057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FA0352" w14:textId="77777777" w:rsidR="00E1057C" w:rsidRDefault="00E1057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5E5AA0" w14:textId="77777777" w:rsidR="00E1057C" w:rsidRDefault="00E1057C">
            <w:r>
              <w:rPr>
                <w:sz w:val="16"/>
                <w:szCs w:val="16"/>
              </w:rPr>
              <w:t>Addition of test applicability of HST-SFN Scheme A and B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C76CF0" w14:textId="77777777" w:rsidR="00E1057C" w:rsidRDefault="00E1057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AB1199" w14:textId="77777777" w:rsidR="00E1057C" w:rsidRDefault="00E1057C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CEEF53" w14:textId="77777777" w:rsidR="00E1057C" w:rsidRDefault="00E1057C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C02DB3" w14:textId="77777777" w:rsidR="00E1057C" w:rsidRDefault="00E1057C">
            <w:r>
              <w:rPr>
                <w:sz w:val="16"/>
                <w:szCs w:val="16"/>
              </w:rPr>
              <w:t>R5-233041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A61142" w14:textId="77777777" w:rsidR="00E1057C" w:rsidRDefault="00E1057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F0D3A9" w14:textId="77777777" w:rsidR="00E1057C" w:rsidRDefault="00E1057C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F4ED8F" w14:textId="77777777" w:rsidR="00E1057C" w:rsidRDefault="00E1057C">
            <w:r>
              <w:rPr>
                <w:sz w:val="16"/>
                <w:szCs w:val="16"/>
              </w:rPr>
              <w:t>5.1.1.3, 5.1.1.7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4A67D5" w14:textId="77777777" w:rsidR="00E1057C" w:rsidRDefault="00E1057C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E1057C" w14:paraId="23E6937B" w14:textId="77777777" w:rsidTr="00E1057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408F32" w14:textId="77777777" w:rsidR="00E1057C" w:rsidRDefault="00E1057C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C2629C" w14:textId="77777777" w:rsidR="00E1057C" w:rsidRDefault="00E1057C">
            <w:r>
              <w:rPr>
                <w:sz w:val="16"/>
                <w:szCs w:val="16"/>
              </w:rPr>
              <w:t>0700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4DAE4D" w14:textId="77777777" w:rsidR="00E1057C" w:rsidRDefault="00E1057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247938" w14:textId="77777777" w:rsidR="00E1057C" w:rsidRDefault="00E1057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4B2A7D" w14:textId="77777777" w:rsidR="00E1057C" w:rsidRDefault="00E1057C">
            <w:r>
              <w:rPr>
                <w:sz w:val="16"/>
                <w:szCs w:val="16"/>
              </w:rPr>
              <w:t>Addition of 5.2.2.1.20 2Rx FDD HST-SFN Scheme 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A9F2C0" w14:textId="77777777" w:rsidR="00E1057C" w:rsidRDefault="00E1057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D27475" w14:textId="77777777" w:rsidR="00E1057C" w:rsidRDefault="00E1057C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CA9BFF" w14:textId="77777777" w:rsidR="00E1057C" w:rsidRDefault="00E1057C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CF6A44" w14:textId="77777777" w:rsidR="00E1057C" w:rsidRDefault="00E1057C">
            <w:r>
              <w:rPr>
                <w:sz w:val="16"/>
                <w:szCs w:val="16"/>
              </w:rPr>
              <w:t>R5-233588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2C8A5F" w14:textId="77777777" w:rsidR="00E1057C" w:rsidRDefault="00E1057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C525EC" w14:textId="77777777" w:rsidR="00E1057C" w:rsidRDefault="00E1057C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54C862F" w14:textId="77777777" w:rsidR="00E1057C" w:rsidRDefault="00E1057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C47C70" w14:textId="77777777" w:rsidR="00E1057C" w:rsidRDefault="00E1057C">
            <w:pPr>
              <w:rPr>
                <w:sz w:val="16"/>
                <w:szCs w:val="16"/>
              </w:rPr>
            </w:pPr>
          </w:p>
        </w:tc>
      </w:tr>
      <w:tr w:rsidR="00E1057C" w14:paraId="704D99BF" w14:textId="77777777" w:rsidTr="00E1057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B49166" w14:textId="77777777" w:rsidR="00E1057C" w:rsidRDefault="00E1057C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3AED58" w14:textId="77777777" w:rsidR="00E1057C" w:rsidRDefault="00E1057C">
            <w:r>
              <w:rPr>
                <w:sz w:val="16"/>
                <w:szCs w:val="16"/>
              </w:rPr>
              <w:t>0701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B0030A" w14:textId="77777777" w:rsidR="00E1057C" w:rsidRDefault="00E1057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7167B5" w14:textId="77777777" w:rsidR="00E1057C" w:rsidRDefault="00E1057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A452C2" w14:textId="77777777" w:rsidR="00E1057C" w:rsidRDefault="00E1057C">
            <w:r>
              <w:rPr>
                <w:sz w:val="16"/>
                <w:szCs w:val="16"/>
              </w:rPr>
              <w:t>Addition of 5.2.2.1.21 2Rx FDD HST-SFN Scheme B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07CBAB" w14:textId="77777777" w:rsidR="00E1057C" w:rsidRDefault="00E1057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1D4E3E" w14:textId="77777777" w:rsidR="00E1057C" w:rsidRDefault="00E1057C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4F624F" w14:textId="77777777" w:rsidR="00E1057C" w:rsidRDefault="00E1057C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7B5CF9" w14:textId="77777777" w:rsidR="00E1057C" w:rsidRDefault="00E1057C">
            <w:r>
              <w:rPr>
                <w:sz w:val="16"/>
                <w:szCs w:val="16"/>
              </w:rPr>
              <w:t>R5-233589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AA81FD" w14:textId="77777777" w:rsidR="00E1057C" w:rsidRDefault="00E1057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49B655" w14:textId="77777777" w:rsidR="00E1057C" w:rsidRDefault="00E1057C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DE4922E" w14:textId="77777777" w:rsidR="00E1057C" w:rsidRDefault="00E1057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4C8A423" w14:textId="77777777" w:rsidR="00E1057C" w:rsidRDefault="00E1057C">
            <w:pPr>
              <w:rPr>
                <w:sz w:val="16"/>
                <w:szCs w:val="16"/>
              </w:rPr>
            </w:pPr>
          </w:p>
        </w:tc>
      </w:tr>
      <w:tr w:rsidR="00E1057C" w14:paraId="7996F8FB" w14:textId="77777777" w:rsidTr="00E1057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1015B7" w14:textId="77777777" w:rsidR="00E1057C" w:rsidRDefault="00E1057C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1E0BE3" w14:textId="77777777" w:rsidR="00E1057C" w:rsidRDefault="00E1057C">
            <w:r>
              <w:rPr>
                <w:sz w:val="16"/>
                <w:szCs w:val="16"/>
              </w:rPr>
              <w:t>0702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BAC76C" w14:textId="77777777" w:rsidR="00E1057C" w:rsidRDefault="00E1057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8170C6" w14:textId="77777777" w:rsidR="00E1057C" w:rsidRDefault="00E1057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D01D0B" w14:textId="77777777" w:rsidR="00E1057C" w:rsidRDefault="00E1057C">
            <w:r>
              <w:rPr>
                <w:sz w:val="16"/>
                <w:szCs w:val="16"/>
              </w:rPr>
              <w:t>Addition of 5.2.2.2.21 2Rx TDD HST-SFN Scheme 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F702EA" w14:textId="77777777" w:rsidR="00E1057C" w:rsidRDefault="00E1057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37B5A1" w14:textId="77777777" w:rsidR="00E1057C" w:rsidRDefault="00E1057C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3FCD89" w14:textId="77777777" w:rsidR="00E1057C" w:rsidRDefault="00E1057C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BCD7C3" w14:textId="77777777" w:rsidR="00E1057C" w:rsidRDefault="00E1057C">
            <w:r>
              <w:rPr>
                <w:sz w:val="16"/>
                <w:szCs w:val="16"/>
              </w:rPr>
              <w:t>R5-233590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AE2943" w14:textId="77777777" w:rsidR="00E1057C" w:rsidRDefault="00E1057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71A583" w14:textId="77777777" w:rsidR="00E1057C" w:rsidRDefault="00E1057C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FE778F1" w14:textId="77777777" w:rsidR="00E1057C" w:rsidRDefault="00E1057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179409" w14:textId="77777777" w:rsidR="00E1057C" w:rsidRDefault="00E1057C">
            <w:pPr>
              <w:rPr>
                <w:sz w:val="16"/>
                <w:szCs w:val="16"/>
              </w:rPr>
            </w:pPr>
          </w:p>
        </w:tc>
      </w:tr>
      <w:tr w:rsidR="00E1057C" w14:paraId="59ED68A0" w14:textId="77777777" w:rsidTr="00E1057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DA9B9D" w14:textId="77777777" w:rsidR="00E1057C" w:rsidRDefault="00E1057C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909532" w14:textId="77777777" w:rsidR="00E1057C" w:rsidRDefault="00E1057C">
            <w:r>
              <w:rPr>
                <w:sz w:val="16"/>
                <w:szCs w:val="16"/>
              </w:rPr>
              <w:t>0703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B8A415" w14:textId="77777777" w:rsidR="00E1057C" w:rsidRDefault="00E1057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7BC2D3" w14:textId="77777777" w:rsidR="00E1057C" w:rsidRDefault="00E1057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EDE29B" w14:textId="77777777" w:rsidR="00E1057C" w:rsidRDefault="00E1057C">
            <w:r>
              <w:rPr>
                <w:sz w:val="16"/>
                <w:szCs w:val="16"/>
              </w:rPr>
              <w:t>Addition of 5.2.2.2.22 2Rx TDD HST-SFN Scheme B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1B38DD" w14:textId="77777777" w:rsidR="00E1057C" w:rsidRDefault="00E1057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614723" w14:textId="77777777" w:rsidR="00E1057C" w:rsidRDefault="00E1057C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F2BCD0" w14:textId="77777777" w:rsidR="00E1057C" w:rsidRDefault="00E1057C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42731F" w14:textId="77777777" w:rsidR="00E1057C" w:rsidRDefault="00E1057C">
            <w:r>
              <w:rPr>
                <w:sz w:val="16"/>
                <w:szCs w:val="16"/>
              </w:rPr>
              <w:t>R5-233591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4733F7" w14:textId="77777777" w:rsidR="00E1057C" w:rsidRDefault="00E1057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A1846A" w14:textId="77777777" w:rsidR="00E1057C" w:rsidRDefault="00E1057C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61AFBF" w14:textId="77777777" w:rsidR="00E1057C" w:rsidRDefault="00E1057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A0190A" w14:textId="77777777" w:rsidR="00E1057C" w:rsidRDefault="00E1057C">
            <w:pPr>
              <w:rPr>
                <w:sz w:val="16"/>
                <w:szCs w:val="16"/>
              </w:rPr>
            </w:pPr>
          </w:p>
        </w:tc>
      </w:tr>
      <w:tr w:rsidR="00E1057C" w14:paraId="1344BF79" w14:textId="77777777" w:rsidTr="00E1057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D3B3B8" w14:textId="77777777" w:rsidR="00E1057C" w:rsidRDefault="00E1057C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A25B67" w14:textId="77777777" w:rsidR="00E1057C" w:rsidRDefault="00E1057C">
            <w:r>
              <w:rPr>
                <w:sz w:val="16"/>
                <w:szCs w:val="16"/>
              </w:rPr>
              <w:t>0704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997C26" w14:textId="77777777" w:rsidR="00E1057C" w:rsidRDefault="00E1057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3C8FD9" w14:textId="77777777" w:rsidR="00E1057C" w:rsidRDefault="00E1057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677410" w14:textId="77777777" w:rsidR="00E1057C" w:rsidRDefault="00E1057C">
            <w:r>
              <w:rPr>
                <w:sz w:val="16"/>
                <w:szCs w:val="16"/>
              </w:rPr>
              <w:t>Addition of 5.2.3.1.19 4Rx FDD HST-SFN Scheme 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DC69F3" w14:textId="77777777" w:rsidR="00E1057C" w:rsidRDefault="00E1057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D9447A" w14:textId="77777777" w:rsidR="00E1057C" w:rsidRDefault="00E1057C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24D4CF" w14:textId="77777777" w:rsidR="00E1057C" w:rsidRDefault="00E1057C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04F6E5" w14:textId="77777777" w:rsidR="00E1057C" w:rsidRDefault="00E1057C">
            <w:r>
              <w:rPr>
                <w:sz w:val="16"/>
                <w:szCs w:val="16"/>
              </w:rPr>
              <w:t>R5-233592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808608" w14:textId="77777777" w:rsidR="00E1057C" w:rsidRDefault="00E1057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A2CEC1" w14:textId="77777777" w:rsidR="00E1057C" w:rsidRDefault="00E1057C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E28088" w14:textId="77777777" w:rsidR="00E1057C" w:rsidRDefault="00E1057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69A0A5" w14:textId="77777777" w:rsidR="00E1057C" w:rsidRDefault="00E1057C">
            <w:pPr>
              <w:rPr>
                <w:sz w:val="16"/>
                <w:szCs w:val="16"/>
              </w:rPr>
            </w:pPr>
          </w:p>
        </w:tc>
      </w:tr>
      <w:tr w:rsidR="00E1057C" w14:paraId="5E5BEE0D" w14:textId="77777777" w:rsidTr="00E1057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723D3A" w14:textId="77777777" w:rsidR="00E1057C" w:rsidRDefault="00E1057C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A3C3B8" w14:textId="77777777" w:rsidR="00E1057C" w:rsidRDefault="00E1057C">
            <w:r>
              <w:rPr>
                <w:sz w:val="16"/>
                <w:szCs w:val="16"/>
              </w:rPr>
              <w:t>0705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984807" w14:textId="77777777" w:rsidR="00E1057C" w:rsidRDefault="00E1057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101AD2" w14:textId="77777777" w:rsidR="00E1057C" w:rsidRDefault="00E1057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E1C1CE" w14:textId="77777777" w:rsidR="00E1057C" w:rsidRDefault="00E1057C">
            <w:r>
              <w:rPr>
                <w:sz w:val="16"/>
                <w:szCs w:val="16"/>
              </w:rPr>
              <w:t>Addition of 5.2.3.1.20 4Rx FDD HST-SFN Scheme B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D4DBAB" w14:textId="77777777" w:rsidR="00E1057C" w:rsidRDefault="00E1057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FC152C" w14:textId="77777777" w:rsidR="00E1057C" w:rsidRDefault="00E1057C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C521F5" w14:textId="77777777" w:rsidR="00E1057C" w:rsidRDefault="00E1057C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B4A034" w14:textId="77777777" w:rsidR="00E1057C" w:rsidRDefault="00E1057C">
            <w:r>
              <w:rPr>
                <w:sz w:val="16"/>
                <w:szCs w:val="16"/>
              </w:rPr>
              <w:t>R5-233593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72A975" w14:textId="77777777" w:rsidR="00E1057C" w:rsidRDefault="00E1057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DBBAAE" w14:textId="77777777" w:rsidR="00E1057C" w:rsidRDefault="00E1057C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958280" w14:textId="77777777" w:rsidR="00E1057C" w:rsidRDefault="00E1057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BC2172" w14:textId="77777777" w:rsidR="00E1057C" w:rsidRDefault="00E1057C">
            <w:pPr>
              <w:rPr>
                <w:sz w:val="16"/>
                <w:szCs w:val="16"/>
              </w:rPr>
            </w:pPr>
          </w:p>
        </w:tc>
      </w:tr>
      <w:tr w:rsidR="00E1057C" w14:paraId="5F35DAFA" w14:textId="77777777" w:rsidTr="00E1057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C8482F" w14:textId="77777777" w:rsidR="00E1057C" w:rsidRDefault="00E1057C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85F649" w14:textId="77777777" w:rsidR="00E1057C" w:rsidRDefault="00E1057C">
            <w:r>
              <w:rPr>
                <w:sz w:val="16"/>
                <w:szCs w:val="16"/>
              </w:rPr>
              <w:t>0706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4625BD" w14:textId="77777777" w:rsidR="00E1057C" w:rsidRDefault="00E1057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2287A0" w14:textId="77777777" w:rsidR="00E1057C" w:rsidRDefault="00E1057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B9AEF0" w14:textId="77777777" w:rsidR="00E1057C" w:rsidRDefault="00E1057C">
            <w:r>
              <w:rPr>
                <w:sz w:val="16"/>
                <w:szCs w:val="16"/>
              </w:rPr>
              <w:t>Addition of 5.2.3.2.20 4Rx TDD HST-SFN Scheme 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78EE4D" w14:textId="77777777" w:rsidR="00E1057C" w:rsidRDefault="00E1057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5AD3E5" w14:textId="77777777" w:rsidR="00E1057C" w:rsidRDefault="00E1057C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7FBC74" w14:textId="77777777" w:rsidR="00E1057C" w:rsidRDefault="00E1057C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6D73D4" w14:textId="77777777" w:rsidR="00E1057C" w:rsidRDefault="00E1057C">
            <w:r>
              <w:rPr>
                <w:sz w:val="16"/>
                <w:szCs w:val="16"/>
              </w:rPr>
              <w:t>R5-233594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013CA5" w14:textId="77777777" w:rsidR="00E1057C" w:rsidRDefault="00E1057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805B5D" w14:textId="77777777" w:rsidR="00E1057C" w:rsidRDefault="00E1057C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3DCBF6" w14:textId="77777777" w:rsidR="00E1057C" w:rsidRDefault="00E1057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C679A7" w14:textId="77777777" w:rsidR="00E1057C" w:rsidRDefault="00E1057C">
            <w:pPr>
              <w:rPr>
                <w:sz w:val="16"/>
                <w:szCs w:val="16"/>
              </w:rPr>
            </w:pPr>
          </w:p>
        </w:tc>
      </w:tr>
      <w:tr w:rsidR="00E1057C" w14:paraId="40354CA3" w14:textId="77777777" w:rsidTr="00E1057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1E8475" w14:textId="77777777" w:rsidR="00E1057C" w:rsidRDefault="00E1057C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CC5BF7" w14:textId="77777777" w:rsidR="00E1057C" w:rsidRDefault="00E1057C">
            <w:r>
              <w:rPr>
                <w:sz w:val="16"/>
                <w:szCs w:val="16"/>
              </w:rPr>
              <w:t>0707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F0D5F1" w14:textId="77777777" w:rsidR="00E1057C" w:rsidRDefault="00E1057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4C55C5" w14:textId="77777777" w:rsidR="00E1057C" w:rsidRDefault="00E1057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832A87" w14:textId="77777777" w:rsidR="00E1057C" w:rsidRDefault="00E1057C">
            <w:r>
              <w:rPr>
                <w:sz w:val="16"/>
                <w:szCs w:val="16"/>
              </w:rPr>
              <w:t>Addition of 5.2.3.2.21 4Rx TDD HST-SFN Scheme B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034D37" w14:textId="77777777" w:rsidR="00E1057C" w:rsidRDefault="00E1057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B61E75" w14:textId="77777777" w:rsidR="00E1057C" w:rsidRDefault="00E1057C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BB426D" w14:textId="77777777" w:rsidR="00E1057C" w:rsidRDefault="00E1057C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F013DC" w14:textId="77777777" w:rsidR="00E1057C" w:rsidRDefault="00E1057C">
            <w:r>
              <w:rPr>
                <w:sz w:val="16"/>
                <w:szCs w:val="16"/>
              </w:rPr>
              <w:t>R5-233595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36A49A" w14:textId="77777777" w:rsidR="00E1057C" w:rsidRDefault="00E1057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55A54D" w14:textId="77777777" w:rsidR="00E1057C" w:rsidRDefault="00E1057C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3B35064" w14:textId="77777777" w:rsidR="00E1057C" w:rsidRDefault="00E1057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1FE8DE" w14:textId="77777777" w:rsidR="00E1057C" w:rsidRDefault="00E1057C">
            <w:pPr>
              <w:rPr>
                <w:sz w:val="16"/>
                <w:szCs w:val="16"/>
              </w:rPr>
            </w:pPr>
          </w:p>
        </w:tc>
      </w:tr>
      <w:tr w:rsidR="00E1057C" w14:paraId="23798BB7" w14:textId="77777777" w:rsidTr="00E1057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C9E7B3" w14:textId="77777777" w:rsidR="00E1057C" w:rsidRDefault="00E1057C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CAA533" w14:textId="77777777" w:rsidR="00E1057C" w:rsidRDefault="00E1057C">
            <w:r>
              <w:rPr>
                <w:sz w:val="16"/>
                <w:szCs w:val="16"/>
              </w:rPr>
              <w:t>0708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309A4D" w14:textId="77777777" w:rsidR="00E1057C" w:rsidRDefault="00E1057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9C50B7" w14:textId="77777777" w:rsidR="00E1057C" w:rsidRDefault="00E1057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D16707" w14:textId="77777777" w:rsidR="00E1057C" w:rsidRDefault="00E1057C">
            <w:r>
              <w:rPr>
                <w:sz w:val="16"/>
                <w:szCs w:val="16"/>
              </w:rPr>
              <w:t>Addition of RMC for HST-SFN scheme A and B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6A5C9F" w14:textId="77777777" w:rsidR="00E1057C" w:rsidRDefault="00E1057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701ADF" w14:textId="77777777" w:rsidR="00E1057C" w:rsidRDefault="00E1057C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C3D86B" w14:textId="77777777" w:rsidR="00E1057C" w:rsidRDefault="00E1057C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526101" w14:textId="77777777" w:rsidR="00E1057C" w:rsidRDefault="00E1057C">
            <w:r>
              <w:rPr>
                <w:sz w:val="16"/>
                <w:szCs w:val="16"/>
              </w:rPr>
              <w:t>R5-233596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603EED" w14:textId="77777777" w:rsidR="00E1057C" w:rsidRDefault="00E1057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5AE297" w14:textId="77777777" w:rsidR="00E1057C" w:rsidRDefault="00E1057C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FB3822F" w14:textId="77777777" w:rsidR="00E1057C" w:rsidRDefault="00E1057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4964247" w14:textId="77777777" w:rsidR="00E1057C" w:rsidRDefault="00E1057C">
            <w:pPr>
              <w:rPr>
                <w:sz w:val="16"/>
                <w:szCs w:val="16"/>
              </w:rPr>
            </w:pPr>
          </w:p>
        </w:tc>
      </w:tr>
      <w:tr w:rsidR="00E1057C" w14:paraId="4BA4A4A1" w14:textId="77777777" w:rsidTr="00E1057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F1B0DE" w14:textId="77777777" w:rsidR="00E1057C" w:rsidRDefault="00E1057C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1AEFC4" w14:textId="77777777" w:rsidR="00E1057C" w:rsidRDefault="00E1057C">
            <w:r>
              <w:rPr>
                <w:sz w:val="16"/>
                <w:szCs w:val="16"/>
              </w:rPr>
              <w:t>0709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6D181C" w14:textId="77777777" w:rsidR="00E1057C" w:rsidRDefault="00E1057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429ED8" w14:textId="77777777" w:rsidR="00E1057C" w:rsidRDefault="00E1057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D4B8E9" w14:textId="77777777" w:rsidR="00E1057C" w:rsidRDefault="00E1057C">
            <w:r>
              <w:rPr>
                <w:sz w:val="16"/>
                <w:szCs w:val="16"/>
              </w:rPr>
              <w:t>Addition of propagation information of HST scheme A and B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C68075" w14:textId="77777777" w:rsidR="00E1057C" w:rsidRDefault="00E1057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3B0317" w14:textId="77777777" w:rsidR="00E1057C" w:rsidRDefault="00E1057C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F2431F" w14:textId="77777777" w:rsidR="00E1057C" w:rsidRDefault="00E1057C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05FE31" w14:textId="77777777" w:rsidR="00E1057C" w:rsidRDefault="00E1057C">
            <w:r>
              <w:rPr>
                <w:sz w:val="16"/>
                <w:szCs w:val="16"/>
              </w:rPr>
              <w:t>R5-233051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F55015" w14:textId="77777777" w:rsidR="00E1057C" w:rsidRDefault="00E1057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0DE488" w14:textId="77777777" w:rsidR="00E1057C" w:rsidRDefault="00E1057C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052A5E" w14:textId="77777777" w:rsidR="00E1057C" w:rsidRDefault="00E1057C">
            <w:r>
              <w:rPr>
                <w:sz w:val="16"/>
                <w:szCs w:val="16"/>
              </w:rPr>
              <w:t>B.3.5, B.3.6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83746D2" w14:textId="77777777" w:rsidR="00E1057C" w:rsidRDefault="00E1057C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E1057C" w14:paraId="0C04BEC1" w14:textId="77777777" w:rsidTr="00E1057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4C9320" w14:textId="77777777" w:rsidR="00E1057C" w:rsidRDefault="00E1057C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B4F5E9" w14:textId="77777777" w:rsidR="00E1057C" w:rsidRDefault="00E1057C">
            <w:r>
              <w:rPr>
                <w:sz w:val="16"/>
                <w:szCs w:val="16"/>
              </w:rPr>
              <w:t>0710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4AC9D5" w14:textId="77777777" w:rsidR="00E1057C" w:rsidRDefault="00E1057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2DB037" w14:textId="77777777" w:rsidR="00E1057C" w:rsidRDefault="00E1057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CE24E5" w14:textId="77777777" w:rsidR="00E1057C" w:rsidRDefault="00E1057C">
            <w:r>
              <w:rPr>
                <w:sz w:val="16"/>
                <w:szCs w:val="16"/>
              </w:rPr>
              <w:t>Addition of MU and TT for HST scheme A and B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6A22C9" w14:textId="77777777" w:rsidR="00E1057C" w:rsidRDefault="00E1057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C53856" w14:textId="77777777" w:rsidR="00E1057C" w:rsidRDefault="00E1057C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0F0160" w14:textId="77777777" w:rsidR="00E1057C" w:rsidRDefault="00E1057C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B49A50" w14:textId="77777777" w:rsidR="00E1057C" w:rsidRDefault="00E1057C">
            <w:r>
              <w:rPr>
                <w:sz w:val="16"/>
                <w:szCs w:val="16"/>
              </w:rPr>
              <w:t>R5-233597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90D21E" w14:textId="77777777" w:rsidR="00E1057C" w:rsidRDefault="00E1057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D9A7AE" w14:textId="77777777" w:rsidR="00E1057C" w:rsidRDefault="00E1057C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02B5CB" w14:textId="77777777" w:rsidR="00E1057C" w:rsidRDefault="00E1057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05290E" w14:textId="77777777" w:rsidR="00E1057C" w:rsidRDefault="00E1057C">
            <w:pPr>
              <w:rPr>
                <w:sz w:val="16"/>
                <w:szCs w:val="16"/>
              </w:rPr>
            </w:pPr>
          </w:p>
        </w:tc>
      </w:tr>
      <w:tr w:rsidR="00E1057C" w14:paraId="37001D0E" w14:textId="77777777" w:rsidTr="00E1057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169C39" w14:textId="77777777" w:rsidR="00E1057C" w:rsidRDefault="00E1057C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7413B1" w14:textId="77777777" w:rsidR="00E1057C" w:rsidRDefault="00E1057C">
            <w:r>
              <w:rPr>
                <w:sz w:val="16"/>
                <w:szCs w:val="16"/>
              </w:rPr>
              <w:t>0711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24571A" w14:textId="77777777" w:rsidR="00E1057C" w:rsidRDefault="00E1057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2E4634" w14:textId="77777777" w:rsidR="00E1057C" w:rsidRDefault="00E1057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4816D9" w14:textId="77777777" w:rsidR="00E1057C" w:rsidRDefault="00E1057C">
            <w:r>
              <w:rPr>
                <w:sz w:val="16"/>
                <w:szCs w:val="16"/>
              </w:rPr>
              <w:t>Addition of minimum test time for HST scheme A and B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A17A7E" w14:textId="77777777" w:rsidR="00E1057C" w:rsidRDefault="00E1057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E510C3" w14:textId="77777777" w:rsidR="00E1057C" w:rsidRDefault="00E1057C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C0CC46" w14:textId="77777777" w:rsidR="00E1057C" w:rsidRDefault="00E1057C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69858D" w14:textId="77777777" w:rsidR="00E1057C" w:rsidRDefault="00E1057C">
            <w:r>
              <w:rPr>
                <w:sz w:val="16"/>
                <w:szCs w:val="16"/>
              </w:rPr>
              <w:t>R5-233688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355030" w14:textId="77777777" w:rsidR="00E1057C" w:rsidRDefault="00E1057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51EC5E" w14:textId="77777777" w:rsidR="00E1057C" w:rsidRDefault="00E1057C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E5D56D" w14:textId="77777777" w:rsidR="00E1057C" w:rsidRDefault="00E1057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0397312" w14:textId="77777777" w:rsidR="00E1057C" w:rsidRDefault="00E1057C">
            <w:pPr>
              <w:rPr>
                <w:sz w:val="16"/>
                <w:szCs w:val="16"/>
              </w:rPr>
            </w:pPr>
          </w:p>
        </w:tc>
      </w:tr>
      <w:tr w:rsidR="00E1057C" w14:paraId="104D59CF" w14:textId="77777777" w:rsidTr="00E1057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677FAD" w14:textId="77777777" w:rsidR="00E1057C" w:rsidRDefault="00E1057C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99CCB1" w14:textId="77777777" w:rsidR="00E1057C" w:rsidRDefault="00E1057C">
            <w:r>
              <w:rPr>
                <w:sz w:val="16"/>
                <w:szCs w:val="16"/>
              </w:rPr>
              <w:t>0291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4E68A9" w14:textId="77777777" w:rsidR="00E1057C" w:rsidRDefault="00E1057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11E460" w14:textId="77777777" w:rsidR="00E1057C" w:rsidRDefault="00E1057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730D91" w14:textId="77777777" w:rsidR="00E1057C" w:rsidRDefault="00E1057C">
            <w:r>
              <w:rPr>
                <w:sz w:val="16"/>
                <w:szCs w:val="16"/>
              </w:rPr>
              <w:t>Addition of applicabiltiy for NR feMIMO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DC5395" w14:textId="77777777" w:rsidR="00E1057C" w:rsidRDefault="00E1057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7F6826" w14:textId="77777777" w:rsidR="00E1057C" w:rsidRDefault="00E1057C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CB5EA8" w14:textId="77777777" w:rsidR="00E1057C" w:rsidRDefault="00E1057C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FB3F9B" w14:textId="77777777" w:rsidR="00E1057C" w:rsidRDefault="00E1057C">
            <w:r>
              <w:rPr>
                <w:sz w:val="16"/>
                <w:szCs w:val="16"/>
              </w:rPr>
              <w:t>R5-233689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C3D85A" w14:textId="77777777" w:rsidR="00E1057C" w:rsidRDefault="00E1057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4FD3A0" w14:textId="77777777" w:rsidR="00E1057C" w:rsidRDefault="00E1057C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976A6A6" w14:textId="77777777" w:rsidR="00E1057C" w:rsidRDefault="00E1057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E3FC28" w14:textId="77777777" w:rsidR="00E1057C" w:rsidRDefault="00E1057C">
            <w:pPr>
              <w:rPr>
                <w:sz w:val="16"/>
                <w:szCs w:val="16"/>
              </w:rPr>
            </w:pPr>
          </w:p>
        </w:tc>
      </w:tr>
    </w:tbl>
    <w:p w14:paraId="027B146C" w14:textId="77777777" w:rsidR="00E1057C" w:rsidRDefault="00E1057C" w:rsidP="00E1057C"/>
    <w:p w14:paraId="46CB2BE1" w14:textId="77777777" w:rsidR="00E1057C" w:rsidRDefault="00E1057C" w:rsidP="00E1057C"/>
    <w:p w14:paraId="13D1AB35" w14:textId="77777777" w:rsidR="00DB4EDB" w:rsidRDefault="00DB4EDB" w:rsidP="00DB4EDB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RP-230941</w:t>
      </w:r>
      <w:r>
        <w:rPr>
          <w:b/>
          <w:i/>
          <w:noProof/>
          <w:sz w:val="28"/>
        </w:rPr>
        <w:fldChar w:fldCharType="end"/>
      </w:r>
    </w:p>
    <w:p w14:paraId="6DA1C1DB" w14:textId="77777777" w:rsidR="00DB4EDB" w:rsidRDefault="00DB4EDB" w:rsidP="00DB4EDB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7196D1D6" w14:textId="77777777" w:rsidR="00DB4EDB" w:rsidRDefault="00DB4EDB" w:rsidP="00DB4EDB">
      <w:pPr>
        <w:rPr>
          <w:rFonts w:ascii="Arial" w:hAnsi="Arial" w:cs="Arial"/>
          <w:b/>
          <w:bCs/>
          <w:lang w:val="en-US"/>
        </w:rPr>
      </w:pPr>
    </w:p>
    <w:p w14:paraId="41FCF282" w14:textId="77777777" w:rsidR="00DB4EDB" w:rsidRDefault="00DB4EDB" w:rsidP="00DB4ED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1FF03122" w14:textId="77777777" w:rsidR="00DB4EDB" w:rsidRDefault="00DB4EDB" w:rsidP="00DB4E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Multi-SIM devices for LTE/NR (LTE_NR_MUSIM_plus_CT1-UEConTest)</w:t>
      </w:r>
      <w:r>
        <w:rPr>
          <w:rFonts w:ascii="Arial" w:hAnsi="Arial" w:cs="Arial"/>
          <w:b/>
          <w:bCs/>
        </w:rPr>
        <w:fldChar w:fldCharType="end"/>
      </w:r>
    </w:p>
    <w:p w14:paraId="5C9998E7" w14:textId="77777777" w:rsidR="00DB4EDB" w:rsidRDefault="00DB4EDB" w:rsidP="00DB4ED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13.3.15</w:t>
      </w:r>
      <w:r>
        <w:rPr>
          <w:rFonts w:ascii="Arial" w:hAnsi="Arial" w:cs="Arial"/>
          <w:b/>
          <w:bCs/>
        </w:rPr>
        <w:fldChar w:fldCharType="end"/>
      </w:r>
    </w:p>
    <w:p w14:paraId="0B8BAE90" w14:textId="77777777" w:rsidR="00DB4EDB" w:rsidRDefault="00DB4EDB" w:rsidP="00DB4ED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8B47939" w14:textId="77777777" w:rsidR="00DB4EDB" w:rsidRDefault="00DB4EDB" w:rsidP="00DB4ED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E9B27F2" w14:textId="77777777" w:rsidR="00DB4EDB" w:rsidRDefault="00DB4EDB" w:rsidP="00DB4ED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DB4EDB" w14:paraId="14E9D78A" w14:textId="77777777" w:rsidTr="00DB4EDB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1583724" w14:textId="77777777" w:rsidR="00DB4EDB" w:rsidRDefault="00DB4ED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048642D" w14:textId="77777777" w:rsidR="00DB4EDB" w:rsidRDefault="00DB4ED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437F52D" w14:textId="77777777" w:rsidR="00DB4EDB" w:rsidRDefault="00DB4ED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1C5AF98" w14:textId="77777777" w:rsidR="00DB4EDB" w:rsidRDefault="00DB4ED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7EE1172" w14:textId="77777777" w:rsidR="00DB4EDB" w:rsidRDefault="00DB4ED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31FF0E0" w14:textId="77777777" w:rsidR="00DB4EDB" w:rsidRDefault="00DB4ED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B687D2C" w14:textId="77777777" w:rsidR="00DB4EDB" w:rsidRDefault="00DB4ED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296B284" w14:textId="77777777" w:rsidR="00DB4EDB" w:rsidRDefault="00DB4ED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A4B27E7" w14:textId="77777777" w:rsidR="00DB4EDB" w:rsidRDefault="00DB4ED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0469A5D" w14:textId="77777777" w:rsidR="00DB4EDB" w:rsidRDefault="00DB4ED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F9CCCA2" w14:textId="77777777" w:rsidR="00DB4EDB" w:rsidRDefault="00DB4ED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D633D98" w14:textId="77777777" w:rsidR="00DB4EDB" w:rsidRDefault="00DB4ED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33EA26D" w14:textId="77777777" w:rsidR="00DB4EDB" w:rsidRDefault="00DB4ED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DB4EDB" w14:paraId="376DDE40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FE757E" w14:textId="77777777" w:rsidR="00DB4EDB" w:rsidRDefault="00DB4EDB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EE41A2" w14:textId="77777777" w:rsidR="00DB4EDB" w:rsidRDefault="00DB4EDB">
            <w:r>
              <w:rPr>
                <w:sz w:val="16"/>
                <w:szCs w:val="16"/>
              </w:rPr>
              <w:t>1417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58BC0C" w14:textId="77777777" w:rsidR="00DB4EDB" w:rsidRDefault="00DB4ED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32C3D1" w14:textId="77777777" w:rsidR="00DB4EDB" w:rsidRDefault="00DB4ED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8F1041" w14:textId="77777777" w:rsidR="00DB4EDB" w:rsidRDefault="00DB4EDB">
            <w:r>
              <w:rPr>
                <w:sz w:val="16"/>
                <w:szCs w:val="16"/>
              </w:rPr>
              <w:t>Correction to generic procedure 4.5.2E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6F5399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E6E115" w14:textId="77777777" w:rsidR="00DB4EDB" w:rsidRDefault="00DB4EDB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55CDEE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C9DB21" w14:textId="77777777" w:rsidR="00DB4EDB" w:rsidRDefault="00DB4EDB">
            <w:r>
              <w:rPr>
                <w:sz w:val="16"/>
                <w:szCs w:val="16"/>
              </w:rPr>
              <w:t>R5-232055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E87F9D" w14:textId="77777777" w:rsidR="00DB4EDB" w:rsidRDefault="00DB4EDB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74A956" w14:textId="77777777" w:rsidR="00DB4EDB" w:rsidRDefault="00DB4EDB">
            <w:r>
              <w:rPr>
                <w:sz w:val="16"/>
                <w:szCs w:val="16"/>
              </w:rPr>
              <w:t>LTE_NR_MUSIM_plus_CT1-UEConTest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5913976" w14:textId="77777777" w:rsidR="00DB4EDB" w:rsidRDefault="00DB4ED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F5628F3" w14:textId="77777777" w:rsidR="00DB4EDB" w:rsidRDefault="00DB4EDB">
            <w:pPr>
              <w:rPr>
                <w:sz w:val="16"/>
                <w:szCs w:val="16"/>
              </w:rPr>
            </w:pPr>
          </w:p>
        </w:tc>
      </w:tr>
      <w:tr w:rsidR="00DB4EDB" w14:paraId="45F7F5F2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F40D47" w14:textId="77777777" w:rsidR="00DB4EDB" w:rsidRDefault="00DB4EDB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AE0FF9" w14:textId="77777777" w:rsidR="00DB4EDB" w:rsidRDefault="00DB4EDB">
            <w:r>
              <w:rPr>
                <w:sz w:val="16"/>
                <w:szCs w:val="16"/>
              </w:rPr>
              <w:t>5224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A77941" w14:textId="77777777" w:rsidR="00DB4EDB" w:rsidRDefault="00DB4ED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E39C7D" w14:textId="77777777" w:rsidR="00DB4EDB" w:rsidRDefault="00DB4ED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F73437" w14:textId="77777777" w:rsidR="00DB4EDB" w:rsidRDefault="00DB4EDB">
            <w:r>
              <w:rPr>
                <w:sz w:val="16"/>
                <w:szCs w:val="16"/>
              </w:rPr>
              <w:t>Update of MUSIM test case 9.2.1.1.33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9ADC6D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070F27" w14:textId="77777777" w:rsidR="00DB4EDB" w:rsidRDefault="00DB4EDB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DCFE92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1EF1BE" w14:textId="77777777" w:rsidR="00DB4EDB" w:rsidRDefault="00DB4EDB">
            <w:r>
              <w:rPr>
                <w:sz w:val="16"/>
                <w:szCs w:val="16"/>
              </w:rPr>
              <w:t>R5-233487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2CE389" w14:textId="77777777" w:rsidR="00DB4EDB" w:rsidRDefault="00DB4EDB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21CC9E" w14:textId="77777777" w:rsidR="00DB4EDB" w:rsidRDefault="00DB4EDB">
            <w:r>
              <w:rPr>
                <w:sz w:val="16"/>
                <w:szCs w:val="16"/>
              </w:rPr>
              <w:t>LTE_NR_MUSIM_plus_CT1-UEConTest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8B3BF09" w14:textId="77777777" w:rsidR="00DB4EDB" w:rsidRDefault="00DB4ED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B49D00" w14:textId="77777777" w:rsidR="00DB4EDB" w:rsidRDefault="00DB4EDB">
            <w:pPr>
              <w:rPr>
                <w:sz w:val="16"/>
                <w:szCs w:val="16"/>
              </w:rPr>
            </w:pPr>
          </w:p>
        </w:tc>
      </w:tr>
      <w:tr w:rsidR="00DB4EDB" w14:paraId="0CA78360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A322CC" w14:textId="77777777" w:rsidR="00DB4EDB" w:rsidRDefault="00DB4EDB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7ADCCE" w14:textId="77777777" w:rsidR="00DB4EDB" w:rsidRDefault="00DB4EDB">
            <w:r>
              <w:rPr>
                <w:sz w:val="16"/>
                <w:szCs w:val="16"/>
              </w:rPr>
              <w:t>2805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758582" w14:textId="77777777" w:rsidR="00DB4EDB" w:rsidRDefault="00DB4ED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8F8853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6D7F31" w14:textId="77777777" w:rsidR="00DB4EDB" w:rsidRDefault="00DB4EDB">
            <w:r>
              <w:rPr>
                <w:sz w:val="16"/>
                <w:szCs w:val="16"/>
              </w:rPr>
              <w:t>Update to test procedure for registration of a MUSIM UE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B546A1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63616F" w14:textId="77777777" w:rsidR="00DB4EDB" w:rsidRDefault="00DB4EDB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9DBC16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456CE2" w14:textId="77777777" w:rsidR="00DB4EDB" w:rsidRDefault="00DB4EDB">
            <w:r>
              <w:rPr>
                <w:sz w:val="16"/>
                <w:szCs w:val="16"/>
              </w:rPr>
              <w:t>R5-233142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6F1296" w14:textId="77777777" w:rsidR="00DB4EDB" w:rsidRDefault="00DB4EDB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28E154" w14:textId="77777777" w:rsidR="00DB4EDB" w:rsidRDefault="00DB4EDB">
            <w:r>
              <w:rPr>
                <w:sz w:val="16"/>
                <w:szCs w:val="16"/>
              </w:rPr>
              <w:t>LTE_NR_MUSIM_plus_CT1-UEConTest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592F62" w14:textId="77777777" w:rsidR="00DB4EDB" w:rsidRDefault="00DB4EDB">
            <w:r>
              <w:rPr>
                <w:sz w:val="16"/>
                <w:szCs w:val="16"/>
              </w:rPr>
              <w:t>4.9.36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F7B6A3E" w14:textId="77777777" w:rsidR="00DB4EDB" w:rsidRDefault="00DB4EDB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DB4EDB" w14:paraId="7C1CA87C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67ABDB" w14:textId="77777777" w:rsidR="00DB4EDB" w:rsidRDefault="00DB4EDB">
            <w:r>
              <w:rPr>
                <w:sz w:val="16"/>
                <w:szCs w:val="16"/>
              </w:rPr>
              <w:t>38.509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38A9F4" w14:textId="77777777" w:rsidR="00DB4EDB" w:rsidRDefault="00DB4EDB">
            <w:r>
              <w:rPr>
                <w:sz w:val="16"/>
                <w:szCs w:val="16"/>
              </w:rPr>
              <w:t>0081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DCD4BA" w14:textId="77777777" w:rsidR="00DB4EDB" w:rsidRDefault="00DB4ED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D9AA4E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6737CB" w14:textId="77777777" w:rsidR="00DB4EDB" w:rsidRDefault="00DB4EDB">
            <w:r>
              <w:rPr>
                <w:sz w:val="16"/>
                <w:szCs w:val="16"/>
              </w:rPr>
              <w:t>Addition of MUSIM UAI test function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D44F33" w14:textId="77777777" w:rsidR="00DB4EDB" w:rsidRDefault="00DB4EDB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EF12F2" w14:textId="77777777" w:rsidR="00DB4EDB" w:rsidRDefault="00DB4EDB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B6A953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8AC612" w14:textId="77777777" w:rsidR="00DB4EDB" w:rsidRDefault="00DB4EDB">
            <w:r>
              <w:rPr>
                <w:sz w:val="16"/>
                <w:szCs w:val="16"/>
              </w:rPr>
              <w:t>R5-233380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DD702F" w14:textId="77777777" w:rsidR="00DB4EDB" w:rsidRDefault="00DB4EDB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25BE80" w14:textId="77777777" w:rsidR="00DB4EDB" w:rsidRDefault="00DB4EDB">
            <w:r>
              <w:rPr>
                <w:sz w:val="16"/>
                <w:szCs w:val="16"/>
              </w:rPr>
              <w:t>LTE_NR_MUSIM_plus_CT1-UEConTest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09FF0E" w14:textId="77777777" w:rsidR="00DB4EDB" w:rsidRDefault="00DB4ED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8A8BA9" w14:textId="77777777" w:rsidR="00DB4EDB" w:rsidRDefault="00DB4EDB">
            <w:pPr>
              <w:rPr>
                <w:sz w:val="16"/>
                <w:szCs w:val="16"/>
              </w:rPr>
            </w:pPr>
          </w:p>
        </w:tc>
      </w:tr>
      <w:tr w:rsidR="00DB4EDB" w14:paraId="4F16D928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7891EF" w14:textId="77777777" w:rsidR="00DB4EDB" w:rsidRDefault="00DB4EDB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836574" w14:textId="77777777" w:rsidR="00DB4EDB" w:rsidRDefault="00DB4EDB">
            <w:r>
              <w:rPr>
                <w:sz w:val="16"/>
                <w:szCs w:val="16"/>
              </w:rPr>
              <w:t>3624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D7CEB5" w14:textId="77777777" w:rsidR="00DB4EDB" w:rsidRDefault="00DB4ED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21DF1A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78D11E" w14:textId="77777777" w:rsidR="00DB4EDB" w:rsidRDefault="00DB4EDB">
            <w:r>
              <w:rPr>
                <w:sz w:val="16"/>
                <w:szCs w:val="16"/>
              </w:rPr>
              <w:t>Add new NR Multi-SIM test case 8.1.5.10.2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FB62A9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04C369" w14:textId="77777777" w:rsidR="00DB4EDB" w:rsidRDefault="00DB4EDB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C98110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692EA3" w14:textId="77777777" w:rsidR="00DB4EDB" w:rsidRDefault="00DB4EDB">
            <w:r>
              <w:rPr>
                <w:sz w:val="16"/>
                <w:szCs w:val="16"/>
              </w:rPr>
              <w:t>R5-233469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2EE54D" w14:textId="77777777" w:rsidR="00DB4EDB" w:rsidRDefault="00DB4EDB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1F9CC2" w14:textId="77777777" w:rsidR="00DB4EDB" w:rsidRDefault="00DB4EDB">
            <w:r>
              <w:rPr>
                <w:sz w:val="16"/>
                <w:szCs w:val="16"/>
              </w:rPr>
              <w:t>LTE_NR_MUSIM_plus_CT1-UEConTest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6CD7387" w14:textId="77777777" w:rsidR="00DB4EDB" w:rsidRDefault="00DB4ED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D5CC99" w14:textId="77777777" w:rsidR="00DB4EDB" w:rsidRDefault="00DB4EDB">
            <w:pPr>
              <w:rPr>
                <w:sz w:val="16"/>
                <w:szCs w:val="16"/>
              </w:rPr>
            </w:pPr>
          </w:p>
        </w:tc>
      </w:tr>
      <w:tr w:rsidR="00DB4EDB" w14:paraId="35B30D03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95A9A0" w14:textId="77777777" w:rsidR="00DB4EDB" w:rsidRDefault="00DB4EDB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992DA7" w14:textId="77777777" w:rsidR="00DB4EDB" w:rsidRDefault="00DB4EDB">
            <w:r>
              <w:rPr>
                <w:sz w:val="16"/>
                <w:szCs w:val="16"/>
              </w:rPr>
              <w:t>3751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7920EF" w14:textId="77777777" w:rsidR="00DB4EDB" w:rsidRDefault="00DB4ED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F12C52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3E01CF" w14:textId="77777777" w:rsidR="00DB4EDB" w:rsidRDefault="00DB4EDB">
            <w:r>
              <w:rPr>
                <w:sz w:val="16"/>
                <w:szCs w:val="16"/>
              </w:rPr>
              <w:t>Correction to NR MUSIM TC 8.1.5.10.3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D83422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54DAF3" w14:textId="77777777" w:rsidR="00DB4EDB" w:rsidRDefault="00DB4EDB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606F4D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9A9A57" w14:textId="77777777" w:rsidR="00DB4EDB" w:rsidRDefault="00DB4EDB">
            <w:r>
              <w:rPr>
                <w:sz w:val="16"/>
                <w:szCs w:val="16"/>
              </w:rPr>
              <w:t>R5-233470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1FCC60" w14:textId="77777777" w:rsidR="00DB4EDB" w:rsidRDefault="00DB4EDB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F077BC" w14:textId="77777777" w:rsidR="00DB4EDB" w:rsidRDefault="00DB4EDB">
            <w:r>
              <w:rPr>
                <w:sz w:val="16"/>
                <w:szCs w:val="16"/>
              </w:rPr>
              <w:t>LTE_NR_MUSIM_plus_CT1-UEConTest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B2E40B0" w14:textId="77777777" w:rsidR="00DB4EDB" w:rsidRDefault="00DB4ED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746E2A" w14:textId="77777777" w:rsidR="00DB4EDB" w:rsidRDefault="00DB4EDB">
            <w:pPr>
              <w:rPr>
                <w:sz w:val="16"/>
                <w:szCs w:val="16"/>
              </w:rPr>
            </w:pPr>
          </w:p>
        </w:tc>
      </w:tr>
      <w:tr w:rsidR="00DB4EDB" w14:paraId="7BF78ED6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06F812" w14:textId="77777777" w:rsidR="00DB4EDB" w:rsidRDefault="00DB4EDB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67850E" w14:textId="77777777" w:rsidR="00DB4EDB" w:rsidRDefault="00DB4EDB">
            <w:r>
              <w:rPr>
                <w:sz w:val="16"/>
                <w:szCs w:val="16"/>
              </w:rPr>
              <w:t>3825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6864F7" w14:textId="77777777" w:rsidR="00DB4EDB" w:rsidRDefault="00DB4ED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F653BC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F744BD" w14:textId="77777777" w:rsidR="00DB4EDB" w:rsidRDefault="00DB4EDB">
            <w:r>
              <w:rPr>
                <w:sz w:val="16"/>
                <w:szCs w:val="16"/>
              </w:rPr>
              <w:t>Update to NR MUSIM test case 9.1.5.1.16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14E0CD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00DFA7" w14:textId="77777777" w:rsidR="00DB4EDB" w:rsidRDefault="00DB4EDB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90F8F0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AADEFC" w14:textId="77777777" w:rsidR="00DB4EDB" w:rsidRDefault="00DB4EDB">
            <w:r>
              <w:rPr>
                <w:sz w:val="16"/>
                <w:szCs w:val="16"/>
              </w:rPr>
              <w:t>R5-233143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39548C" w14:textId="77777777" w:rsidR="00DB4EDB" w:rsidRDefault="00DB4EDB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6D4105" w14:textId="77777777" w:rsidR="00DB4EDB" w:rsidRDefault="00DB4EDB">
            <w:r>
              <w:rPr>
                <w:sz w:val="16"/>
                <w:szCs w:val="16"/>
              </w:rPr>
              <w:t>LTE_NR_MUSIM_plus_CT1-UEConTest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644590" w14:textId="77777777" w:rsidR="00DB4EDB" w:rsidRDefault="00DB4EDB">
            <w:r>
              <w:rPr>
                <w:sz w:val="16"/>
                <w:szCs w:val="16"/>
              </w:rPr>
              <w:t>9.1.5.1.16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0CDA31E" w14:textId="77777777" w:rsidR="00DB4EDB" w:rsidRDefault="00DB4EDB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DB4EDB" w14:paraId="3B2A8FD1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2F98E2" w14:textId="77777777" w:rsidR="00DB4EDB" w:rsidRDefault="00DB4EDB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08FABB" w14:textId="77777777" w:rsidR="00DB4EDB" w:rsidRDefault="00DB4EDB">
            <w:r>
              <w:rPr>
                <w:sz w:val="16"/>
                <w:szCs w:val="16"/>
              </w:rPr>
              <w:t>3826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87AF99" w14:textId="77777777" w:rsidR="00DB4EDB" w:rsidRDefault="00DB4ED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686E5B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5E5081" w14:textId="77777777" w:rsidR="00DB4EDB" w:rsidRDefault="00DB4EDB">
            <w:r>
              <w:rPr>
                <w:sz w:val="16"/>
                <w:szCs w:val="16"/>
              </w:rPr>
              <w:t>Update to NR MUSIM test case 9.1.7.4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434E95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2AB5A6" w14:textId="77777777" w:rsidR="00DB4EDB" w:rsidRDefault="00DB4EDB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875D2B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0E3FD8" w14:textId="77777777" w:rsidR="00DB4EDB" w:rsidRDefault="00DB4EDB">
            <w:r>
              <w:rPr>
                <w:sz w:val="16"/>
                <w:szCs w:val="16"/>
              </w:rPr>
              <w:t>R5-233144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B419CF" w14:textId="77777777" w:rsidR="00DB4EDB" w:rsidRDefault="00DB4EDB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4EF9F6" w14:textId="77777777" w:rsidR="00DB4EDB" w:rsidRDefault="00DB4EDB">
            <w:r>
              <w:rPr>
                <w:sz w:val="16"/>
                <w:szCs w:val="16"/>
              </w:rPr>
              <w:t>LTE_NR_MUSIM_plus_CT1-UEConTest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D80B16" w14:textId="77777777" w:rsidR="00DB4EDB" w:rsidRDefault="00DB4EDB">
            <w:r>
              <w:rPr>
                <w:sz w:val="16"/>
                <w:szCs w:val="16"/>
              </w:rPr>
              <w:t>9.1.7.4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F2E3816" w14:textId="77777777" w:rsidR="00DB4EDB" w:rsidRDefault="00DB4EDB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DB4EDB" w14:paraId="376200FE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DC0703" w14:textId="77777777" w:rsidR="00DB4EDB" w:rsidRDefault="00DB4EDB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05DFE0" w14:textId="77777777" w:rsidR="00DB4EDB" w:rsidRDefault="00DB4EDB">
            <w:r>
              <w:rPr>
                <w:sz w:val="16"/>
                <w:szCs w:val="16"/>
              </w:rPr>
              <w:t>3827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6A497F" w14:textId="77777777" w:rsidR="00DB4EDB" w:rsidRDefault="00DB4ED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928505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0602A2" w14:textId="77777777" w:rsidR="00DB4EDB" w:rsidRDefault="00DB4EDB">
            <w:r>
              <w:rPr>
                <w:sz w:val="16"/>
                <w:szCs w:val="16"/>
              </w:rPr>
              <w:t>Update to NR MUSIM test case 9.1.7.3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9FD751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142FCB" w14:textId="77777777" w:rsidR="00DB4EDB" w:rsidRDefault="00DB4EDB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7A51D8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A28FCE" w14:textId="77777777" w:rsidR="00DB4EDB" w:rsidRDefault="00DB4EDB">
            <w:r>
              <w:rPr>
                <w:sz w:val="16"/>
                <w:szCs w:val="16"/>
              </w:rPr>
              <w:t>R5-233145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739E7C" w14:textId="77777777" w:rsidR="00DB4EDB" w:rsidRDefault="00DB4EDB">
            <w:r>
              <w:rPr>
                <w:sz w:val="16"/>
                <w:szCs w:val="16"/>
              </w:rPr>
              <w:t>Qualcomm Incorporated, 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93F449" w14:textId="77777777" w:rsidR="00DB4EDB" w:rsidRDefault="00DB4EDB">
            <w:r>
              <w:rPr>
                <w:sz w:val="16"/>
                <w:szCs w:val="16"/>
              </w:rPr>
              <w:t>LTE_NR_MUSIM_plus_CT1-UEConTest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0F43F3" w14:textId="77777777" w:rsidR="00DB4EDB" w:rsidRDefault="00DB4EDB">
            <w:r>
              <w:rPr>
                <w:sz w:val="16"/>
                <w:szCs w:val="16"/>
              </w:rPr>
              <w:t>9.1.7.3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AAE9A4B" w14:textId="77777777" w:rsidR="00DB4EDB" w:rsidRDefault="00DB4EDB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DB4EDB" w14:paraId="5978A982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CCF0A2" w14:textId="77777777" w:rsidR="00DB4EDB" w:rsidRDefault="00DB4EDB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3840F4" w14:textId="77777777" w:rsidR="00DB4EDB" w:rsidRDefault="00DB4EDB">
            <w:r>
              <w:rPr>
                <w:sz w:val="16"/>
                <w:szCs w:val="16"/>
              </w:rPr>
              <w:t>0338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20C322" w14:textId="77777777" w:rsidR="00DB4EDB" w:rsidRDefault="00DB4ED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EAB7CF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9A4C7A" w14:textId="77777777" w:rsidR="00DB4EDB" w:rsidRDefault="00DB4EDB">
            <w:r>
              <w:rPr>
                <w:sz w:val="16"/>
                <w:szCs w:val="16"/>
              </w:rPr>
              <w:t>Add applicability for NR multi-SIM test case 8.1.5.10.2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74BAB7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2BC285" w14:textId="77777777" w:rsidR="00DB4EDB" w:rsidRDefault="00DB4EDB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D21919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199112" w14:textId="77777777" w:rsidR="00DB4EDB" w:rsidRDefault="00DB4EDB">
            <w:r>
              <w:rPr>
                <w:sz w:val="16"/>
                <w:szCs w:val="16"/>
              </w:rPr>
              <w:t>R5-232038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DF5A33" w14:textId="77777777" w:rsidR="00DB4EDB" w:rsidRDefault="00DB4EDB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941745" w14:textId="77777777" w:rsidR="00DB4EDB" w:rsidRDefault="00DB4EDB">
            <w:r>
              <w:rPr>
                <w:sz w:val="16"/>
                <w:szCs w:val="16"/>
              </w:rPr>
              <w:t>LTE_NR_MUSIM_plus_CT1-UEConTest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4D6325" w14:textId="77777777" w:rsidR="00DB4EDB" w:rsidRDefault="00DB4EDB">
            <w:r>
              <w:rPr>
                <w:sz w:val="16"/>
                <w:szCs w:val="16"/>
              </w:rPr>
              <w:t>4.1,4.2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DE15B4E" w14:textId="77777777" w:rsidR="00DB4EDB" w:rsidRDefault="00DB4EDB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B4EDB" w14:paraId="53383999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0BC8D5" w14:textId="77777777" w:rsidR="00DB4EDB" w:rsidRDefault="00DB4EDB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24365F" w14:textId="77777777" w:rsidR="00DB4EDB" w:rsidRDefault="00DB4EDB">
            <w:r>
              <w:rPr>
                <w:sz w:val="16"/>
                <w:szCs w:val="16"/>
              </w:rPr>
              <w:t>3093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46ADAE" w14:textId="77777777" w:rsidR="00DB4EDB" w:rsidRDefault="00DB4ED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81DDE0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29C957" w14:textId="77777777" w:rsidR="00DB4EDB" w:rsidRDefault="00DB4EDB">
            <w:r>
              <w:rPr>
                <w:sz w:val="16"/>
                <w:szCs w:val="16"/>
              </w:rPr>
              <w:t>Multi-SIM: Addition of NR MUSIM Test Model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1E0F2F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394C3A" w14:textId="77777777" w:rsidR="00DB4EDB" w:rsidRDefault="00DB4EDB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2E11DA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6FCEA9" w14:textId="77777777" w:rsidR="00DB4EDB" w:rsidRDefault="00DB4EDB">
            <w:r>
              <w:rPr>
                <w:sz w:val="16"/>
                <w:szCs w:val="16"/>
              </w:rPr>
              <w:t>R5-232199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57E38A" w14:textId="77777777" w:rsidR="00DB4EDB" w:rsidRDefault="00DB4EDB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C0FD2C" w14:textId="77777777" w:rsidR="00DB4EDB" w:rsidRDefault="00DB4EDB">
            <w:r>
              <w:rPr>
                <w:sz w:val="16"/>
                <w:szCs w:val="16"/>
              </w:rPr>
              <w:t>LTE_NR_MUSIM_plus_CT1-UEConTest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4BD6B3C" w14:textId="77777777" w:rsidR="00DB4EDB" w:rsidRDefault="00DB4ED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C7A601" w14:textId="77777777" w:rsidR="00DB4EDB" w:rsidRDefault="00DB4EDB">
            <w:pPr>
              <w:rPr>
                <w:sz w:val="16"/>
                <w:szCs w:val="16"/>
              </w:rPr>
            </w:pPr>
          </w:p>
        </w:tc>
      </w:tr>
    </w:tbl>
    <w:p w14:paraId="2F067621" w14:textId="77777777" w:rsidR="00DB4EDB" w:rsidRDefault="00DB4EDB" w:rsidP="00DB4EDB"/>
    <w:p w14:paraId="25EE97C6" w14:textId="77777777" w:rsidR="00DB4EDB" w:rsidRDefault="00DB4EDB" w:rsidP="00DB4EDB"/>
    <w:p w14:paraId="5C36DE26" w14:textId="77777777" w:rsidR="00DB4EDB" w:rsidRDefault="00DB4EDB" w:rsidP="00DB4EDB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RP-230942</w:t>
      </w:r>
      <w:r>
        <w:rPr>
          <w:b/>
          <w:i/>
          <w:noProof/>
          <w:sz w:val="28"/>
        </w:rPr>
        <w:fldChar w:fldCharType="end"/>
      </w:r>
    </w:p>
    <w:p w14:paraId="3FF54653" w14:textId="77777777" w:rsidR="00DB4EDB" w:rsidRDefault="00DB4EDB" w:rsidP="00DB4EDB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3F97B4EB" w14:textId="77777777" w:rsidR="00DB4EDB" w:rsidRDefault="00DB4EDB" w:rsidP="00DB4EDB">
      <w:pPr>
        <w:rPr>
          <w:rFonts w:ascii="Arial" w:hAnsi="Arial" w:cs="Arial"/>
          <w:b/>
          <w:bCs/>
          <w:lang w:val="en-US"/>
        </w:rPr>
      </w:pPr>
    </w:p>
    <w:p w14:paraId="3A048240" w14:textId="77777777" w:rsidR="00DB4EDB" w:rsidRDefault="00DB4EDB" w:rsidP="00DB4ED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5A0593C9" w14:textId="77777777" w:rsidR="00DB4EDB" w:rsidRDefault="00DB4EDB" w:rsidP="00DB4E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UE Conformance - NR Multicast and Broadcast Services including CT and SA aspects (NR_MBS_5MBS_5MBUSA-UEConTest)</w:t>
      </w:r>
      <w:r>
        <w:rPr>
          <w:rFonts w:ascii="Arial" w:hAnsi="Arial" w:cs="Arial"/>
          <w:b/>
          <w:bCs/>
        </w:rPr>
        <w:fldChar w:fldCharType="end"/>
      </w:r>
    </w:p>
    <w:p w14:paraId="23036B40" w14:textId="77777777" w:rsidR="00DB4EDB" w:rsidRDefault="00DB4EDB" w:rsidP="00DB4ED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13.3.16</w:t>
      </w:r>
      <w:r>
        <w:rPr>
          <w:rFonts w:ascii="Arial" w:hAnsi="Arial" w:cs="Arial"/>
          <w:b/>
          <w:bCs/>
        </w:rPr>
        <w:fldChar w:fldCharType="end"/>
      </w:r>
    </w:p>
    <w:p w14:paraId="553638EF" w14:textId="77777777" w:rsidR="00DB4EDB" w:rsidRDefault="00DB4EDB" w:rsidP="00DB4ED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C331BFE" w14:textId="77777777" w:rsidR="00DB4EDB" w:rsidRDefault="00DB4EDB" w:rsidP="00DB4ED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FC599B7" w14:textId="77777777" w:rsidR="00DB4EDB" w:rsidRDefault="00DB4EDB" w:rsidP="00DB4ED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DB4EDB" w14:paraId="1176A10A" w14:textId="77777777" w:rsidTr="00DB4EDB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AA6F566" w14:textId="77777777" w:rsidR="00DB4EDB" w:rsidRDefault="00DB4ED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220FD88" w14:textId="77777777" w:rsidR="00DB4EDB" w:rsidRDefault="00DB4ED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6AB1C15" w14:textId="77777777" w:rsidR="00DB4EDB" w:rsidRDefault="00DB4ED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D6104A7" w14:textId="77777777" w:rsidR="00DB4EDB" w:rsidRDefault="00DB4ED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DFC6F42" w14:textId="77777777" w:rsidR="00DB4EDB" w:rsidRDefault="00DB4ED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84502BB" w14:textId="77777777" w:rsidR="00DB4EDB" w:rsidRDefault="00DB4ED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868BEA" w14:textId="77777777" w:rsidR="00DB4EDB" w:rsidRDefault="00DB4ED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6B24A88" w14:textId="77777777" w:rsidR="00DB4EDB" w:rsidRDefault="00DB4ED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0E1F191" w14:textId="77777777" w:rsidR="00DB4EDB" w:rsidRDefault="00DB4ED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6FCF6F4" w14:textId="77777777" w:rsidR="00DB4EDB" w:rsidRDefault="00DB4ED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19AE015" w14:textId="77777777" w:rsidR="00DB4EDB" w:rsidRDefault="00DB4ED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D936B29" w14:textId="77777777" w:rsidR="00DB4EDB" w:rsidRDefault="00DB4ED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B82BC17" w14:textId="77777777" w:rsidR="00DB4EDB" w:rsidRDefault="00DB4EDB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DB4EDB" w14:paraId="1DAB1347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0CB8A7" w14:textId="77777777" w:rsidR="00DB4EDB" w:rsidRDefault="00DB4EDB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14A519" w14:textId="77777777" w:rsidR="00DB4EDB" w:rsidRDefault="00DB4EDB">
            <w:r>
              <w:rPr>
                <w:sz w:val="16"/>
                <w:szCs w:val="16"/>
              </w:rPr>
              <w:t>2791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0EA666" w14:textId="77777777" w:rsidR="00DB4EDB" w:rsidRDefault="00DB4ED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124356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AE217F" w14:textId="77777777" w:rsidR="00DB4EDB" w:rsidRDefault="00DB4EDB">
            <w:r>
              <w:rPr>
                <w:sz w:val="16"/>
                <w:szCs w:val="16"/>
              </w:rPr>
              <w:t>Addition of Procedure to check TMGI and associated MRB reception in a multicast MBS session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47C44E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429C89" w14:textId="77777777" w:rsidR="00DB4EDB" w:rsidRDefault="00DB4EDB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7BF016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B65E4C" w14:textId="77777777" w:rsidR="00DB4EDB" w:rsidRDefault="00DB4EDB">
            <w:r>
              <w:rPr>
                <w:sz w:val="16"/>
                <w:szCs w:val="16"/>
              </w:rPr>
              <w:t>R5-233382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4C6F6F" w14:textId="77777777" w:rsidR="00DB4EDB" w:rsidRDefault="00DB4EDB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5BEFC1" w14:textId="77777777" w:rsidR="00DB4EDB" w:rsidRDefault="00DB4EDB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09B7D2" w14:textId="77777777" w:rsidR="00DB4EDB" w:rsidRDefault="00DB4ED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DDE51B" w14:textId="77777777" w:rsidR="00DB4EDB" w:rsidRDefault="00DB4EDB">
            <w:pPr>
              <w:rPr>
                <w:sz w:val="16"/>
                <w:szCs w:val="16"/>
              </w:rPr>
            </w:pPr>
          </w:p>
        </w:tc>
      </w:tr>
      <w:tr w:rsidR="00DB4EDB" w14:paraId="40C6422E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0F55CC" w14:textId="77777777" w:rsidR="00DB4EDB" w:rsidRDefault="00DB4EDB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5B4622" w14:textId="77777777" w:rsidR="00DB4EDB" w:rsidRDefault="00DB4EDB">
            <w:r>
              <w:rPr>
                <w:sz w:val="16"/>
                <w:szCs w:val="16"/>
              </w:rPr>
              <w:t>2792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9E43B7" w14:textId="77777777" w:rsidR="00DB4EDB" w:rsidRDefault="00DB4ED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98BA9E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3C120B" w14:textId="77777777" w:rsidR="00DB4EDB" w:rsidRDefault="00DB4EDB">
            <w:r>
              <w:rPr>
                <w:sz w:val="16"/>
                <w:szCs w:val="16"/>
              </w:rPr>
              <w:t>Update PDCCH-Config for MSS condtion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8D173E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C1B144" w14:textId="77777777" w:rsidR="00DB4EDB" w:rsidRDefault="00DB4EDB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BA4E67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5E90F2" w14:textId="77777777" w:rsidR="00DB4EDB" w:rsidRDefault="00DB4EDB">
            <w:r>
              <w:rPr>
                <w:sz w:val="16"/>
                <w:szCs w:val="16"/>
              </w:rPr>
              <w:t>R5-233383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EB715A" w14:textId="77777777" w:rsidR="00DB4EDB" w:rsidRDefault="00DB4EDB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6850A7" w14:textId="77777777" w:rsidR="00DB4EDB" w:rsidRDefault="00DB4EDB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EAF108" w14:textId="77777777" w:rsidR="00DB4EDB" w:rsidRDefault="00DB4ED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02D9BFF" w14:textId="77777777" w:rsidR="00DB4EDB" w:rsidRDefault="00DB4EDB">
            <w:pPr>
              <w:rPr>
                <w:sz w:val="16"/>
                <w:szCs w:val="16"/>
              </w:rPr>
            </w:pPr>
          </w:p>
        </w:tc>
      </w:tr>
      <w:tr w:rsidR="00DB4EDB" w14:paraId="004942B3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E5AF90" w14:textId="77777777" w:rsidR="00DB4EDB" w:rsidRDefault="00DB4EDB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8CDA6A" w14:textId="77777777" w:rsidR="00DB4EDB" w:rsidRDefault="00DB4EDB">
            <w:r>
              <w:rPr>
                <w:sz w:val="16"/>
                <w:szCs w:val="16"/>
              </w:rPr>
              <w:t>2793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A3E9B3" w14:textId="77777777" w:rsidR="00DB4EDB" w:rsidRDefault="00DB4ED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496605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DBC088" w14:textId="77777777" w:rsidR="00DB4EDB" w:rsidRDefault="00DB4EDB">
            <w:r>
              <w:rPr>
                <w:sz w:val="16"/>
                <w:szCs w:val="16"/>
              </w:rPr>
              <w:t>Delete NR-19 for MBS in the Common configurations of system information blocks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75FEC5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BB8B7C" w14:textId="77777777" w:rsidR="00DB4EDB" w:rsidRDefault="00DB4EDB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E2C534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B42C5B" w14:textId="77777777" w:rsidR="00DB4EDB" w:rsidRDefault="00DB4EDB">
            <w:r>
              <w:rPr>
                <w:sz w:val="16"/>
                <w:szCs w:val="16"/>
              </w:rPr>
              <w:t>R5-232946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166CC2" w14:textId="77777777" w:rsidR="00DB4EDB" w:rsidRDefault="00DB4EDB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57362E" w14:textId="77777777" w:rsidR="00DB4EDB" w:rsidRDefault="00DB4EDB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C6452D" w14:textId="77777777" w:rsidR="00DB4EDB" w:rsidRDefault="00DB4EDB">
            <w:r>
              <w:rPr>
                <w:sz w:val="16"/>
                <w:szCs w:val="16"/>
              </w:rPr>
              <w:t>4.4.3.1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558873F" w14:textId="77777777" w:rsidR="00DB4EDB" w:rsidRDefault="00DB4EDB">
            <w:r>
              <w:rPr>
                <w:sz w:val="16"/>
                <w:szCs w:val="16"/>
              </w:rPr>
              <w:t xml:space="preserve">TS/TR ... CR ... ; TS/TR ... CR ...  ; TS/TR ... CR ... </w:t>
            </w:r>
          </w:p>
        </w:tc>
      </w:tr>
      <w:tr w:rsidR="00DB4EDB" w14:paraId="542BDD77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907318" w14:textId="77777777" w:rsidR="00DB4EDB" w:rsidRDefault="00DB4EDB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9C1DAF" w14:textId="77777777" w:rsidR="00DB4EDB" w:rsidRDefault="00DB4EDB">
            <w:r>
              <w:rPr>
                <w:sz w:val="16"/>
                <w:szCs w:val="16"/>
              </w:rPr>
              <w:t>0475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2BB319" w14:textId="77777777" w:rsidR="00DB4EDB" w:rsidRDefault="00DB4ED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82A10B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691077" w14:textId="77777777" w:rsidR="00DB4EDB" w:rsidRDefault="00DB4EDB">
            <w:r>
              <w:rPr>
                <w:sz w:val="16"/>
                <w:szCs w:val="16"/>
              </w:rPr>
              <w:t>Addition of PICS for MBS TC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A98D87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A76E41" w14:textId="77777777" w:rsidR="00DB4EDB" w:rsidRDefault="00DB4EDB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3D70E7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213E16" w14:textId="77777777" w:rsidR="00DB4EDB" w:rsidRDefault="00DB4EDB">
            <w:r>
              <w:rPr>
                <w:sz w:val="16"/>
                <w:szCs w:val="16"/>
              </w:rPr>
              <w:t>R5-232947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57A89D" w14:textId="77777777" w:rsidR="00DB4EDB" w:rsidRDefault="00DB4EDB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EC419C" w14:textId="77777777" w:rsidR="00DB4EDB" w:rsidRDefault="00DB4EDB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9DEED0" w14:textId="77777777" w:rsidR="00DB4EDB" w:rsidRDefault="00DB4EDB">
            <w:r>
              <w:rPr>
                <w:sz w:val="16"/>
                <w:szCs w:val="16"/>
              </w:rPr>
              <w:t>A.4.3.14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2DF8632" w14:textId="77777777" w:rsidR="00DB4EDB" w:rsidRDefault="00DB4EDB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B4EDB" w14:paraId="5A2A4891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DC0C01" w14:textId="77777777" w:rsidR="00DB4EDB" w:rsidRDefault="00DB4EDB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C550D0" w14:textId="77777777" w:rsidR="00DB4EDB" w:rsidRDefault="00DB4EDB">
            <w:r>
              <w:rPr>
                <w:sz w:val="16"/>
                <w:szCs w:val="16"/>
              </w:rPr>
              <w:t>3770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BA1C38" w14:textId="77777777" w:rsidR="00DB4EDB" w:rsidRDefault="00DB4ED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D97653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9D09CB" w14:textId="77777777" w:rsidR="00DB4EDB" w:rsidRDefault="00DB4EDB">
            <w:r>
              <w:rPr>
                <w:sz w:val="16"/>
                <w:szCs w:val="16"/>
              </w:rPr>
              <w:t>Correction of MBS Broadcast TCs 14.1.x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8DA110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68C75E" w14:textId="77777777" w:rsidR="00DB4EDB" w:rsidRDefault="00DB4EDB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B531FF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4BDD1A" w14:textId="77777777" w:rsidR="00DB4EDB" w:rsidRDefault="00DB4EDB">
            <w:r>
              <w:rPr>
                <w:sz w:val="16"/>
                <w:szCs w:val="16"/>
              </w:rPr>
              <w:t>R5-232948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6E03A4" w14:textId="77777777" w:rsidR="00DB4EDB" w:rsidRDefault="00DB4EDB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8E7237" w14:textId="77777777" w:rsidR="00DB4EDB" w:rsidRDefault="00DB4EDB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C04DF7" w14:textId="77777777" w:rsidR="00DB4EDB" w:rsidRDefault="00DB4EDB">
            <w:r>
              <w:rPr>
                <w:sz w:val="16"/>
                <w:szCs w:val="16"/>
              </w:rPr>
              <w:t>14.1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27C0075" w14:textId="77777777" w:rsidR="00DB4EDB" w:rsidRDefault="00DB4EDB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B4EDB" w14:paraId="66B90901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2EC821" w14:textId="77777777" w:rsidR="00DB4EDB" w:rsidRDefault="00DB4EDB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C07194" w14:textId="77777777" w:rsidR="00DB4EDB" w:rsidRDefault="00DB4EDB">
            <w:r>
              <w:rPr>
                <w:sz w:val="16"/>
                <w:szCs w:val="16"/>
              </w:rPr>
              <w:t>3771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D22190" w14:textId="77777777" w:rsidR="00DB4EDB" w:rsidRDefault="00DB4ED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5E999C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37B8BB" w14:textId="77777777" w:rsidR="00DB4EDB" w:rsidRDefault="00DB4EDB">
            <w:r>
              <w:rPr>
                <w:sz w:val="16"/>
                <w:szCs w:val="16"/>
              </w:rPr>
              <w:t>Correction of MBS Multicast TC 14.2.4.1.x-group paging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B6CD94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F972F8" w14:textId="77777777" w:rsidR="00DB4EDB" w:rsidRDefault="00DB4EDB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BC6386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42AD79" w14:textId="77777777" w:rsidR="00DB4EDB" w:rsidRDefault="00DB4EDB">
            <w:r>
              <w:rPr>
                <w:sz w:val="16"/>
                <w:szCs w:val="16"/>
              </w:rPr>
              <w:t>R5-232949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05D1B9" w14:textId="77777777" w:rsidR="00DB4EDB" w:rsidRDefault="00DB4EDB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4B8D16" w14:textId="77777777" w:rsidR="00DB4EDB" w:rsidRDefault="00DB4EDB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70479A" w14:textId="77777777" w:rsidR="00DB4EDB" w:rsidRDefault="00DB4EDB">
            <w:r>
              <w:rPr>
                <w:sz w:val="16"/>
                <w:szCs w:val="16"/>
              </w:rPr>
              <w:t>14.2.4.1.1,14.2.4.1.2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877CB24" w14:textId="77777777" w:rsidR="00DB4EDB" w:rsidRDefault="00DB4EDB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B4EDB" w14:paraId="15E58CCD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9B5EE7" w14:textId="77777777" w:rsidR="00DB4EDB" w:rsidRDefault="00DB4EDB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94A134" w14:textId="77777777" w:rsidR="00DB4EDB" w:rsidRDefault="00DB4EDB">
            <w:r>
              <w:rPr>
                <w:sz w:val="16"/>
                <w:szCs w:val="16"/>
              </w:rPr>
              <w:t>3772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F92734" w14:textId="77777777" w:rsidR="00DB4EDB" w:rsidRDefault="00DB4ED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61AB29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F049B7" w14:textId="77777777" w:rsidR="00DB4EDB" w:rsidRDefault="00DB4EDB">
            <w:r>
              <w:rPr>
                <w:sz w:val="16"/>
                <w:szCs w:val="16"/>
              </w:rPr>
              <w:t>Addition of MBS Broadcast TC 14.1.1.2-becoming interested to receive MBS broadcast services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48DB34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0E3F1E" w14:textId="77777777" w:rsidR="00DB4EDB" w:rsidRDefault="00DB4EDB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984AF3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801915" w14:textId="77777777" w:rsidR="00DB4EDB" w:rsidRDefault="00DB4EDB">
            <w:r>
              <w:rPr>
                <w:sz w:val="16"/>
                <w:szCs w:val="16"/>
              </w:rPr>
              <w:t>R5-233384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4EF513" w14:textId="77777777" w:rsidR="00DB4EDB" w:rsidRDefault="00DB4EDB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1CA773" w14:textId="77777777" w:rsidR="00DB4EDB" w:rsidRDefault="00DB4EDB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850E6E8" w14:textId="77777777" w:rsidR="00DB4EDB" w:rsidRDefault="00DB4ED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2B71D23" w14:textId="77777777" w:rsidR="00DB4EDB" w:rsidRDefault="00DB4EDB">
            <w:pPr>
              <w:rPr>
                <w:sz w:val="16"/>
                <w:szCs w:val="16"/>
              </w:rPr>
            </w:pPr>
          </w:p>
        </w:tc>
      </w:tr>
      <w:tr w:rsidR="00DB4EDB" w14:paraId="5D5245D8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575A15" w14:textId="77777777" w:rsidR="00DB4EDB" w:rsidRDefault="00DB4EDB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27A7A8" w14:textId="77777777" w:rsidR="00DB4EDB" w:rsidRDefault="00DB4EDB">
            <w:r>
              <w:rPr>
                <w:sz w:val="16"/>
                <w:szCs w:val="16"/>
              </w:rPr>
              <w:t>3773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578B35" w14:textId="77777777" w:rsidR="00DB4EDB" w:rsidRDefault="00DB4ED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844C6B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746862" w14:textId="77777777" w:rsidR="00DB4EDB" w:rsidRDefault="00DB4EDB">
            <w:r>
              <w:rPr>
                <w:sz w:val="16"/>
                <w:szCs w:val="16"/>
              </w:rPr>
              <w:t>Addition of MBS Broadcast TC 14.1.1.3-MCCH Information change notification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D54454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AB2FD1" w14:textId="77777777" w:rsidR="00DB4EDB" w:rsidRDefault="00DB4EDB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5654F1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059099" w14:textId="77777777" w:rsidR="00DB4EDB" w:rsidRDefault="00DB4EDB">
            <w:r>
              <w:rPr>
                <w:sz w:val="16"/>
                <w:szCs w:val="16"/>
              </w:rPr>
              <w:t>R5-232951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88F88D" w14:textId="77777777" w:rsidR="00DB4EDB" w:rsidRDefault="00DB4EDB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B41130" w14:textId="77777777" w:rsidR="00DB4EDB" w:rsidRDefault="00DB4EDB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0441B8" w14:textId="77777777" w:rsidR="00DB4EDB" w:rsidRDefault="00DB4EDB">
            <w:r>
              <w:rPr>
                <w:sz w:val="16"/>
                <w:szCs w:val="16"/>
              </w:rPr>
              <w:t>14.1.1.3(new)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E59FD2B" w14:textId="77777777" w:rsidR="00DB4EDB" w:rsidRDefault="00DB4EDB">
            <w:r>
              <w:rPr>
                <w:sz w:val="16"/>
                <w:szCs w:val="16"/>
              </w:rPr>
              <w:t xml:space="preserve">TS/TR ... CR ... ; TS 38.523-2 CR 0356 ; TS/TR ... CR ... </w:t>
            </w:r>
          </w:p>
        </w:tc>
      </w:tr>
      <w:tr w:rsidR="00DB4EDB" w14:paraId="16241C52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4E469C" w14:textId="77777777" w:rsidR="00DB4EDB" w:rsidRDefault="00DB4EDB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F7B207" w14:textId="77777777" w:rsidR="00DB4EDB" w:rsidRDefault="00DB4EDB">
            <w:r>
              <w:rPr>
                <w:sz w:val="16"/>
                <w:szCs w:val="16"/>
              </w:rPr>
              <w:t>3774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758AD7" w14:textId="77777777" w:rsidR="00DB4EDB" w:rsidRDefault="00DB4ED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5C1AD8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7EA7E9" w14:textId="77777777" w:rsidR="00DB4EDB" w:rsidRDefault="00DB4EDB">
            <w:r>
              <w:rPr>
                <w:sz w:val="16"/>
                <w:szCs w:val="16"/>
              </w:rPr>
              <w:t>Addition of MBS Broadcast TC 14.1.1.4-receiving SIB20 of an SCell via dedicated signalling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FC6E83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285B67" w14:textId="77777777" w:rsidR="00DB4EDB" w:rsidRDefault="00DB4EDB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4740A7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883664" w14:textId="77777777" w:rsidR="00DB4EDB" w:rsidRDefault="00DB4EDB">
            <w:r>
              <w:rPr>
                <w:sz w:val="16"/>
                <w:szCs w:val="16"/>
              </w:rPr>
              <w:t>R5-232952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9B5E23" w14:textId="77777777" w:rsidR="00DB4EDB" w:rsidRDefault="00DB4EDB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774D51" w14:textId="77777777" w:rsidR="00DB4EDB" w:rsidRDefault="00DB4EDB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DDE5C8" w14:textId="77777777" w:rsidR="00DB4EDB" w:rsidRDefault="00DB4EDB">
            <w:r>
              <w:rPr>
                <w:sz w:val="16"/>
                <w:szCs w:val="16"/>
              </w:rPr>
              <w:t>14.1.1.4(new)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EC4FCD3" w14:textId="77777777" w:rsidR="00DB4EDB" w:rsidRDefault="00DB4EDB">
            <w:r>
              <w:rPr>
                <w:sz w:val="16"/>
                <w:szCs w:val="16"/>
              </w:rPr>
              <w:t xml:space="preserve">TS/TR ... CR ... ; TS 38.523-2 CR 0356; TS/TR ... CR ... </w:t>
            </w:r>
          </w:p>
        </w:tc>
      </w:tr>
      <w:tr w:rsidR="00DB4EDB" w14:paraId="1FFCAC2B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5F3E66" w14:textId="77777777" w:rsidR="00DB4EDB" w:rsidRDefault="00DB4EDB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E982E8" w14:textId="77777777" w:rsidR="00DB4EDB" w:rsidRDefault="00DB4EDB">
            <w:r>
              <w:rPr>
                <w:sz w:val="16"/>
                <w:szCs w:val="16"/>
              </w:rPr>
              <w:t>3775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4FCC70" w14:textId="77777777" w:rsidR="00DB4EDB" w:rsidRDefault="00DB4ED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629A1D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BF1191" w14:textId="77777777" w:rsidR="00DB4EDB" w:rsidRDefault="00DB4EDB">
            <w:r>
              <w:rPr>
                <w:sz w:val="16"/>
                <w:szCs w:val="16"/>
              </w:rPr>
              <w:t>Addition of MBS Multicast TC 14.2.1.1.2-DCI format 4_2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11C902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5929B1" w14:textId="77777777" w:rsidR="00DB4EDB" w:rsidRDefault="00DB4EDB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A14E95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507774" w14:textId="77777777" w:rsidR="00DB4EDB" w:rsidRDefault="00DB4EDB">
            <w:r>
              <w:rPr>
                <w:sz w:val="16"/>
                <w:szCs w:val="16"/>
              </w:rPr>
              <w:t>R5-232953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03885D" w14:textId="77777777" w:rsidR="00DB4EDB" w:rsidRDefault="00DB4EDB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932EEC" w14:textId="77777777" w:rsidR="00DB4EDB" w:rsidRDefault="00DB4EDB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7C1D74" w14:textId="77777777" w:rsidR="00DB4EDB" w:rsidRDefault="00DB4EDB">
            <w:r>
              <w:rPr>
                <w:sz w:val="16"/>
                <w:szCs w:val="16"/>
              </w:rPr>
              <w:t>14.2.1.1.2 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182BF96" w14:textId="77777777" w:rsidR="00DB4EDB" w:rsidRDefault="00DB4EDB">
            <w:r>
              <w:rPr>
                <w:sz w:val="16"/>
                <w:szCs w:val="16"/>
              </w:rPr>
              <w:t xml:space="preserve">TS/TR ... CR ... ; TS 38.523-2 CR 0356; TS/TR ... CR ... </w:t>
            </w:r>
          </w:p>
        </w:tc>
      </w:tr>
      <w:tr w:rsidR="00DB4EDB" w14:paraId="2FA1D909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65BCD2" w14:textId="77777777" w:rsidR="00DB4EDB" w:rsidRDefault="00DB4EDB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099DE7" w14:textId="77777777" w:rsidR="00DB4EDB" w:rsidRDefault="00DB4EDB">
            <w:r>
              <w:rPr>
                <w:sz w:val="16"/>
                <w:szCs w:val="16"/>
              </w:rPr>
              <w:t>3776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FB8A0D" w14:textId="77777777" w:rsidR="00DB4EDB" w:rsidRDefault="00DB4ED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EBD41D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3529A4" w14:textId="77777777" w:rsidR="00DB4EDB" w:rsidRDefault="00DB4EDB">
            <w:r>
              <w:rPr>
                <w:sz w:val="16"/>
                <w:szCs w:val="16"/>
              </w:rPr>
              <w:t>Addition of MBS Multicast TC 14.2.1.1.6-DCI-based ACK-NACK HARQ feedback for Multicast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8B2887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9ECCD7" w14:textId="77777777" w:rsidR="00DB4EDB" w:rsidRDefault="00DB4EDB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250915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DA2E37" w14:textId="77777777" w:rsidR="00DB4EDB" w:rsidRDefault="00DB4EDB">
            <w:r>
              <w:rPr>
                <w:sz w:val="16"/>
                <w:szCs w:val="16"/>
              </w:rPr>
              <w:t>R5-232954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2BC7AE" w14:textId="77777777" w:rsidR="00DB4EDB" w:rsidRDefault="00DB4EDB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980D90" w14:textId="77777777" w:rsidR="00DB4EDB" w:rsidRDefault="00DB4EDB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4D45B8" w14:textId="77777777" w:rsidR="00DB4EDB" w:rsidRDefault="00DB4EDB">
            <w:r>
              <w:rPr>
                <w:sz w:val="16"/>
                <w:szCs w:val="16"/>
              </w:rPr>
              <w:t>14.2.1.1.6(new)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578A012" w14:textId="77777777" w:rsidR="00DB4EDB" w:rsidRDefault="00DB4EDB">
            <w:r>
              <w:rPr>
                <w:sz w:val="16"/>
                <w:szCs w:val="16"/>
              </w:rPr>
              <w:t xml:space="preserve">TS/TR ... CR ... ; TS 38.523-2 CR 0356 ; TS/TR ... CR ... </w:t>
            </w:r>
          </w:p>
        </w:tc>
      </w:tr>
      <w:tr w:rsidR="00DB4EDB" w14:paraId="7F7E811C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1009E7" w14:textId="77777777" w:rsidR="00DB4EDB" w:rsidRDefault="00DB4EDB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58E8BD" w14:textId="77777777" w:rsidR="00DB4EDB" w:rsidRDefault="00DB4EDB">
            <w:r>
              <w:rPr>
                <w:sz w:val="16"/>
                <w:szCs w:val="16"/>
              </w:rPr>
              <w:t>3777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E58462" w14:textId="77777777" w:rsidR="00DB4EDB" w:rsidRDefault="00DB4ED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1488C1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CF3631" w14:textId="77777777" w:rsidR="00DB4EDB" w:rsidRDefault="00DB4EDB">
            <w:r>
              <w:rPr>
                <w:sz w:val="16"/>
                <w:szCs w:val="16"/>
              </w:rPr>
              <w:t>Addition of MBS Multicast TC 14.2.1.1.9-DCI-based NACK-only HARQ feedback for Multicast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5EED16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BA456D" w14:textId="77777777" w:rsidR="00DB4EDB" w:rsidRDefault="00DB4EDB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0637AC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92897E" w14:textId="77777777" w:rsidR="00DB4EDB" w:rsidRDefault="00DB4EDB">
            <w:r>
              <w:rPr>
                <w:sz w:val="16"/>
                <w:szCs w:val="16"/>
              </w:rPr>
              <w:t>R5-232955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B16F9B" w14:textId="77777777" w:rsidR="00DB4EDB" w:rsidRDefault="00DB4EDB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135610" w14:textId="77777777" w:rsidR="00DB4EDB" w:rsidRDefault="00DB4EDB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D98BF7" w14:textId="77777777" w:rsidR="00DB4EDB" w:rsidRDefault="00DB4EDB">
            <w:r>
              <w:rPr>
                <w:sz w:val="16"/>
                <w:szCs w:val="16"/>
              </w:rPr>
              <w:t>14.2.1.1.9(new)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DB48A4" w14:textId="77777777" w:rsidR="00DB4EDB" w:rsidRDefault="00DB4EDB">
            <w:r>
              <w:rPr>
                <w:sz w:val="16"/>
                <w:szCs w:val="16"/>
              </w:rPr>
              <w:t xml:space="preserve">TS/TR ... CR ... ; TS 38.523-2 CR 0356; TS/TR ... CR ... </w:t>
            </w:r>
          </w:p>
        </w:tc>
      </w:tr>
      <w:tr w:rsidR="00DB4EDB" w14:paraId="6A729101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2BFE97" w14:textId="77777777" w:rsidR="00DB4EDB" w:rsidRDefault="00DB4EDB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D2C497" w14:textId="77777777" w:rsidR="00DB4EDB" w:rsidRDefault="00DB4EDB">
            <w:r>
              <w:rPr>
                <w:sz w:val="16"/>
                <w:szCs w:val="16"/>
              </w:rPr>
              <w:t>3778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CCB79C" w14:textId="77777777" w:rsidR="00DB4EDB" w:rsidRDefault="00DB4ED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ACC4F1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0C599E" w14:textId="77777777" w:rsidR="00DB4EDB" w:rsidRDefault="00DB4EDB">
            <w:r>
              <w:rPr>
                <w:sz w:val="16"/>
                <w:szCs w:val="16"/>
              </w:rPr>
              <w:t>Addition of MBS Multicast TC 14.2.1.2.2-DRX-PTM retransmission for multicast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D6FD35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BCA902" w14:textId="77777777" w:rsidR="00DB4EDB" w:rsidRDefault="00DB4EDB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AC6189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2673E7" w14:textId="77777777" w:rsidR="00DB4EDB" w:rsidRDefault="00DB4EDB">
            <w:r>
              <w:rPr>
                <w:sz w:val="16"/>
                <w:szCs w:val="16"/>
              </w:rPr>
              <w:t>R5-232956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392210" w14:textId="77777777" w:rsidR="00DB4EDB" w:rsidRDefault="00DB4EDB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DC92AF" w14:textId="77777777" w:rsidR="00DB4EDB" w:rsidRDefault="00DB4EDB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F4195F" w14:textId="77777777" w:rsidR="00DB4EDB" w:rsidRDefault="00DB4EDB">
            <w:r>
              <w:rPr>
                <w:sz w:val="16"/>
                <w:szCs w:val="16"/>
              </w:rPr>
              <w:t>14.2.1.2.2(new)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17E042A" w14:textId="77777777" w:rsidR="00DB4EDB" w:rsidRDefault="00DB4EDB">
            <w:r>
              <w:rPr>
                <w:sz w:val="16"/>
                <w:szCs w:val="16"/>
              </w:rPr>
              <w:t xml:space="preserve">TS/TR ... CR ... ; TS 38.523-2 CR 0356 ; TS/TR ... CR ... </w:t>
            </w:r>
          </w:p>
        </w:tc>
      </w:tr>
      <w:tr w:rsidR="00DB4EDB" w14:paraId="1358ADC0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31B3B9" w14:textId="77777777" w:rsidR="00DB4EDB" w:rsidRDefault="00DB4EDB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C88A50" w14:textId="77777777" w:rsidR="00DB4EDB" w:rsidRDefault="00DB4EDB">
            <w:r>
              <w:rPr>
                <w:sz w:val="16"/>
                <w:szCs w:val="16"/>
              </w:rPr>
              <w:t>3779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6EEB30" w14:textId="77777777" w:rsidR="00DB4EDB" w:rsidRDefault="00DB4ED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417F41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BBD340" w14:textId="77777777" w:rsidR="00DB4EDB" w:rsidRDefault="00DB4EDB">
            <w:r>
              <w:rPr>
                <w:sz w:val="16"/>
                <w:szCs w:val="16"/>
              </w:rPr>
              <w:t>Addition of MBS Multicast TC 14.2.1.2.3-DRX-PTP retransmission for multicast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A43B02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787FD6" w14:textId="77777777" w:rsidR="00DB4EDB" w:rsidRDefault="00DB4EDB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CD12DB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59146D" w14:textId="77777777" w:rsidR="00DB4EDB" w:rsidRDefault="00DB4EDB">
            <w:r>
              <w:rPr>
                <w:sz w:val="16"/>
                <w:szCs w:val="16"/>
              </w:rPr>
              <w:t>R5-232957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7194A2" w14:textId="77777777" w:rsidR="00DB4EDB" w:rsidRDefault="00DB4EDB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5FC837" w14:textId="77777777" w:rsidR="00DB4EDB" w:rsidRDefault="00DB4EDB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90DD1F" w14:textId="77777777" w:rsidR="00DB4EDB" w:rsidRDefault="00DB4EDB">
            <w:r>
              <w:rPr>
                <w:sz w:val="16"/>
                <w:szCs w:val="16"/>
              </w:rPr>
              <w:t>14.2.1.2.3(new)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D7F9A8C" w14:textId="77777777" w:rsidR="00DB4EDB" w:rsidRDefault="00DB4EDB">
            <w:r>
              <w:rPr>
                <w:sz w:val="16"/>
                <w:szCs w:val="16"/>
              </w:rPr>
              <w:t xml:space="preserve">TS/TR ... CR ... ; TS 38.523-2 CR 0356 ; TS/TR ... CR ... </w:t>
            </w:r>
          </w:p>
        </w:tc>
      </w:tr>
      <w:tr w:rsidR="00DB4EDB" w14:paraId="0780E250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0E6944" w14:textId="77777777" w:rsidR="00DB4EDB" w:rsidRDefault="00DB4EDB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E934F9" w14:textId="77777777" w:rsidR="00DB4EDB" w:rsidRDefault="00DB4EDB">
            <w:r>
              <w:rPr>
                <w:sz w:val="16"/>
                <w:szCs w:val="16"/>
              </w:rPr>
              <w:t>3780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A21FC2" w14:textId="77777777" w:rsidR="00DB4EDB" w:rsidRDefault="00DB4ED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A90D26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6A4313" w14:textId="77777777" w:rsidR="00DB4EDB" w:rsidRDefault="00DB4EDB">
            <w:r>
              <w:rPr>
                <w:sz w:val="16"/>
                <w:szCs w:val="16"/>
              </w:rPr>
              <w:t>Addition of MBS Multicast TC 14.2.4.3.1-Handover between multicast supporting cell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9BE255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4693BA" w14:textId="77777777" w:rsidR="00DB4EDB" w:rsidRDefault="00DB4EDB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9DE691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A311A7" w14:textId="77777777" w:rsidR="00DB4EDB" w:rsidRDefault="00DB4EDB">
            <w:r>
              <w:rPr>
                <w:sz w:val="16"/>
                <w:szCs w:val="16"/>
              </w:rPr>
              <w:t>R5-233385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E93F1C" w14:textId="77777777" w:rsidR="00DB4EDB" w:rsidRDefault="00DB4EDB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26F05B" w14:textId="77777777" w:rsidR="00DB4EDB" w:rsidRDefault="00DB4EDB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FDFD570" w14:textId="77777777" w:rsidR="00DB4EDB" w:rsidRDefault="00DB4ED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0BDF42" w14:textId="77777777" w:rsidR="00DB4EDB" w:rsidRDefault="00DB4EDB">
            <w:pPr>
              <w:rPr>
                <w:sz w:val="16"/>
                <w:szCs w:val="16"/>
              </w:rPr>
            </w:pPr>
          </w:p>
        </w:tc>
      </w:tr>
      <w:tr w:rsidR="00DB4EDB" w14:paraId="0499B882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76C9C9" w14:textId="77777777" w:rsidR="00DB4EDB" w:rsidRDefault="00DB4EDB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282319" w14:textId="77777777" w:rsidR="00DB4EDB" w:rsidRDefault="00DB4EDB">
            <w:r>
              <w:rPr>
                <w:sz w:val="16"/>
                <w:szCs w:val="16"/>
              </w:rPr>
              <w:t>3781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D75252" w14:textId="77777777" w:rsidR="00DB4EDB" w:rsidRDefault="00DB4ED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7DDE45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C4C5AB" w14:textId="77777777" w:rsidR="00DB4EDB" w:rsidRDefault="00DB4EDB">
            <w:r>
              <w:rPr>
                <w:sz w:val="16"/>
                <w:szCs w:val="16"/>
              </w:rPr>
              <w:t>Addition of MBS Multicast TC 14.2.4.3.2-Re-establishment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E031B3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DF6E2E" w14:textId="77777777" w:rsidR="00DB4EDB" w:rsidRDefault="00DB4EDB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929F7F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FD9B3C" w14:textId="77777777" w:rsidR="00DB4EDB" w:rsidRDefault="00DB4EDB">
            <w:r>
              <w:rPr>
                <w:sz w:val="16"/>
                <w:szCs w:val="16"/>
              </w:rPr>
              <w:t>R5-233386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392D4D" w14:textId="77777777" w:rsidR="00DB4EDB" w:rsidRDefault="00DB4EDB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8BE161" w14:textId="77777777" w:rsidR="00DB4EDB" w:rsidRDefault="00DB4EDB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520A33" w14:textId="77777777" w:rsidR="00DB4EDB" w:rsidRDefault="00DB4ED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05E16B4" w14:textId="77777777" w:rsidR="00DB4EDB" w:rsidRDefault="00DB4EDB">
            <w:pPr>
              <w:rPr>
                <w:sz w:val="16"/>
                <w:szCs w:val="16"/>
              </w:rPr>
            </w:pPr>
          </w:p>
        </w:tc>
      </w:tr>
      <w:tr w:rsidR="00DB4EDB" w14:paraId="4B7D414B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4800C9" w14:textId="77777777" w:rsidR="00DB4EDB" w:rsidRDefault="00DB4EDB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52E348" w14:textId="77777777" w:rsidR="00DB4EDB" w:rsidRDefault="00DB4EDB">
            <w:r>
              <w:rPr>
                <w:sz w:val="16"/>
                <w:szCs w:val="16"/>
              </w:rPr>
              <w:t>3782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E606D8" w14:textId="77777777" w:rsidR="00DB4EDB" w:rsidRDefault="00DB4ED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A13D1A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B1BD7F" w14:textId="77777777" w:rsidR="00DB4EDB" w:rsidRDefault="00DB4EDB">
            <w:r>
              <w:rPr>
                <w:sz w:val="16"/>
                <w:szCs w:val="16"/>
              </w:rPr>
              <w:t>Addition of MBS Multicast TC 14.2.4.3.3-Handover between Multicast-supporting cell and Multicast non-supporting cell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BFB40A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6AA3B3" w14:textId="77777777" w:rsidR="00DB4EDB" w:rsidRDefault="00DB4EDB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16C91F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2E5B7F" w14:textId="77777777" w:rsidR="00DB4EDB" w:rsidRDefault="00DB4EDB">
            <w:r>
              <w:rPr>
                <w:sz w:val="16"/>
                <w:szCs w:val="16"/>
              </w:rPr>
              <w:t>R5-232960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78BCB7" w14:textId="77777777" w:rsidR="00DB4EDB" w:rsidRDefault="00DB4EDB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EC82B3" w14:textId="77777777" w:rsidR="00DB4EDB" w:rsidRDefault="00DB4EDB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5EE76D" w14:textId="77777777" w:rsidR="00DB4EDB" w:rsidRDefault="00DB4EDB">
            <w:r>
              <w:rPr>
                <w:sz w:val="16"/>
                <w:szCs w:val="16"/>
              </w:rPr>
              <w:t>14.2.4.3.3(new)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5E13364" w14:textId="77777777" w:rsidR="00DB4EDB" w:rsidRDefault="00DB4EDB">
            <w:r>
              <w:rPr>
                <w:sz w:val="16"/>
                <w:szCs w:val="16"/>
              </w:rPr>
              <w:t xml:space="preserve">TS/TR ... CR ... ; TS/TR 38.523-2 CR 0356 ; TS/TR ... CR ... </w:t>
            </w:r>
          </w:p>
        </w:tc>
      </w:tr>
      <w:tr w:rsidR="00DB4EDB" w14:paraId="06D693EB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3EBC68" w14:textId="77777777" w:rsidR="00DB4EDB" w:rsidRDefault="00DB4EDB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CE934F" w14:textId="77777777" w:rsidR="00DB4EDB" w:rsidRDefault="00DB4EDB">
            <w:r>
              <w:rPr>
                <w:sz w:val="16"/>
                <w:szCs w:val="16"/>
              </w:rPr>
              <w:t>3783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F61A03" w14:textId="77777777" w:rsidR="00DB4EDB" w:rsidRDefault="00DB4ED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50B689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77909E" w14:textId="77777777" w:rsidR="00DB4EDB" w:rsidRDefault="00DB4EDB">
            <w:r>
              <w:rPr>
                <w:sz w:val="16"/>
                <w:szCs w:val="16"/>
              </w:rPr>
              <w:t>Addition of MBS Multicast TC 14.2.5.1.1-Network-requested PDU session modification to remove UE from MBS session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F3D7FD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B1CF8A" w14:textId="77777777" w:rsidR="00DB4EDB" w:rsidRDefault="00DB4EDB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73B7AC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5A39D2" w14:textId="77777777" w:rsidR="00DB4EDB" w:rsidRDefault="00DB4EDB">
            <w:r>
              <w:rPr>
                <w:sz w:val="16"/>
                <w:szCs w:val="16"/>
              </w:rPr>
              <w:t>R5-233387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68FC30" w14:textId="77777777" w:rsidR="00DB4EDB" w:rsidRDefault="00DB4EDB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9FA18A" w14:textId="77777777" w:rsidR="00DB4EDB" w:rsidRDefault="00DB4EDB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F051EBE" w14:textId="77777777" w:rsidR="00DB4EDB" w:rsidRDefault="00DB4ED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7969A5" w14:textId="77777777" w:rsidR="00DB4EDB" w:rsidRDefault="00DB4EDB">
            <w:pPr>
              <w:rPr>
                <w:sz w:val="16"/>
                <w:szCs w:val="16"/>
              </w:rPr>
            </w:pPr>
          </w:p>
        </w:tc>
      </w:tr>
      <w:tr w:rsidR="00DB4EDB" w14:paraId="17A312CE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F561F5" w14:textId="77777777" w:rsidR="00DB4EDB" w:rsidRDefault="00DB4EDB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BBDEB2" w14:textId="77777777" w:rsidR="00DB4EDB" w:rsidRDefault="00DB4EDB">
            <w:r>
              <w:rPr>
                <w:sz w:val="16"/>
                <w:szCs w:val="16"/>
              </w:rPr>
              <w:t>3784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5B102F" w14:textId="77777777" w:rsidR="00DB4EDB" w:rsidRDefault="00DB4ED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88936C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8C607C" w14:textId="77777777" w:rsidR="00DB4EDB" w:rsidRDefault="00DB4EDB">
            <w:r>
              <w:rPr>
                <w:sz w:val="16"/>
                <w:szCs w:val="16"/>
              </w:rPr>
              <w:t>Addition of MBS Multicast TC 14.2.5.1.2-Network-requested PDU session modification to update MBS service area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5E7579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CD89AE" w14:textId="77777777" w:rsidR="00DB4EDB" w:rsidRDefault="00DB4EDB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27D989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D14A64" w14:textId="77777777" w:rsidR="00DB4EDB" w:rsidRDefault="00DB4EDB">
            <w:r>
              <w:rPr>
                <w:sz w:val="16"/>
                <w:szCs w:val="16"/>
              </w:rPr>
              <w:t>R5-233388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1FAE34" w14:textId="77777777" w:rsidR="00DB4EDB" w:rsidRDefault="00DB4EDB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6ACC7E" w14:textId="77777777" w:rsidR="00DB4EDB" w:rsidRDefault="00DB4EDB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F33E22D" w14:textId="77777777" w:rsidR="00DB4EDB" w:rsidRDefault="00DB4ED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478C179" w14:textId="77777777" w:rsidR="00DB4EDB" w:rsidRDefault="00DB4EDB">
            <w:pPr>
              <w:rPr>
                <w:sz w:val="16"/>
                <w:szCs w:val="16"/>
              </w:rPr>
            </w:pPr>
          </w:p>
        </w:tc>
      </w:tr>
      <w:tr w:rsidR="00DB4EDB" w14:paraId="10000498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152620" w14:textId="77777777" w:rsidR="00DB4EDB" w:rsidRDefault="00DB4EDB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6489CB" w14:textId="77777777" w:rsidR="00DB4EDB" w:rsidRDefault="00DB4EDB">
            <w:r>
              <w:rPr>
                <w:sz w:val="16"/>
                <w:szCs w:val="16"/>
              </w:rPr>
              <w:t>3785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07075D" w14:textId="77777777" w:rsidR="00DB4EDB" w:rsidRDefault="00DB4ED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B253BA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42D15A" w14:textId="77777777" w:rsidR="00DB4EDB" w:rsidRDefault="00DB4EDB">
            <w:r>
              <w:rPr>
                <w:sz w:val="16"/>
                <w:szCs w:val="16"/>
              </w:rPr>
              <w:t>Addition of MBS Multicast TC 14.2.5.2.1-UE-requested to join MBS multicast session-accept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6627CF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12204B" w14:textId="77777777" w:rsidR="00DB4EDB" w:rsidRDefault="00DB4EDB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6DACE6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8EAA40" w14:textId="77777777" w:rsidR="00DB4EDB" w:rsidRDefault="00DB4EDB">
            <w:r>
              <w:rPr>
                <w:sz w:val="16"/>
                <w:szCs w:val="16"/>
              </w:rPr>
              <w:t>R5-233389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264A05" w14:textId="77777777" w:rsidR="00DB4EDB" w:rsidRDefault="00DB4EDB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F26387" w14:textId="77777777" w:rsidR="00DB4EDB" w:rsidRDefault="00DB4EDB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E11759" w14:textId="77777777" w:rsidR="00DB4EDB" w:rsidRDefault="00DB4ED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497AFD" w14:textId="77777777" w:rsidR="00DB4EDB" w:rsidRDefault="00DB4EDB">
            <w:pPr>
              <w:rPr>
                <w:sz w:val="16"/>
                <w:szCs w:val="16"/>
              </w:rPr>
            </w:pPr>
          </w:p>
        </w:tc>
      </w:tr>
      <w:tr w:rsidR="00DB4EDB" w14:paraId="3CB2BFBA" w14:textId="77777777" w:rsidTr="00DB4EDB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BCF609" w14:textId="77777777" w:rsidR="00DB4EDB" w:rsidRDefault="00DB4EDB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37A7A9" w14:textId="77777777" w:rsidR="00DB4EDB" w:rsidRDefault="00DB4EDB">
            <w:r>
              <w:rPr>
                <w:sz w:val="16"/>
                <w:szCs w:val="16"/>
              </w:rPr>
              <w:t>0356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27E9EB" w14:textId="77777777" w:rsidR="00DB4EDB" w:rsidRDefault="00DB4ED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45A8F2" w14:textId="77777777" w:rsidR="00DB4EDB" w:rsidRDefault="00DB4EDB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6F3E2F" w14:textId="77777777" w:rsidR="00DB4EDB" w:rsidRDefault="00DB4EDB">
            <w:r>
              <w:rPr>
                <w:sz w:val="16"/>
                <w:szCs w:val="16"/>
              </w:rPr>
              <w:t>Addition of test applicablity for MBS TC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B144A1" w14:textId="77777777" w:rsidR="00DB4EDB" w:rsidRDefault="00DB4ED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A286C5" w14:textId="77777777" w:rsidR="00DB4EDB" w:rsidRDefault="00DB4EDB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18F979" w14:textId="77777777" w:rsidR="00DB4EDB" w:rsidRDefault="00DB4EDB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274958" w14:textId="77777777" w:rsidR="00DB4EDB" w:rsidRDefault="00DB4EDB">
            <w:r>
              <w:rPr>
                <w:sz w:val="16"/>
                <w:szCs w:val="16"/>
              </w:rPr>
              <w:t>R5-233390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35A7DF" w14:textId="77777777" w:rsidR="00DB4EDB" w:rsidRDefault="00DB4EDB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75F1A6" w14:textId="77777777" w:rsidR="00DB4EDB" w:rsidRDefault="00DB4EDB">
            <w:r>
              <w:rPr>
                <w:sz w:val="16"/>
                <w:szCs w:val="16"/>
              </w:rPr>
              <w:t>NR_MBS_5MBS_5MBUSA-UEConTest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C44CC4" w14:textId="77777777" w:rsidR="00DB4EDB" w:rsidRDefault="00DB4ED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C1BE69" w14:textId="77777777" w:rsidR="00DB4EDB" w:rsidRDefault="00DB4EDB">
            <w:pPr>
              <w:rPr>
                <w:sz w:val="16"/>
                <w:szCs w:val="16"/>
              </w:rPr>
            </w:pPr>
          </w:p>
        </w:tc>
      </w:tr>
    </w:tbl>
    <w:p w14:paraId="30720688" w14:textId="77777777" w:rsidR="00DB4EDB" w:rsidRDefault="00DB4EDB" w:rsidP="00DB4EDB"/>
    <w:p w14:paraId="21715F95" w14:textId="6FBE99A9" w:rsidR="00DB4EDB" w:rsidRDefault="00DB4EDB" w:rsidP="00DB4EDB"/>
    <w:p w14:paraId="3AF98CCF" w14:textId="77777777" w:rsidR="00E1057C" w:rsidRDefault="00E1057C" w:rsidP="00E1057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RP-230943</w:t>
      </w:r>
      <w:r>
        <w:rPr>
          <w:b/>
          <w:i/>
          <w:noProof/>
          <w:sz w:val="28"/>
        </w:rPr>
        <w:fldChar w:fldCharType="end"/>
      </w:r>
    </w:p>
    <w:p w14:paraId="129BAC35" w14:textId="77777777" w:rsidR="00E1057C" w:rsidRDefault="00E1057C" w:rsidP="00E1057C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792A19E8" w14:textId="77777777" w:rsidR="00E1057C" w:rsidRDefault="00E1057C" w:rsidP="00E1057C">
      <w:pPr>
        <w:rPr>
          <w:rFonts w:ascii="Arial" w:hAnsi="Arial" w:cs="Arial"/>
          <w:b/>
          <w:bCs/>
          <w:lang w:val="en-US"/>
        </w:rPr>
      </w:pPr>
    </w:p>
    <w:p w14:paraId="5F30E35F" w14:textId="77777777" w:rsidR="00E1057C" w:rsidRDefault="00E1057C" w:rsidP="00E1057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718FAAB8" w14:textId="77777777" w:rsidR="00E1057C" w:rsidRDefault="00E1057C" w:rsidP="00E1057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Enhancement of data collection for SON (Self-Organising Networks)/MDT (Minimization of Drive Tests) in NR standalone and MR-DC (Multi-Radio Dual Connectivity) (NR_ENDC_SON_MDT_enh-UEConTest)</w:t>
      </w:r>
      <w:r>
        <w:rPr>
          <w:rFonts w:ascii="Arial" w:hAnsi="Arial" w:cs="Arial"/>
          <w:b/>
          <w:bCs/>
        </w:rPr>
        <w:fldChar w:fldCharType="end"/>
      </w:r>
    </w:p>
    <w:p w14:paraId="2F9554AC" w14:textId="77777777" w:rsidR="00E1057C" w:rsidRDefault="00E1057C" w:rsidP="00E1057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13.3.17</w:t>
      </w:r>
      <w:r>
        <w:rPr>
          <w:rFonts w:ascii="Arial" w:hAnsi="Arial" w:cs="Arial"/>
          <w:b/>
          <w:bCs/>
        </w:rPr>
        <w:fldChar w:fldCharType="end"/>
      </w:r>
    </w:p>
    <w:p w14:paraId="0EDE1FD5" w14:textId="77777777" w:rsidR="00E1057C" w:rsidRDefault="00E1057C" w:rsidP="00E1057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A77DD95" w14:textId="77777777" w:rsidR="00E1057C" w:rsidRDefault="00E1057C" w:rsidP="00E1057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37C879A" w14:textId="77777777" w:rsidR="00E1057C" w:rsidRDefault="00E1057C" w:rsidP="00E1057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E1057C" w14:paraId="4B3B125C" w14:textId="77777777" w:rsidTr="00E1057C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B6AFD21" w14:textId="77777777" w:rsidR="00E1057C" w:rsidRDefault="00E1057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27DC132" w14:textId="77777777" w:rsidR="00E1057C" w:rsidRDefault="00E1057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D694558" w14:textId="77777777" w:rsidR="00E1057C" w:rsidRDefault="00E1057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A964B49" w14:textId="77777777" w:rsidR="00E1057C" w:rsidRDefault="00E1057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2D3155A" w14:textId="77777777" w:rsidR="00E1057C" w:rsidRDefault="00E1057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6E6CB66" w14:textId="77777777" w:rsidR="00E1057C" w:rsidRDefault="00E1057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F16009F" w14:textId="77777777" w:rsidR="00E1057C" w:rsidRDefault="00E1057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A2281D7" w14:textId="77777777" w:rsidR="00E1057C" w:rsidRDefault="00E1057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8DC0A24" w14:textId="77777777" w:rsidR="00E1057C" w:rsidRDefault="00E1057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C7DFCA4" w14:textId="77777777" w:rsidR="00E1057C" w:rsidRDefault="00E1057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851F944" w14:textId="77777777" w:rsidR="00E1057C" w:rsidRDefault="00E1057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BD48FCC" w14:textId="77777777" w:rsidR="00E1057C" w:rsidRDefault="00E1057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49D8D1B" w14:textId="77777777" w:rsidR="00E1057C" w:rsidRDefault="00E1057C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E1057C" w14:paraId="0032D9CE" w14:textId="77777777" w:rsidTr="00E1057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3C2D30" w14:textId="77777777" w:rsidR="00E1057C" w:rsidRDefault="00E1057C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9E5525" w14:textId="77777777" w:rsidR="00E1057C" w:rsidRDefault="00E1057C">
            <w:r>
              <w:rPr>
                <w:sz w:val="16"/>
                <w:szCs w:val="16"/>
              </w:rPr>
              <w:t>0452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352396" w14:textId="77777777" w:rsidR="00E1057C" w:rsidRDefault="00E1057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A325B5" w14:textId="77777777" w:rsidR="00E1057C" w:rsidRDefault="00E1057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EA601B" w14:textId="77777777" w:rsidR="00E1057C" w:rsidRDefault="00E1057C">
            <w:r>
              <w:rPr>
                <w:sz w:val="16"/>
                <w:szCs w:val="16"/>
              </w:rPr>
              <w:t>Addition of new PICS for Enhancement of data collection for SON/MDT in NR standalone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75ACFE" w14:textId="77777777" w:rsidR="00E1057C" w:rsidRDefault="00E1057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7A8D87" w14:textId="77777777" w:rsidR="00E1057C" w:rsidRDefault="00E1057C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94342E" w14:textId="77777777" w:rsidR="00E1057C" w:rsidRDefault="00E1057C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A2B522" w14:textId="77777777" w:rsidR="00E1057C" w:rsidRDefault="00E1057C">
            <w:r>
              <w:rPr>
                <w:sz w:val="16"/>
                <w:szCs w:val="16"/>
              </w:rPr>
              <w:t>R5-232189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0BACD2" w14:textId="77777777" w:rsidR="00E1057C" w:rsidRDefault="00E1057C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F1DB78" w14:textId="77777777" w:rsidR="00E1057C" w:rsidRDefault="00E1057C">
            <w:r>
              <w:rPr>
                <w:sz w:val="16"/>
                <w:szCs w:val="16"/>
              </w:rPr>
              <w:t>NR_ENDC_SON_MDT_enh-UEConTest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7D42A4" w14:textId="77777777" w:rsidR="00E1057C" w:rsidRDefault="00E1057C">
            <w:r>
              <w:rPr>
                <w:sz w:val="16"/>
                <w:szCs w:val="16"/>
              </w:rPr>
              <w:t>Table A.4.4-1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726253" w14:textId="77777777" w:rsidR="00E1057C" w:rsidRDefault="00E1057C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E1057C" w14:paraId="3B0199BA" w14:textId="77777777" w:rsidTr="00E1057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DA6A89" w14:textId="77777777" w:rsidR="00E1057C" w:rsidRDefault="00E1057C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35D42E" w14:textId="77777777" w:rsidR="00E1057C" w:rsidRDefault="00E1057C">
            <w:r>
              <w:rPr>
                <w:sz w:val="16"/>
                <w:szCs w:val="16"/>
              </w:rPr>
              <w:t>3745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19925F" w14:textId="77777777" w:rsidR="00E1057C" w:rsidRDefault="00E1057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11200E" w14:textId="77777777" w:rsidR="00E1057C" w:rsidRDefault="00E1057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076EE3" w14:textId="77777777" w:rsidR="00E1057C" w:rsidRDefault="00E1057C">
            <w:r>
              <w:rPr>
                <w:sz w:val="16"/>
                <w:szCs w:val="16"/>
              </w:rPr>
              <w:t>Corrections to MDT test case 8.1.6.1.4.9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35BDF9" w14:textId="77777777" w:rsidR="00E1057C" w:rsidRDefault="00E1057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C5EC8C" w14:textId="77777777" w:rsidR="00E1057C" w:rsidRDefault="00E1057C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1090B2" w14:textId="77777777" w:rsidR="00E1057C" w:rsidRDefault="00E1057C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8BF4B4" w14:textId="77777777" w:rsidR="00E1057C" w:rsidRDefault="00E1057C">
            <w:r>
              <w:rPr>
                <w:sz w:val="16"/>
                <w:szCs w:val="16"/>
              </w:rPr>
              <w:t>R5-232682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37506B" w14:textId="77777777" w:rsidR="00E1057C" w:rsidRDefault="00E1057C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14E719" w14:textId="77777777" w:rsidR="00E1057C" w:rsidRDefault="00E1057C">
            <w:r>
              <w:rPr>
                <w:sz w:val="16"/>
                <w:szCs w:val="16"/>
              </w:rPr>
              <w:t>NR_ENDC_SON_MDT_enh-UEConTest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F275D6" w14:textId="77777777" w:rsidR="00E1057C" w:rsidRDefault="00E1057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9F5EB8" w14:textId="77777777" w:rsidR="00E1057C" w:rsidRDefault="00E1057C">
            <w:pPr>
              <w:rPr>
                <w:sz w:val="16"/>
                <w:szCs w:val="16"/>
              </w:rPr>
            </w:pPr>
          </w:p>
        </w:tc>
      </w:tr>
      <w:tr w:rsidR="00E1057C" w14:paraId="27CC7DED" w14:textId="77777777" w:rsidTr="00E1057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734917" w14:textId="77777777" w:rsidR="00E1057C" w:rsidRDefault="00E1057C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C7CD00" w14:textId="77777777" w:rsidR="00E1057C" w:rsidRDefault="00E1057C">
            <w:r>
              <w:rPr>
                <w:sz w:val="16"/>
                <w:szCs w:val="16"/>
              </w:rPr>
              <w:t>3758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104415" w14:textId="77777777" w:rsidR="00E1057C" w:rsidRDefault="00E1057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108D40" w14:textId="77777777" w:rsidR="00E1057C" w:rsidRDefault="00E1057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07D638" w14:textId="77777777" w:rsidR="00E1057C" w:rsidRDefault="00E1057C">
            <w:r>
              <w:rPr>
                <w:sz w:val="16"/>
                <w:szCs w:val="16"/>
              </w:rPr>
              <w:t>Update of test case 8.1.6.1.2.15 for SON_MDT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B219DC" w14:textId="77777777" w:rsidR="00E1057C" w:rsidRDefault="00E1057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96B589" w14:textId="77777777" w:rsidR="00E1057C" w:rsidRDefault="00E1057C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BF0D7A" w14:textId="77777777" w:rsidR="00E1057C" w:rsidRDefault="00E1057C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74F0D0" w14:textId="77777777" w:rsidR="00E1057C" w:rsidRDefault="00E1057C">
            <w:r>
              <w:rPr>
                <w:sz w:val="16"/>
                <w:szCs w:val="16"/>
              </w:rPr>
              <w:t>R5-233377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474031" w14:textId="77777777" w:rsidR="00E1057C" w:rsidRDefault="00E1057C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766F77" w14:textId="77777777" w:rsidR="00E1057C" w:rsidRDefault="00E1057C">
            <w:r>
              <w:rPr>
                <w:sz w:val="16"/>
                <w:szCs w:val="16"/>
              </w:rPr>
              <w:t>NR_ENDC_SON_MDT_enh-UEConTest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69F1600" w14:textId="77777777" w:rsidR="00E1057C" w:rsidRDefault="00E1057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01BDBCF" w14:textId="77777777" w:rsidR="00E1057C" w:rsidRDefault="00E1057C">
            <w:pPr>
              <w:rPr>
                <w:sz w:val="16"/>
                <w:szCs w:val="16"/>
              </w:rPr>
            </w:pPr>
          </w:p>
        </w:tc>
      </w:tr>
      <w:tr w:rsidR="00E1057C" w14:paraId="14FA2A38" w14:textId="77777777" w:rsidTr="00E1057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07ABE3" w14:textId="77777777" w:rsidR="00E1057C" w:rsidRDefault="00E1057C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5A058C" w14:textId="77777777" w:rsidR="00E1057C" w:rsidRDefault="00E1057C">
            <w:r>
              <w:rPr>
                <w:sz w:val="16"/>
                <w:szCs w:val="16"/>
              </w:rPr>
              <w:t>3834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939CDC" w14:textId="77777777" w:rsidR="00E1057C" w:rsidRDefault="00E1057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F564F6" w14:textId="77777777" w:rsidR="00E1057C" w:rsidRDefault="00E1057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2EFE52" w14:textId="77777777" w:rsidR="00E1057C" w:rsidRDefault="00E1057C">
            <w:r>
              <w:rPr>
                <w:sz w:val="16"/>
                <w:szCs w:val="16"/>
              </w:rPr>
              <w:t>Addition of new RRC test case for Logging and reporting of on-Demand SI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DF582C" w14:textId="77777777" w:rsidR="00E1057C" w:rsidRDefault="00E1057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46554C" w14:textId="77777777" w:rsidR="00E1057C" w:rsidRDefault="00E1057C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42F8C2" w14:textId="77777777" w:rsidR="00E1057C" w:rsidRDefault="00E1057C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4E1481" w14:textId="77777777" w:rsidR="00E1057C" w:rsidRDefault="00E1057C">
            <w:r>
              <w:rPr>
                <w:sz w:val="16"/>
                <w:szCs w:val="16"/>
              </w:rPr>
              <w:t>R5-233278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75642A" w14:textId="77777777" w:rsidR="00E1057C" w:rsidRDefault="00E1057C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908E27" w14:textId="77777777" w:rsidR="00E1057C" w:rsidRDefault="00E1057C">
            <w:r>
              <w:rPr>
                <w:sz w:val="16"/>
                <w:szCs w:val="16"/>
              </w:rPr>
              <w:t>NR_ENDC_SON_MDT_enh-UEConTest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AA4169" w14:textId="77777777" w:rsidR="00E1057C" w:rsidRDefault="00E1057C">
            <w:r>
              <w:rPr>
                <w:sz w:val="16"/>
                <w:szCs w:val="16"/>
              </w:rPr>
              <w:t>8.1.6.4.2[new]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19C51C7" w14:textId="77777777" w:rsidR="00E1057C" w:rsidRDefault="00E1057C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E1057C" w14:paraId="4609A9C8" w14:textId="77777777" w:rsidTr="00E1057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32619C" w14:textId="77777777" w:rsidR="00E1057C" w:rsidRDefault="00E1057C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D79184" w14:textId="77777777" w:rsidR="00E1057C" w:rsidRDefault="00E1057C">
            <w:r>
              <w:rPr>
                <w:sz w:val="16"/>
                <w:szCs w:val="16"/>
              </w:rPr>
              <w:t>3835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F62163" w14:textId="77777777" w:rsidR="00E1057C" w:rsidRDefault="00E1057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6BA1CA" w14:textId="77777777" w:rsidR="00E1057C" w:rsidRDefault="00E1057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2A9F85" w14:textId="77777777" w:rsidR="00E1057C" w:rsidRDefault="00E1057C">
            <w:r>
              <w:rPr>
                <w:sz w:val="16"/>
                <w:szCs w:val="16"/>
              </w:rPr>
              <w:t>Addition of new RRC test case for Logging and reporting of 2-step RACH report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3682AF" w14:textId="77777777" w:rsidR="00E1057C" w:rsidRDefault="00E1057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407DD2" w14:textId="77777777" w:rsidR="00E1057C" w:rsidRDefault="00E1057C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2799B5" w14:textId="77777777" w:rsidR="00E1057C" w:rsidRDefault="00E1057C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40AC56" w14:textId="77777777" w:rsidR="00E1057C" w:rsidRDefault="00E1057C">
            <w:r>
              <w:rPr>
                <w:sz w:val="16"/>
                <w:szCs w:val="16"/>
              </w:rPr>
              <w:t>R5-233279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205B8D" w14:textId="77777777" w:rsidR="00E1057C" w:rsidRDefault="00E1057C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64F0E2" w14:textId="77777777" w:rsidR="00E1057C" w:rsidRDefault="00E1057C">
            <w:r>
              <w:rPr>
                <w:sz w:val="16"/>
                <w:szCs w:val="16"/>
              </w:rPr>
              <w:t>NR_ENDC_SON_MDT_enh-UEConTest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7A04F0" w14:textId="77777777" w:rsidR="00E1057C" w:rsidRDefault="00E1057C">
            <w:r>
              <w:rPr>
                <w:sz w:val="16"/>
                <w:szCs w:val="16"/>
              </w:rPr>
              <w:t>8.1.6.4.3[new]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61C482C" w14:textId="77777777" w:rsidR="00E1057C" w:rsidRDefault="00E1057C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E1057C" w14:paraId="1151BBF4" w14:textId="77777777" w:rsidTr="00E1057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C349C6" w14:textId="77777777" w:rsidR="00E1057C" w:rsidRDefault="00E1057C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F23542" w14:textId="77777777" w:rsidR="00E1057C" w:rsidRDefault="00E1057C">
            <w:r>
              <w:rPr>
                <w:sz w:val="16"/>
                <w:szCs w:val="16"/>
              </w:rPr>
              <w:t>3836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F1D010" w14:textId="77777777" w:rsidR="00E1057C" w:rsidRDefault="00E1057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C7BA4D" w14:textId="77777777" w:rsidR="00E1057C" w:rsidRDefault="00E1057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42D032" w14:textId="77777777" w:rsidR="00E1057C" w:rsidRDefault="00E1057C">
            <w:r>
              <w:rPr>
                <w:sz w:val="16"/>
                <w:szCs w:val="16"/>
              </w:rPr>
              <w:t>Addition of new RRC test case for Logging and reporting fallback to 4-step RA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39FF28" w14:textId="77777777" w:rsidR="00E1057C" w:rsidRDefault="00E1057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FE7813" w14:textId="77777777" w:rsidR="00E1057C" w:rsidRDefault="00E1057C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5142DF" w14:textId="77777777" w:rsidR="00E1057C" w:rsidRDefault="00E1057C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7F5A46" w14:textId="77777777" w:rsidR="00E1057C" w:rsidRDefault="00E1057C">
            <w:r>
              <w:rPr>
                <w:sz w:val="16"/>
                <w:szCs w:val="16"/>
              </w:rPr>
              <w:t>R5-233280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B7139D" w14:textId="77777777" w:rsidR="00E1057C" w:rsidRDefault="00E1057C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781BE4" w14:textId="77777777" w:rsidR="00E1057C" w:rsidRDefault="00E1057C">
            <w:r>
              <w:rPr>
                <w:sz w:val="16"/>
                <w:szCs w:val="16"/>
              </w:rPr>
              <w:t>NR_ENDC_SON_MDT_enh-UEConTest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D2D9F7" w14:textId="77777777" w:rsidR="00E1057C" w:rsidRDefault="00E1057C">
            <w:r>
              <w:rPr>
                <w:sz w:val="16"/>
                <w:szCs w:val="16"/>
              </w:rPr>
              <w:t>8.1.6.4.4[new]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008DEE" w14:textId="77777777" w:rsidR="00E1057C" w:rsidRDefault="00E1057C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E1057C" w14:paraId="6DBB2F3B" w14:textId="77777777" w:rsidTr="00E1057C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A446FA" w14:textId="77777777" w:rsidR="00E1057C" w:rsidRDefault="00E1057C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43954D" w14:textId="77777777" w:rsidR="00E1057C" w:rsidRDefault="00E1057C">
            <w:r>
              <w:rPr>
                <w:sz w:val="16"/>
                <w:szCs w:val="16"/>
              </w:rPr>
              <w:t>0363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C37274" w14:textId="77777777" w:rsidR="00E1057C" w:rsidRDefault="00E1057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0AB0EC" w14:textId="77777777" w:rsidR="00E1057C" w:rsidRDefault="00E1057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320D0D" w14:textId="77777777" w:rsidR="00E1057C" w:rsidRDefault="00E1057C">
            <w:r>
              <w:rPr>
                <w:sz w:val="16"/>
                <w:szCs w:val="16"/>
              </w:rPr>
              <w:t>Addition of applicability of new RRC test cases Enhancement of data collection for SON/MDT in NR standalone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2B71DB" w14:textId="77777777" w:rsidR="00E1057C" w:rsidRDefault="00E1057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BBB900" w14:textId="77777777" w:rsidR="00E1057C" w:rsidRDefault="00E1057C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B4F1B1" w14:textId="77777777" w:rsidR="00E1057C" w:rsidRDefault="00E1057C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A8F215" w14:textId="77777777" w:rsidR="00E1057C" w:rsidRDefault="00E1057C">
            <w:r>
              <w:rPr>
                <w:sz w:val="16"/>
                <w:szCs w:val="16"/>
              </w:rPr>
              <w:t>R5-233381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5C0738" w14:textId="77777777" w:rsidR="00E1057C" w:rsidRDefault="00E1057C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8D9EED" w14:textId="77777777" w:rsidR="00E1057C" w:rsidRDefault="00E1057C">
            <w:r>
              <w:rPr>
                <w:sz w:val="16"/>
                <w:szCs w:val="16"/>
              </w:rPr>
              <w:t>NR_ENDC_SON_MDT_enh-UEConTest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216AAAF" w14:textId="77777777" w:rsidR="00E1057C" w:rsidRDefault="00E1057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9EEB71" w14:textId="77777777" w:rsidR="00E1057C" w:rsidRDefault="00E1057C">
            <w:pPr>
              <w:rPr>
                <w:sz w:val="16"/>
                <w:szCs w:val="16"/>
              </w:rPr>
            </w:pPr>
          </w:p>
        </w:tc>
      </w:tr>
    </w:tbl>
    <w:p w14:paraId="410FDAD4" w14:textId="77777777" w:rsidR="00E1057C" w:rsidRDefault="00E1057C" w:rsidP="00E1057C"/>
    <w:p w14:paraId="184ABC2D" w14:textId="77777777" w:rsidR="00E1057C" w:rsidRDefault="00E1057C" w:rsidP="00E1057C"/>
    <w:p w14:paraId="34D8EC64" w14:textId="77777777" w:rsidR="001305FF" w:rsidRDefault="001305FF" w:rsidP="001305FF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RP-230944</w:t>
      </w:r>
      <w:r>
        <w:rPr>
          <w:b/>
          <w:i/>
          <w:noProof/>
          <w:sz w:val="28"/>
        </w:rPr>
        <w:fldChar w:fldCharType="end"/>
      </w:r>
    </w:p>
    <w:p w14:paraId="00F19B16" w14:textId="77777777" w:rsidR="001305FF" w:rsidRDefault="001305FF" w:rsidP="001305FF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4FD75DE7" w14:textId="77777777" w:rsidR="001305FF" w:rsidRDefault="001305FF" w:rsidP="001305FF">
      <w:pPr>
        <w:rPr>
          <w:rFonts w:ascii="Arial" w:hAnsi="Arial" w:cs="Arial"/>
          <w:b/>
          <w:bCs/>
          <w:lang w:val="en-US"/>
        </w:rPr>
      </w:pPr>
    </w:p>
    <w:p w14:paraId="143A48A1" w14:textId="77777777" w:rsidR="001305FF" w:rsidRDefault="001305FF" w:rsidP="001305F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1B010209" w14:textId="77777777" w:rsidR="001305FF" w:rsidRDefault="001305FF" w:rsidP="001305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Enhancement of RAN slicing for NR (NR_slice-UEConTest)</w:t>
      </w:r>
      <w:r>
        <w:rPr>
          <w:rFonts w:ascii="Arial" w:hAnsi="Arial" w:cs="Arial"/>
          <w:b/>
          <w:bCs/>
        </w:rPr>
        <w:fldChar w:fldCharType="end"/>
      </w:r>
    </w:p>
    <w:p w14:paraId="10B7D9EE" w14:textId="77777777" w:rsidR="001305FF" w:rsidRDefault="001305FF" w:rsidP="001305F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13.3.18</w:t>
      </w:r>
      <w:r>
        <w:rPr>
          <w:rFonts w:ascii="Arial" w:hAnsi="Arial" w:cs="Arial"/>
          <w:b/>
          <w:bCs/>
        </w:rPr>
        <w:fldChar w:fldCharType="end"/>
      </w:r>
    </w:p>
    <w:p w14:paraId="78303DF3" w14:textId="77777777" w:rsidR="001305FF" w:rsidRDefault="001305FF" w:rsidP="001305F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DC57FD9" w14:textId="77777777" w:rsidR="001305FF" w:rsidRDefault="001305FF" w:rsidP="001305F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CC68950" w14:textId="77777777" w:rsidR="001305FF" w:rsidRDefault="001305FF" w:rsidP="001305FF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1305FF" w14:paraId="6FC5E8AC" w14:textId="77777777" w:rsidTr="001305FF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78EA809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6D169A4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ACE8289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F727FF5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6A3D110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59844C8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D936AB3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B7117CB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CAA7428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236D8DC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D2A177D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2D3C64B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16AF857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1305FF" w14:paraId="7266AA01" w14:textId="77777777" w:rsidTr="001305F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7C067C" w14:textId="77777777" w:rsidR="001305FF" w:rsidRDefault="001305F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1185CF" w14:textId="77777777" w:rsidR="001305FF" w:rsidRDefault="001305FF">
            <w:r>
              <w:rPr>
                <w:sz w:val="16"/>
                <w:szCs w:val="16"/>
              </w:rPr>
              <w:t>2785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4729F8" w14:textId="77777777" w:rsidR="001305FF" w:rsidRDefault="001305F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21EBC8" w14:textId="77777777" w:rsidR="001305FF" w:rsidRDefault="001305F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5F2594" w14:textId="77777777" w:rsidR="001305FF" w:rsidRDefault="001305FF">
            <w:r>
              <w:rPr>
                <w:sz w:val="16"/>
                <w:szCs w:val="16"/>
              </w:rPr>
              <w:t>Addition of a new combination of system information block for SIB16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319B60" w14:textId="77777777" w:rsidR="001305FF" w:rsidRDefault="001305F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22680D" w14:textId="77777777" w:rsidR="001305FF" w:rsidRDefault="001305FF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FE7AB6" w14:textId="77777777" w:rsidR="001305FF" w:rsidRDefault="001305FF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B684FB" w14:textId="77777777" w:rsidR="001305FF" w:rsidRDefault="001305FF">
            <w:r>
              <w:rPr>
                <w:sz w:val="16"/>
                <w:szCs w:val="16"/>
              </w:rPr>
              <w:t>R5-233379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1858D1" w14:textId="77777777" w:rsidR="001305FF" w:rsidRDefault="001305F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141648" w14:textId="77777777" w:rsidR="001305FF" w:rsidRDefault="001305FF">
            <w:r>
              <w:rPr>
                <w:sz w:val="16"/>
                <w:szCs w:val="16"/>
              </w:rPr>
              <w:t>NR_slice-UEConTest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A77F27" w14:textId="77777777" w:rsidR="001305FF" w:rsidRDefault="001305F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C5E171" w14:textId="77777777" w:rsidR="001305FF" w:rsidRDefault="001305FF">
            <w:pPr>
              <w:rPr>
                <w:sz w:val="16"/>
                <w:szCs w:val="16"/>
              </w:rPr>
            </w:pPr>
          </w:p>
        </w:tc>
      </w:tr>
      <w:tr w:rsidR="001305FF" w14:paraId="0E78FD13" w14:textId="77777777" w:rsidTr="001305F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94CF3D" w14:textId="77777777" w:rsidR="001305FF" w:rsidRDefault="001305F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DF4022" w14:textId="77777777" w:rsidR="001305FF" w:rsidRDefault="001305FF">
            <w:r>
              <w:rPr>
                <w:sz w:val="16"/>
                <w:szCs w:val="16"/>
              </w:rPr>
              <w:t>3662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AC448C" w14:textId="77777777" w:rsidR="001305FF" w:rsidRDefault="001305F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CE93CA" w14:textId="77777777" w:rsidR="001305FF" w:rsidRDefault="001305F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08798F" w14:textId="77777777" w:rsidR="001305FF" w:rsidRDefault="001305FF">
            <w:r>
              <w:rPr>
                <w:sz w:val="16"/>
                <w:szCs w:val="16"/>
              </w:rPr>
              <w:t>Update to MAC test case for 4 step RACH with Slice specific RACH configuration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2C403B" w14:textId="77777777" w:rsidR="001305FF" w:rsidRDefault="001305F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A91D1A" w14:textId="77777777" w:rsidR="001305FF" w:rsidRDefault="001305F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CE7073" w14:textId="77777777" w:rsidR="001305FF" w:rsidRDefault="001305FF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BCA4F3" w14:textId="77777777" w:rsidR="001305FF" w:rsidRDefault="001305FF">
            <w:r>
              <w:rPr>
                <w:sz w:val="16"/>
                <w:szCs w:val="16"/>
              </w:rPr>
              <w:t>R5-232179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10C875" w14:textId="77777777" w:rsidR="001305FF" w:rsidRDefault="001305FF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E7039A" w14:textId="77777777" w:rsidR="001305FF" w:rsidRDefault="001305FF">
            <w:r>
              <w:rPr>
                <w:sz w:val="16"/>
                <w:szCs w:val="16"/>
              </w:rPr>
              <w:t>NR_slice-UEConTest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81EF48" w14:textId="77777777" w:rsidR="001305FF" w:rsidRDefault="001305FF">
            <w:r>
              <w:rPr>
                <w:sz w:val="16"/>
                <w:szCs w:val="16"/>
              </w:rPr>
              <w:t>7.1.1.1.11.3.3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6C569CE" w14:textId="77777777" w:rsidR="001305FF" w:rsidRDefault="001305F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1305FF" w14:paraId="641C9C94" w14:textId="77777777" w:rsidTr="001305F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91717B" w14:textId="77777777" w:rsidR="001305FF" w:rsidRDefault="001305F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BB62A3" w14:textId="77777777" w:rsidR="001305FF" w:rsidRDefault="001305FF">
            <w:r>
              <w:rPr>
                <w:sz w:val="16"/>
                <w:szCs w:val="16"/>
              </w:rPr>
              <w:t>3663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C3D0B9" w14:textId="77777777" w:rsidR="001305FF" w:rsidRDefault="001305F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2B03F4" w14:textId="77777777" w:rsidR="001305FF" w:rsidRDefault="001305F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436AB4" w14:textId="77777777" w:rsidR="001305FF" w:rsidRDefault="001305FF">
            <w:r>
              <w:rPr>
                <w:sz w:val="16"/>
                <w:szCs w:val="16"/>
              </w:rPr>
              <w:t>Update to MAC test case for 4 step RACH with Slice specific RACH configuration with ra-PrioritizationForSlicing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6144AB" w14:textId="77777777" w:rsidR="001305FF" w:rsidRDefault="001305F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9446B0" w14:textId="77777777" w:rsidR="001305FF" w:rsidRDefault="001305F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689D5C" w14:textId="77777777" w:rsidR="001305FF" w:rsidRDefault="001305FF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69C0F1" w14:textId="77777777" w:rsidR="001305FF" w:rsidRDefault="001305FF">
            <w:r>
              <w:rPr>
                <w:sz w:val="16"/>
                <w:szCs w:val="16"/>
              </w:rPr>
              <w:t>R5-232180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1BB465" w14:textId="77777777" w:rsidR="001305FF" w:rsidRDefault="001305FF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E44E2C" w14:textId="77777777" w:rsidR="001305FF" w:rsidRDefault="001305FF">
            <w:r>
              <w:rPr>
                <w:sz w:val="16"/>
                <w:szCs w:val="16"/>
              </w:rPr>
              <w:t>NR_slice-UEConTest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97D2C3" w14:textId="77777777" w:rsidR="001305FF" w:rsidRDefault="001305FF">
            <w:r>
              <w:rPr>
                <w:sz w:val="16"/>
                <w:szCs w:val="16"/>
              </w:rPr>
              <w:t>7.1.1.1.12.3.3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67D6872" w14:textId="77777777" w:rsidR="001305FF" w:rsidRDefault="001305F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1305FF" w14:paraId="52788B2A" w14:textId="77777777" w:rsidTr="001305F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AFB853" w14:textId="77777777" w:rsidR="001305FF" w:rsidRDefault="001305F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3F2AD5" w14:textId="77777777" w:rsidR="001305FF" w:rsidRDefault="001305FF">
            <w:r>
              <w:rPr>
                <w:sz w:val="16"/>
                <w:szCs w:val="16"/>
              </w:rPr>
              <w:t>3664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5B0FAF" w14:textId="77777777" w:rsidR="001305FF" w:rsidRDefault="001305F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759267" w14:textId="77777777" w:rsidR="001305FF" w:rsidRDefault="001305F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7E4D7E" w14:textId="77777777" w:rsidR="001305FF" w:rsidRDefault="001305FF">
            <w:r>
              <w:rPr>
                <w:sz w:val="16"/>
                <w:szCs w:val="16"/>
              </w:rPr>
              <w:t>Update to MAC test case for 2 step RACH with Slice specific RACH configuration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6F869C" w14:textId="77777777" w:rsidR="001305FF" w:rsidRDefault="001305F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8BCC1E" w14:textId="77777777" w:rsidR="001305FF" w:rsidRDefault="001305F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224C47" w14:textId="77777777" w:rsidR="001305FF" w:rsidRDefault="001305FF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D50E2C" w14:textId="77777777" w:rsidR="001305FF" w:rsidRDefault="001305FF">
            <w:r>
              <w:rPr>
                <w:sz w:val="16"/>
                <w:szCs w:val="16"/>
              </w:rPr>
              <w:t>R5-232181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8D614F" w14:textId="77777777" w:rsidR="001305FF" w:rsidRDefault="001305FF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DAFDCB" w14:textId="77777777" w:rsidR="001305FF" w:rsidRDefault="001305FF">
            <w:r>
              <w:rPr>
                <w:sz w:val="16"/>
                <w:szCs w:val="16"/>
              </w:rPr>
              <w:t>NR_slice-UEConTest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475CBE" w14:textId="77777777" w:rsidR="001305FF" w:rsidRDefault="001305FF">
            <w:r>
              <w:rPr>
                <w:sz w:val="16"/>
                <w:szCs w:val="16"/>
              </w:rPr>
              <w:t>7.1.1.1.13.3.3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2BDB293" w14:textId="77777777" w:rsidR="001305FF" w:rsidRDefault="001305F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1305FF" w14:paraId="25302A83" w14:textId="77777777" w:rsidTr="001305F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7FBB52" w14:textId="77777777" w:rsidR="001305FF" w:rsidRDefault="001305F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423CAA" w14:textId="77777777" w:rsidR="001305FF" w:rsidRDefault="001305FF">
            <w:r>
              <w:rPr>
                <w:sz w:val="16"/>
                <w:szCs w:val="16"/>
              </w:rPr>
              <w:t>3665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1E139C" w14:textId="77777777" w:rsidR="001305FF" w:rsidRDefault="001305F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E316F2" w14:textId="77777777" w:rsidR="001305FF" w:rsidRDefault="001305F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F4227F" w14:textId="77777777" w:rsidR="001305FF" w:rsidRDefault="001305FF">
            <w:r>
              <w:rPr>
                <w:sz w:val="16"/>
                <w:szCs w:val="16"/>
              </w:rPr>
              <w:t>Update to MAC test case for 2 step RACH with Slice specific RACH configuration with ra-PrioritizationForSlicing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DC4125" w14:textId="77777777" w:rsidR="001305FF" w:rsidRDefault="001305F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BC0E92" w14:textId="77777777" w:rsidR="001305FF" w:rsidRDefault="001305F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87C0B1" w14:textId="77777777" w:rsidR="001305FF" w:rsidRDefault="001305FF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F83559" w14:textId="77777777" w:rsidR="001305FF" w:rsidRDefault="001305FF">
            <w:r>
              <w:rPr>
                <w:sz w:val="16"/>
                <w:szCs w:val="16"/>
              </w:rPr>
              <w:t>R5-232182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235226" w14:textId="77777777" w:rsidR="001305FF" w:rsidRDefault="001305FF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136C34" w14:textId="77777777" w:rsidR="001305FF" w:rsidRDefault="001305FF">
            <w:r>
              <w:rPr>
                <w:sz w:val="16"/>
                <w:szCs w:val="16"/>
              </w:rPr>
              <w:t>NR_slice-UEConTest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2AA5B1" w14:textId="77777777" w:rsidR="001305FF" w:rsidRDefault="001305FF">
            <w:r>
              <w:rPr>
                <w:sz w:val="16"/>
                <w:szCs w:val="16"/>
              </w:rPr>
              <w:t>7.1.1.1.14.3.3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3231D83" w14:textId="77777777" w:rsidR="001305FF" w:rsidRDefault="001305F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1305FF" w14:paraId="5C672E90" w14:textId="77777777" w:rsidTr="001305F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DBB809" w14:textId="77777777" w:rsidR="001305FF" w:rsidRDefault="001305F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2FFFF1" w14:textId="77777777" w:rsidR="001305FF" w:rsidRDefault="001305FF">
            <w:r>
              <w:rPr>
                <w:sz w:val="16"/>
                <w:szCs w:val="16"/>
              </w:rPr>
              <w:t>3678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7AB61D" w14:textId="77777777" w:rsidR="001305FF" w:rsidRDefault="001305F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A95027" w14:textId="77777777" w:rsidR="001305FF" w:rsidRDefault="001305F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74A4EF" w14:textId="77777777" w:rsidR="001305FF" w:rsidRDefault="001305FF">
            <w:r>
              <w:rPr>
                <w:sz w:val="16"/>
                <w:szCs w:val="16"/>
              </w:rPr>
              <w:t>Addition of Enhancement of RAN slicing for NR test case 6.1.2.25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E84A93" w14:textId="77777777" w:rsidR="001305FF" w:rsidRDefault="001305F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81DCDE" w14:textId="77777777" w:rsidR="001305FF" w:rsidRDefault="001305F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0306F7" w14:textId="77777777" w:rsidR="001305FF" w:rsidRDefault="001305FF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2F1529" w14:textId="77777777" w:rsidR="001305FF" w:rsidRDefault="001305FF">
            <w:r>
              <w:rPr>
                <w:sz w:val="16"/>
                <w:szCs w:val="16"/>
              </w:rPr>
              <w:t>R5-233420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4BA13B" w14:textId="77777777" w:rsidR="001305FF" w:rsidRDefault="001305FF">
            <w:r>
              <w:rPr>
                <w:sz w:val="16"/>
                <w:szCs w:val="16"/>
              </w:rPr>
              <w:t>CATT, TDIA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753E61" w14:textId="77777777" w:rsidR="001305FF" w:rsidRDefault="001305FF">
            <w:r>
              <w:rPr>
                <w:sz w:val="16"/>
                <w:szCs w:val="16"/>
              </w:rPr>
              <w:t>NR_slice-UEConTest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E7094C" w14:textId="77777777" w:rsidR="001305FF" w:rsidRDefault="001305F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5C7E54" w14:textId="77777777" w:rsidR="001305FF" w:rsidRDefault="001305FF">
            <w:pPr>
              <w:rPr>
                <w:sz w:val="16"/>
                <w:szCs w:val="16"/>
              </w:rPr>
            </w:pPr>
          </w:p>
        </w:tc>
      </w:tr>
      <w:tr w:rsidR="001305FF" w14:paraId="31734CAB" w14:textId="77777777" w:rsidTr="001305F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72202D" w14:textId="77777777" w:rsidR="001305FF" w:rsidRDefault="001305F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4964B2" w14:textId="77777777" w:rsidR="001305FF" w:rsidRDefault="001305FF">
            <w:r>
              <w:rPr>
                <w:sz w:val="16"/>
                <w:szCs w:val="16"/>
              </w:rPr>
              <w:t>3759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A8CE5E" w14:textId="77777777" w:rsidR="001305FF" w:rsidRDefault="001305F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01AD7C" w14:textId="77777777" w:rsidR="001305FF" w:rsidRDefault="001305F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6956DF" w14:textId="77777777" w:rsidR="001305FF" w:rsidRDefault="001305FF">
            <w:r>
              <w:rPr>
                <w:sz w:val="16"/>
                <w:szCs w:val="16"/>
              </w:rPr>
              <w:t>Update of test case 6.1.2.24 for NR slice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3692BC" w14:textId="77777777" w:rsidR="001305FF" w:rsidRDefault="001305F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A81B74" w14:textId="77777777" w:rsidR="001305FF" w:rsidRDefault="001305F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31ECDC" w14:textId="77777777" w:rsidR="001305FF" w:rsidRDefault="001305FF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5884D8" w14:textId="77777777" w:rsidR="001305FF" w:rsidRDefault="001305FF">
            <w:r>
              <w:rPr>
                <w:sz w:val="16"/>
                <w:szCs w:val="16"/>
              </w:rPr>
              <w:t>R5-233421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ED32E6" w14:textId="77777777" w:rsidR="001305FF" w:rsidRDefault="001305F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C698FE" w14:textId="77777777" w:rsidR="001305FF" w:rsidRDefault="001305FF">
            <w:r>
              <w:rPr>
                <w:sz w:val="16"/>
                <w:szCs w:val="16"/>
              </w:rPr>
              <w:t>NR_slice-UEConTest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E81048" w14:textId="77777777" w:rsidR="001305FF" w:rsidRDefault="001305F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C562FC" w14:textId="77777777" w:rsidR="001305FF" w:rsidRDefault="001305FF">
            <w:pPr>
              <w:rPr>
                <w:sz w:val="16"/>
                <w:szCs w:val="16"/>
              </w:rPr>
            </w:pPr>
          </w:p>
        </w:tc>
      </w:tr>
      <w:tr w:rsidR="001305FF" w14:paraId="272D5A2F" w14:textId="77777777" w:rsidTr="001305F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50FDFC" w14:textId="77777777" w:rsidR="001305FF" w:rsidRDefault="001305F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2C796C" w14:textId="77777777" w:rsidR="001305FF" w:rsidRDefault="001305FF">
            <w:r>
              <w:rPr>
                <w:sz w:val="16"/>
                <w:szCs w:val="16"/>
              </w:rPr>
              <w:t>3760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3B0C03" w14:textId="77777777" w:rsidR="001305FF" w:rsidRDefault="001305F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489886" w14:textId="77777777" w:rsidR="001305FF" w:rsidRDefault="001305F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100074" w14:textId="77777777" w:rsidR="001305FF" w:rsidRDefault="001305FF">
            <w:r>
              <w:rPr>
                <w:sz w:val="16"/>
                <w:szCs w:val="16"/>
              </w:rPr>
              <w:t>Update of test case 6.4.2.3 for NR slice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EE4FB0" w14:textId="77777777" w:rsidR="001305FF" w:rsidRDefault="001305F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73DBD8" w14:textId="77777777" w:rsidR="001305FF" w:rsidRDefault="001305F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C5BD31" w14:textId="77777777" w:rsidR="001305FF" w:rsidRDefault="001305FF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F7E4D5" w14:textId="77777777" w:rsidR="001305FF" w:rsidRDefault="001305FF">
            <w:r>
              <w:rPr>
                <w:sz w:val="16"/>
                <w:szCs w:val="16"/>
              </w:rPr>
              <w:t>R5-233422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1285A9" w14:textId="77777777" w:rsidR="001305FF" w:rsidRDefault="001305F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9E8CC6" w14:textId="77777777" w:rsidR="001305FF" w:rsidRDefault="001305FF">
            <w:r>
              <w:rPr>
                <w:sz w:val="16"/>
                <w:szCs w:val="16"/>
              </w:rPr>
              <w:t>NR_slice-UEConTest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8B3C60" w14:textId="77777777" w:rsidR="001305FF" w:rsidRDefault="001305F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9834C5" w14:textId="77777777" w:rsidR="001305FF" w:rsidRDefault="001305FF">
            <w:pPr>
              <w:rPr>
                <w:sz w:val="16"/>
                <w:szCs w:val="16"/>
              </w:rPr>
            </w:pPr>
          </w:p>
        </w:tc>
      </w:tr>
      <w:tr w:rsidR="001305FF" w14:paraId="0B5F5A48" w14:textId="77777777" w:rsidTr="001305F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E99724" w14:textId="77777777" w:rsidR="001305FF" w:rsidRDefault="001305F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58004B" w14:textId="77777777" w:rsidR="001305FF" w:rsidRDefault="001305FF">
            <w:r>
              <w:rPr>
                <w:sz w:val="16"/>
                <w:szCs w:val="16"/>
              </w:rPr>
              <w:t>0341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100A46" w14:textId="77777777" w:rsidR="001305FF" w:rsidRDefault="001305F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66EEC8" w14:textId="77777777" w:rsidR="001305FF" w:rsidRDefault="001305F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E32FD9" w14:textId="77777777" w:rsidR="001305FF" w:rsidRDefault="001305FF">
            <w:r>
              <w:rPr>
                <w:sz w:val="16"/>
                <w:szCs w:val="16"/>
              </w:rPr>
              <w:t>Addition of applicability of test case 6.1.2.25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AF4C5B" w14:textId="77777777" w:rsidR="001305FF" w:rsidRDefault="001305F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112590" w14:textId="77777777" w:rsidR="001305FF" w:rsidRDefault="001305FF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DACB5F" w14:textId="77777777" w:rsidR="001305FF" w:rsidRDefault="001305FF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B8CEFB" w14:textId="77777777" w:rsidR="001305FF" w:rsidRDefault="001305FF">
            <w:r>
              <w:rPr>
                <w:sz w:val="16"/>
                <w:szCs w:val="16"/>
              </w:rPr>
              <w:t>R5-233472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E95A5C" w14:textId="77777777" w:rsidR="001305FF" w:rsidRDefault="001305FF">
            <w:r>
              <w:rPr>
                <w:sz w:val="16"/>
                <w:szCs w:val="16"/>
              </w:rPr>
              <w:t>CATT, TDIA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3C59D5" w14:textId="77777777" w:rsidR="001305FF" w:rsidRDefault="001305FF">
            <w:r>
              <w:rPr>
                <w:sz w:val="16"/>
                <w:szCs w:val="16"/>
              </w:rPr>
              <w:t>NR_slice-UEConTest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4F1520" w14:textId="77777777" w:rsidR="001305FF" w:rsidRDefault="001305F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8EA30CF" w14:textId="77777777" w:rsidR="001305FF" w:rsidRDefault="001305FF">
            <w:pPr>
              <w:rPr>
                <w:sz w:val="16"/>
                <w:szCs w:val="16"/>
              </w:rPr>
            </w:pPr>
          </w:p>
        </w:tc>
      </w:tr>
    </w:tbl>
    <w:p w14:paraId="641730E7" w14:textId="77777777" w:rsidR="001305FF" w:rsidRDefault="001305FF" w:rsidP="001305FF"/>
    <w:p w14:paraId="68BC0953" w14:textId="77777777" w:rsidR="001305FF" w:rsidRDefault="001305FF" w:rsidP="001305FF"/>
    <w:p w14:paraId="0EBCC188" w14:textId="77777777" w:rsidR="001305FF" w:rsidRDefault="001305FF" w:rsidP="001305FF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RP-230945</w:t>
      </w:r>
      <w:r>
        <w:rPr>
          <w:b/>
          <w:i/>
          <w:noProof/>
          <w:sz w:val="28"/>
        </w:rPr>
        <w:fldChar w:fldCharType="end"/>
      </w:r>
    </w:p>
    <w:p w14:paraId="7A592FA2" w14:textId="77777777" w:rsidR="001305FF" w:rsidRDefault="001305FF" w:rsidP="001305FF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4A8540A7" w14:textId="77777777" w:rsidR="001305FF" w:rsidRDefault="001305FF" w:rsidP="001305FF">
      <w:pPr>
        <w:rPr>
          <w:rFonts w:ascii="Arial" w:hAnsi="Arial" w:cs="Arial"/>
          <w:b/>
          <w:bCs/>
          <w:lang w:val="en-US"/>
        </w:rPr>
      </w:pPr>
    </w:p>
    <w:p w14:paraId="750E2899" w14:textId="77777777" w:rsidR="001305FF" w:rsidRDefault="001305FF" w:rsidP="001305F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3B385EEF" w14:textId="77777777" w:rsidR="001305FF" w:rsidRDefault="001305FF" w:rsidP="001305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Enhancement of Network Slicing Phase 2 (eNS_Ph2-UEConTest)</w:t>
      </w:r>
      <w:r>
        <w:rPr>
          <w:rFonts w:ascii="Arial" w:hAnsi="Arial" w:cs="Arial"/>
          <w:b/>
          <w:bCs/>
        </w:rPr>
        <w:fldChar w:fldCharType="end"/>
      </w:r>
    </w:p>
    <w:p w14:paraId="7C9EB948" w14:textId="77777777" w:rsidR="001305FF" w:rsidRDefault="001305FF" w:rsidP="001305F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13.3.19</w:t>
      </w:r>
      <w:r>
        <w:rPr>
          <w:rFonts w:ascii="Arial" w:hAnsi="Arial" w:cs="Arial"/>
          <w:b/>
          <w:bCs/>
        </w:rPr>
        <w:fldChar w:fldCharType="end"/>
      </w:r>
    </w:p>
    <w:p w14:paraId="703703C7" w14:textId="77777777" w:rsidR="001305FF" w:rsidRDefault="001305FF" w:rsidP="001305F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998D69E" w14:textId="77777777" w:rsidR="001305FF" w:rsidRDefault="001305FF" w:rsidP="001305F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76E1F79" w14:textId="77777777" w:rsidR="001305FF" w:rsidRDefault="001305FF" w:rsidP="001305FF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1305FF" w14:paraId="36FA0D7B" w14:textId="77777777" w:rsidTr="001305FF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6BA4803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36979E1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0755799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0AE5E86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C6D21A1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1B00D5C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9FD3D3D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3233D8E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9FD4CBF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5762542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0804812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4598E04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AAA0121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1305FF" w14:paraId="28E49213" w14:textId="77777777" w:rsidTr="001305F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E3EDE5" w14:textId="77777777" w:rsidR="001305FF" w:rsidRDefault="001305F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2A253D" w14:textId="77777777" w:rsidR="001305FF" w:rsidRDefault="001305FF">
            <w:r>
              <w:rPr>
                <w:sz w:val="16"/>
                <w:szCs w:val="16"/>
              </w:rPr>
              <w:t>3690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E34DBB" w14:textId="77777777" w:rsidR="001305FF" w:rsidRDefault="001305F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29DE18" w14:textId="77777777" w:rsidR="001305FF" w:rsidRDefault="001305F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3A0C6B" w14:textId="77777777" w:rsidR="001305FF" w:rsidRDefault="001305FF">
            <w:r>
              <w:rPr>
                <w:sz w:val="16"/>
                <w:szCs w:val="16"/>
              </w:rPr>
              <w:t>Update  eNS test case 9.1.13.2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FB4C92" w14:textId="77777777" w:rsidR="001305FF" w:rsidRDefault="001305F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B565DD" w14:textId="77777777" w:rsidR="001305FF" w:rsidRDefault="001305F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11AD9F" w14:textId="77777777" w:rsidR="001305FF" w:rsidRDefault="001305FF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3E7A8B" w14:textId="77777777" w:rsidR="001305FF" w:rsidRDefault="001305FF">
            <w:r>
              <w:rPr>
                <w:sz w:val="16"/>
                <w:szCs w:val="16"/>
              </w:rPr>
              <w:t>R5-233400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EFC871" w14:textId="77777777" w:rsidR="001305FF" w:rsidRDefault="001305F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E95564" w14:textId="77777777" w:rsidR="001305FF" w:rsidRDefault="001305FF">
            <w:r>
              <w:rPr>
                <w:sz w:val="16"/>
                <w:szCs w:val="16"/>
              </w:rPr>
              <w:t>eNS_Ph2-UEConTest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7DD2F7" w14:textId="77777777" w:rsidR="001305FF" w:rsidRDefault="001305F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132E51" w14:textId="77777777" w:rsidR="001305FF" w:rsidRDefault="001305FF">
            <w:pPr>
              <w:rPr>
                <w:sz w:val="16"/>
                <w:szCs w:val="16"/>
              </w:rPr>
            </w:pPr>
          </w:p>
        </w:tc>
      </w:tr>
      <w:tr w:rsidR="001305FF" w14:paraId="12B020AE" w14:textId="77777777" w:rsidTr="001305F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C4A2AA" w14:textId="77777777" w:rsidR="001305FF" w:rsidRDefault="001305F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A143B4" w14:textId="77777777" w:rsidR="001305FF" w:rsidRDefault="001305FF">
            <w:r>
              <w:rPr>
                <w:sz w:val="16"/>
                <w:szCs w:val="16"/>
              </w:rPr>
              <w:t>3691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AF121B" w14:textId="77777777" w:rsidR="001305FF" w:rsidRDefault="001305F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5654BF" w14:textId="77777777" w:rsidR="001305FF" w:rsidRDefault="001305F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FE1367" w14:textId="77777777" w:rsidR="001305FF" w:rsidRDefault="001305FF">
            <w:r>
              <w:rPr>
                <w:sz w:val="16"/>
                <w:szCs w:val="16"/>
              </w:rPr>
              <w:t>Update  eNS test case 9.3.1.4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3B4589" w14:textId="77777777" w:rsidR="001305FF" w:rsidRDefault="001305F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E780FE" w14:textId="77777777" w:rsidR="001305FF" w:rsidRDefault="001305F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4C8383" w14:textId="77777777" w:rsidR="001305FF" w:rsidRDefault="001305FF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5E205E" w14:textId="77777777" w:rsidR="001305FF" w:rsidRDefault="001305FF">
            <w:r>
              <w:rPr>
                <w:sz w:val="16"/>
                <w:szCs w:val="16"/>
              </w:rPr>
              <w:t>R5-233468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0C7FA6" w14:textId="77777777" w:rsidR="001305FF" w:rsidRDefault="001305F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8A0AC6" w14:textId="77777777" w:rsidR="001305FF" w:rsidRDefault="001305FF">
            <w:r>
              <w:rPr>
                <w:sz w:val="16"/>
                <w:szCs w:val="16"/>
              </w:rPr>
              <w:t>eNS_Ph2-UEConTest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CC375B" w14:textId="77777777" w:rsidR="001305FF" w:rsidRDefault="001305F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74676A" w14:textId="77777777" w:rsidR="001305FF" w:rsidRDefault="001305FF">
            <w:pPr>
              <w:rPr>
                <w:sz w:val="16"/>
                <w:szCs w:val="16"/>
              </w:rPr>
            </w:pPr>
          </w:p>
        </w:tc>
      </w:tr>
      <w:tr w:rsidR="001305FF" w14:paraId="10EC8551" w14:textId="77777777" w:rsidTr="001305F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E27E84" w14:textId="77777777" w:rsidR="001305FF" w:rsidRDefault="001305F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1C567C" w14:textId="77777777" w:rsidR="001305FF" w:rsidRDefault="001305FF">
            <w:r>
              <w:rPr>
                <w:sz w:val="16"/>
                <w:szCs w:val="16"/>
              </w:rPr>
              <w:t>3692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2EA64B" w14:textId="77777777" w:rsidR="001305FF" w:rsidRDefault="001305F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AE5D84" w14:textId="77777777" w:rsidR="001305FF" w:rsidRDefault="001305F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467BBA" w14:textId="77777777" w:rsidR="001305FF" w:rsidRDefault="001305FF">
            <w:r>
              <w:rPr>
                <w:sz w:val="16"/>
                <w:szCs w:val="16"/>
              </w:rPr>
              <w:t>Update  eNS test case 10.1.8.4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056231" w14:textId="77777777" w:rsidR="001305FF" w:rsidRDefault="001305F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94C08E" w14:textId="77777777" w:rsidR="001305FF" w:rsidRDefault="001305F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ABB764" w14:textId="77777777" w:rsidR="001305FF" w:rsidRDefault="001305FF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A74CD2" w14:textId="77777777" w:rsidR="001305FF" w:rsidRDefault="001305FF">
            <w:r>
              <w:rPr>
                <w:sz w:val="16"/>
                <w:szCs w:val="16"/>
              </w:rPr>
              <w:t>R5-233401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3AF7CC" w14:textId="77777777" w:rsidR="001305FF" w:rsidRDefault="001305F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4108FA" w14:textId="77777777" w:rsidR="001305FF" w:rsidRDefault="001305FF">
            <w:r>
              <w:rPr>
                <w:sz w:val="16"/>
                <w:szCs w:val="16"/>
              </w:rPr>
              <w:t>eNS_Ph2-UEConTest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023DAD" w14:textId="77777777" w:rsidR="001305FF" w:rsidRDefault="001305F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F051467" w14:textId="77777777" w:rsidR="001305FF" w:rsidRDefault="001305FF">
            <w:pPr>
              <w:rPr>
                <w:sz w:val="16"/>
                <w:szCs w:val="16"/>
              </w:rPr>
            </w:pPr>
          </w:p>
        </w:tc>
      </w:tr>
      <w:tr w:rsidR="001305FF" w14:paraId="003A59C4" w14:textId="77777777" w:rsidTr="001305F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C33C5B" w14:textId="77777777" w:rsidR="001305FF" w:rsidRDefault="001305F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EF5749" w14:textId="77777777" w:rsidR="001305FF" w:rsidRDefault="001305FF">
            <w:r>
              <w:rPr>
                <w:sz w:val="16"/>
                <w:szCs w:val="16"/>
              </w:rPr>
              <w:t>3693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F45866" w14:textId="77777777" w:rsidR="001305FF" w:rsidRDefault="001305F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F00277" w14:textId="77777777" w:rsidR="001305FF" w:rsidRDefault="001305F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9B7F07" w14:textId="77777777" w:rsidR="001305FF" w:rsidRDefault="001305FF">
            <w:r>
              <w:rPr>
                <w:sz w:val="16"/>
                <w:szCs w:val="16"/>
              </w:rPr>
              <w:t>Update eNS test case10.1.8.5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64E352" w14:textId="77777777" w:rsidR="001305FF" w:rsidRDefault="001305F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7187F8" w14:textId="77777777" w:rsidR="001305FF" w:rsidRDefault="001305F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7A245D" w14:textId="77777777" w:rsidR="001305FF" w:rsidRDefault="001305FF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D1D382" w14:textId="77777777" w:rsidR="001305FF" w:rsidRDefault="001305FF">
            <w:r>
              <w:rPr>
                <w:sz w:val="16"/>
                <w:szCs w:val="16"/>
              </w:rPr>
              <w:t>R5-233402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AC0642" w14:textId="77777777" w:rsidR="001305FF" w:rsidRDefault="001305F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78D842" w14:textId="77777777" w:rsidR="001305FF" w:rsidRDefault="001305FF">
            <w:r>
              <w:rPr>
                <w:sz w:val="16"/>
                <w:szCs w:val="16"/>
              </w:rPr>
              <w:t>eNS_Ph2-UEConTest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20D445B" w14:textId="77777777" w:rsidR="001305FF" w:rsidRDefault="001305F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040B82" w14:textId="77777777" w:rsidR="001305FF" w:rsidRDefault="001305FF">
            <w:pPr>
              <w:rPr>
                <w:sz w:val="16"/>
                <w:szCs w:val="16"/>
              </w:rPr>
            </w:pPr>
          </w:p>
        </w:tc>
      </w:tr>
      <w:tr w:rsidR="001305FF" w14:paraId="00CA426D" w14:textId="77777777" w:rsidTr="001305F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926F05" w14:textId="77777777" w:rsidR="001305FF" w:rsidRDefault="001305F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BA0335" w14:textId="77777777" w:rsidR="001305FF" w:rsidRDefault="001305FF">
            <w:r>
              <w:rPr>
                <w:sz w:val="16"/>
                <w:szCs w:val="16"/>
              </w:rPr>
              <w:t>3753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1A022A" w14:textId="77777777" w:rsidR="001305FF" w:rsidRDefault="001305F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D1CD0A" w14:textId="77777777" w:rsidR="001305FF" w:rsidRDefault="001305F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B3D2ED" w14:textId="77777777" w:rsidR="001305FF" w:rsidRDefault="001305FF">
            <w:r>
              <w:rPr>
                <w:sz w:val="16"/>
                <w:szCs w:val="16"/>
              </w:rPr>
              <w:t>Update of TC 10.1.8.3- NSAC / PDU session establishment reject / Maximum number of PDU sessions reached / Back-off timer is zero or not included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AF7CDB" w14:textId="77777777" w:rsidR="001305FF" w:rsidRDefault="001305F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559E38" w14:textId="77777777" w:rsidR="001305FF" w:rsidRDefault="001305F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A3C12F" w14:textId="77777777" w:rsidR="001305FF" w:rsidRDefault="001305FF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36DEDA" w14:textId="77777777" w:rsidR="001305FF" w:rsidRDefault="001305FF">
            <w:r>
              <w:rPr>
                <w:sz w:val="16"/>
                <w:szCs w:val="16"/>
              </w:rPr>
              <w:t>R5-233403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0FFC34" w14:textId="77777777" w:rsidR="001305FF" w:rsidRDefault="001305FF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4B3AC6" w14:textId="77777777" w:rsidR="001305FF" w:rsidRDefault="001305FF">
            <w:r>
              <w:rPr>
                <w:sz w:val="16"/>
                <w:szCs w:val="16"/>
              </w:rPr>
              <w:t>eNS_Ph2-UEConTest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1A7647" w14:textId="77777777" w:rsidR="001305FF" w:rsidRDefault="001305F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384C0B" w14:textId="77777777" w:rsidR="001305FF" w:rsidRDefault="001305FF">
            <w:pPr>
              <w:rPr>
                <w:sz w:val="16"/>
                <w:szCs w:val="16"/>
              </w:rPr>
            </w:pPr>
          </w:p>
        </w:tc>
      </w:tr>
      <w:tr w:rsidR="001305FF" w14:paraId="11194F3E" w14:textId="77777777" w:rsidTr="001305F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630FF5" w14:textId="77777777" w:rsidR="001305FF" w:rsidRDefault="001305F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682B54" w14:textId="77777777" w:rsidR="001305FF" w:rsidRDefault="001305FF">
            <w:r>
              <w:rPr>
                <w:sz w:val="16"/>
                <w:szCs w:val="16"/>
              </w:rPr>
              <w:t>3756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532E73" w14:textId="77777777" w:rsidR="001305FF" w:rsidRDefault="001305F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29D235" w14:textId="77777777" w:rsidR="001305FF" w:rsidRDefault="001305F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7232B0" w14:textId="77777777" w:rsidR="001305FF" w:rsidRDefault="001305FF">
            <w:r>
              <w:rPr>
                <w:sz w:val="16"/>
                <w:szCs w:val="16"/>
              </w:rPr>
              <w:t>Update to eNS_Ph2 test case 9.1.12.1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0F784E" w14:textId="77777777" w:rsidR="001305FF" w:rsidRDefault="001305F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873787" w14:textId="77777777" w:rsidR="001305FF" w:rsidRDefault="001305F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6A2529" w14:textId="77777777" w:rsidR="001305FF" w:rsidRDefault="001305FF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207E1F" w14:textId="77777777" w:rsidR="001305FF" w:rsidRDefault="001305FF">
            <w:r>
              <w:rPr>
                <w:sz w:val="16"/>
                <w:szCs w:val="16"/>
              </w:rPr>
              <w:t>R5-233378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933836" w14:textId="77777777" w:rsidR="001305FF" w:rsidRDefault="001305F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E05E5C" w14:textId="77777777" w:rsidR="001305FF" w:rsidRDefault="001305FF">
            <w:r>
              <w:rPr>
                <w:sz w:val="16"/>
                <w:szCs w:val="16"/>
              </w:rPr>
              <w:t>eNS_Ph2-UEConTest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390DB3F" w14:textId="77777777" w:rsidR="001305FF" w:rsidRDefault="001305F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37C1F9" w14:textId="77777777" w:rsidR="001305FF" w:rsidRDefault="001305FF">
            <w:pPr>
              <w:rPr>
                <w:sz w:val="16"/>
                <w:szCs w:val="16"/>
              </w:rPr>
            </w:pPr>
          </w:p>
        </w:tc>
      </w:tr>
      <w:tr w:rsidR="001305FF" w14:paraId="46F78116" w14:textId="77777777" w:rsidTr="001305F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01B293" w14:textId="77777777" w:rsidR="001305FF" w:rsidRDefault="001305F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2C7BF5" w14:textId="77777777" w:rsidR="001305FF" w:rsidRDefault="001305FF">
            <w:r>
              <w:rPr>
                <w:sz w:val="16"/>
                <w:szCs w:val="16"/>
              </w:rPr>
              <w:t>3757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9C3595" w14:textId="77777777" w:rsidR="001305FF" w:rsidRDefault="001305F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C044DC" w14:textId="77777777" w:rsidR="001305FF" w:rsidRDefault="001305F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1E7A71" w14:textId="77777777" w:rsidR="001305FF" w:rsidRDefault="001305FF">
            <w:r>
              <w:rPr>
                <w:sz w:val="16"/>
                <w:szCs w:val="16"/>
              </w:rPr>
              <w:t>Update to eNS_Ph2 test case 9.1.12.2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4C4F0A" w14:textId="77777777" w:rsidR="001305FF" w:rsidRDefault="001305F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811490" w14:textId="77777777" w:rsidR="001305FF" w:rsidRDefault="001305F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FEC1BD" w14:textId="77777777" w:rsidR="001305FF" w:rsidRDefault="001305FF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5B3904" w14:textId="77777777" w:rsidR="001305FF" w:rsidRDefault="001305FF">
            <w:r>
              <w:rPr>
                <w:sz w:val="16"/>
                <w:szCs w:val="16"/>
              </w:rPr>
              <w:t>R5-232778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A721A0" w14:textId="77777777" w:rsidR="001305FF" w:rsidRDefault="001305F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C1C26E" w14:textId="77777777" w:rsidR="001305FF" w:rsidRDefault="001305FF">
            <w:r>
              <w:rPr>
                <w:sz w:val="16"/>
                <w:szCs w:val="16"/>
              </w:rPr>
              <w:t>eNS_Ph2-UEConTest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4CBE7E" w14:textId="77777777" w:rsidR="001305FF" w:rsidRDefault="001305FF">
            <w:r>
              <w:rPr>
                <w:sz w:val="16"/>
                <w:szCs w:val="16"/>
              </w:rPr>
              <w:t>9.1.12.2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934BB06" w14:textId="77777777" w:rsidR="001305FF" w:rsidRDefault="001305F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1305FF" w14:paraId="06AB7D5A" w14:textId="77777777" w:rsidTr="001305F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2013C4" w14:textId="77777777" w:rsidR="001305FF" w:rsidRDefault="001305F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A319D4" w14:textId="77777777" w:rsidR="001305FF" w:rsidRDefault="001305FF">
            <w:r>
              <w:rPr>
                <w:sz w:val="16"/>
                <w:szCs w:val="16"/>
              </w:rPr>
              <w:t>3790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228267" w14:textId="77777777" w:rsidR="001305FF" w:rsidRDefault="001305F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F17F96" w14:textId="77777777" w:rsidR="001305FF" w:rsidRDefault="001305F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B872FC" w14:textId="77777777" w:rsidR="001305FF" w:rsidRDefault="001305FF">
            <w:r>
              <w:rPr>
                <w:sz w:val="16"/>
                <w:szCs w:val="16"/>
              </w:rPr>
              <w:t>Correction of NR TC 10.1.8.1-NSAC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20110E" w14:textId="77777777" w:rsidR="001305FF" w:rsidRDefault="001305F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3B01F4" w14:textId="77777777" w:rsidR="001305FF" w:rsidRDefault="001305F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C6CC80" w14:textId="77777777" w:rsidR="001305FF" w:rsidRDefault="001305FF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A022B0" w14:textId="77777777" w:rsidR="001305FF" w:rsidRDefault="001305FF">
            <w:r>
              <w:rPr>
                <w:sz w:val="16"/>
                <w:szCs w:val="16"/>
              </w:rPr>
              <w:t>R5-233404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5FB220" w14:textId="77777777" w:rsidR="001305FF" w:rsidRDefault="001305FF">
            <w:r>
              <w:rPr>
                <w:sz w:val="16"/>
                <w:szCs w:val="16"/>
              </w:rPr>
              <w:t>Huawei, Hisilicon, Datang LinkTester, 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413696" w14:textId="77777777" w:rsidR="001305FF" w:rsidRDefault="001305FF">
            <w:r>
              <w:rPr>
                <w:sz w:val="16"/>
                <w:szCs w:val="16"/>
              </w:rPr>
              <w:t>eNS_Ph2-UEConTest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D804D6" w14:textId="77777777" w:rsidR="001305FF" w:rsidRDefault="001305F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3E78C1" w14:textId="77777777" w:rsidR="001305FF" w:rsidRDefault="001305FF">
            <w:pPr>
              <w:rPr>
                <w:sz w:val="16"/>
                <w:szCs w:val="16"/>
              </w:rPr>
            </w:pPr>
          </w:p>
        </w:tc>
      </w:tr>
      <w:tr w:rsidR="001305FF" w14:paraId="7AFFB026" w14:textId="77777777" w:rsidTr="001305F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F4951F" w14:textId="77777777" w:rsidR="001305FF" w:rsidRDefault="001305F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09C5A3" w14:textId="77777777" w:rsidR="001305FF" w:rsidRDefault="001305FF">
            <w:r>
              <w:rPr>
                <w:sz w:val="16"/>
                <w:szCs w:val="16"/>
              </w:rPr>
              <w:t>3791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EFF654" w14:textId="77777777" w:rsidR="001305FF" w:rsidRDefault="001305F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C9AE95" w14:textId="77777777" w:rsidR="001305FF" w:rsidRDefault="001305F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3B8191" w14:textId="77777777" w:rsidR="001305FF" w:rsidRDefault="001305FF">
            <w:r>
              <w:rPr>
                <w:sz w:val="16"/>
                <w:szCs w:val="16"/>
              </w:rPr>
              <w:t>Correction of NR TC 10.1.8.2-NSAC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E65FD5" w14:textId="77777777" w:rsidR="001305FF" w:rsidRDefault="001305F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F74526" w14:textId="77777777" w:rsidR="001305FF" w:rsidRDefault="001305F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248352" w14:textId="77777777" w:rsidR="001305FF" w:rsidRDefault="001305FF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CEA354" w14:textId="77777777" w:rsidR="001305FF" w:rsidRDefault="001305FF">
            <w:r>
              <w:rPr>
                <w:sz w:val="16"/>
                <w:szCs w:val="16"/>
              </w:rPr>
              <w:t>R5-233405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5C8C62" w14:textId="77777777" w:rsidR="001305FF" w:rsidRDefault="001305FF">
            <w:r>
              <w:rPr>
                <w:sz w:val="16"/>
                <w:szCs w:val="16"/>
              </w:rPr>
              <w:t>Huawei, Hisilicon, Datang LinkTester, 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824E49" w14:textId="77777777" w:rsidR="001305FF" w:rsidRDefault="001305FF">
            <w:r>
              <w:rPr>
                <w:sz w:val="16"/>
                <w:szCs w:val="16"/>
              </w:rPr>
              <w:t>eNS_Ph2-UEConTest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0239AF" w14:textId="77777777" w:rsidR="001305FF" w:rsidRDefault="001305F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6BCF62" w14:textId="77777777" w:rsidR="001305FF" w:rsidRDefault="001305FF">
            <w:pPr>
              <w:rPr>
                <w:sz w:val="16"/>
                <w:szCs w:val="16"/>
              </w:rPr>
            </w:pPr>
          </w:p>
        </w:tc>
      </w:tr>
    </w:tbl>
    <w:p w14:paraId="3E15A1EF" w14:textId="77777777" w:rsidR="001305FF" w:rsidRDefault="001305FF" w:rsidP="001305FF"/>
    <w:p w14:paraId="5EF218AD" w14:textId="77777777" w:rsidR="001305FF" w:rsidRDefault="001305FF" w:rsidP="001305FF"/>
    <w:p w14:paraId="7D8FABE9" w14:textId="77777777" w:rsidR="00CB28BC" w:rsidRPr="00917427" w:rsidRDefault="00CB28BC" w:rsidP="00CB28B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100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RP-230946</w:t>
      </w:r>
      <w:r>
        <w:rPr>
          <w:b/>
          <w:i/>
          <w:noProof/>
          <w:sz w:val="28"/>
        </w:rPr>
        <w:fldChar w:fldCharType="end"/>
      </w:r>
    </w:p>
    <w:p w14:paraId="0BC30D72" w14:textId="77777777" w:rsidR="00CB28BC" w:rsidRPr="00784730" w:rsidRDefault="00CB28BC" w:rsidP="00CB28B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Taipei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14th Jun 2023</w:t>
      </w:r>
      <w:r w:rsidRPr="00784730">
        <w:rPr>
          <w:b/>
          <w:noProof/>
          <w:sz w:val="24"/>
        </w:rPr>
        <w:fldChar w:fldCharType="end"/>
      </w:r>
    </w:p>
    <w:p w14:paraId="54E7955F" w14:textId="77777777" w:rsidR="00CB28BC" w:rsidRPr="00050554" w:rsidRDefault="00CB28BC" w:rsidP="00CB28BC">
      <w:pPr>
        <w:rPr>
          <w:rFonts w:ascii="Arial" w:hAnsi="Arial" w:cs="Arial"/>
          <w:b/>
          <w:bCs/>
          <w:lang w:val="en-US"/>
        </w:rPr>
      </w:pPr>
    </w:p>
    <w:p w14:paraId="535A37E0" w14:textId="77777777" w:rsidR="00CB28BC" w:rsidRDefault="00CB28BC" w:rsidP="00CB28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471E6876" w14:textId="77777777" w:rsidR="00CB28BC" w:rsidRPr="00E145B1" w:rsidRDefault="00CB28BC" w:rsidP="00CB28B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Support of reduced capability NR devices (NR_redcap_plus_ARCH-UEConTest) (Batch 1)</w:t>
      </w:r>
      <w:r>
        <w:rPr>
          <w:rFonts w:ascii="Arial" w:hAnsi="Arial" w:cs="Arial"/>
          <w:b/>
          <w:bCs/>
        </w:rPr>
        <w:fldChar w:fldCharType="end"/>
      </w:r>
    </w:p>
    <w:p w14:paraId="749A59C5" w14:textId="77777777" w:rsidR="00CB28BC" w:rsidRDefault="00CB28BC" w:rsidP="00CB28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13.3.20</w:t>
      </w:r>
      <w:r>
        <w:rPr>
          <w:rFonts w:ascii="Arial" w:hAnsi="Arial" w:cs="Arial"/>
          <w:b/>
          <w:bCs/>
        </w:rPr>
        <w:fldChar w:fldCharType="end"/>
      </w:r>
    </w:p>
    <w:p w14:paraId="6072D1C7" w14:textId="77777777" w:rsidR="00CB28BC" w:rsidRDefault="00CB28BC" w:rsidP="00CB28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FE698D5" w14:textId="77777777" w:rsidR="00CB28BC" w:rsidRDefault="00CB28BC" w:rsidP="00CB28B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81FF8B" w14:textId="77777777" w:rsidR="00CB28BC" w:rsidRPr="004E535C" w:rsidRDefault="00CB28BC" w:rsidP="00CB28B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100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B28BC" w:rsidRPr="004E535C" w14:paraId="60C64B81" w14:textId="77777777" w:rsidTr="00C900A0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2353B01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F258874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DF0A3FB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3CFA5DC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01A9BF2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7DD8781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8A42B9E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D2A1860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2F5FBC3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1C81612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4038D27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74AEF20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0C4964A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B28BC" w14:paraId="28E80DF5" w14:textId="77777777" w:rsidTr="00C900A0">
        <w:tc>
          <w:tcPr>
            <w:tcW w:w="879" w:type="dxa"/>
          </w:tcPr>
          <w:p w14:paraId="324B7DAA" w14:textId="77777777" w:rsidR="00CB28BC" w:rsidRDefault="00CB28BC" w:rsidP="00C900A0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1520A885" w14:textId="77777777" w:rsidR="00CB28BC" w:rsidRDefault="00CB28BC" w:rsidP="00C900A0">
            <w:r>
              <w:rPr>
                <w:sz w:val="16"/>
                <w:szCs w:val="16"/>
              </w:rPr>
              <w:t>2790</w:t>
            </w:r>
          </w:p>
        </w:tc>
        <w:tc>
          <w:tcPr>
            <w:tcW w:w="517" w:type="dxa"/>
          </w:tcPr>
          <w:p w14:paraId="20EDADEA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935BB4E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5F7C3E" w14:textId="77777777" w:rsidR="00CB28BC" w:rsidRDefault="00CB28BC" w:rsidP="00C900A0">
            <w:r>
              <w:rPr>
                <w:sz w:val="16"/>
                <w:szCs w:val="16"/>
              </w:rPr>
              <w:t>Update general configuration parameter for HD-FDD UE</w:t>
            </w:r>
          </w:p>
        </w:tc>
        <w:tc>
          <w:tcPr>
            <w:tcW w:w="517" w:type="dxa"/>
          </w:tcPr>
          <w:p w14:paraId="532E5FB7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1ADFCD" w14:textId="77777777" w:rsidR="00CB28BC" w:rsidRDefault="00CB28BC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630879A9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7303F74" w14:textId="77777777" w:rsidR="00CB28BC" w:rsidRDefault="00CB28BC" w:rsidP="00C900A0">
            <w:r>
              <w:rPr>
                <w:sz w:val="16"/>
                <w:szCs w:val="16"/>
              </w:rPr>
              <w:t>R5-233406</w:t>
            </w:r>
          </w:p>
        </w:tc>
        <w:tc>
          <w:tcPr>
            <w:tcW w:w="1597" w:type="dxa"/>
          </w:tcPr>
          <w:p w14:paraId="70FF3707" w14:textId="77777777" w:rsidR="00CB28BC" w:rsidRDefault="00CB28BC" w:rsidP="00C900A0">
            <w:r>
              <w:rPr>
                <w:sz w:val="16"/>
                <w:szCs w:val="16"/>
              </w:rPr>
              <w:t>Huawei, Hisilicon, MCC TF160</w:t>
            </w:r>
          </w:p>
        </w:tc>
        <w:tc>
          <w:tcPr>
            <w:tcW w:w="1122" w:type="dxa"/>
          </w:tcPr>
          <w:p w14:paraId="09EF0B58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292F5ED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F15F76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41951305" w14:textId="77777777" w:rsidTr="00C900A0">
        <w:tc>
          <w:tcPr>
            <w:tcW w:w="879" w:type="dxa"/>
          </w:tcPr>
          <w:p w14:paraId="696C2C8B" w14:textId="77777777" w:rsidR="00CB28BC" w:rsidRDefault="00CB28BC" w:rsidP="00C900A0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75F5C7B4" w14:textId="77777777" w:rsidR="00CB28BC" w:rsidRDefault="00CB28BC" w:rsidP="00C900A0">
            <w:r>
              <w:rPr>
                <w:sz w:val="16"/>
                <w:szCs w:val="16"/>
              </w:rPr>
              <w:t>0474</w:t>
            </w:r>
          </w:p>
        </w:tc>
        <w:tc>
          <w:tcPr>
            <w:tcW w:w="517" w:type="dxa"/>
          </w:tcPr>
          <w:p w14:paraId="70FB4437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74EDAF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CF4E96" w14:textId="77777777" w:rsidR="00CB28BC" w:rsidRDefault="00CB28BC" w:rsidP="00C900A0">
            <w:r>
              <w:rPr>
                <w:sz w:val="16"/>
                <w:szCs w:val="16"/>
              </w:rPr>
              <w:t>Capability of REL17 Relaxed measurements in IDLE for RedCap</w:t>
            </w:r>
          </w:p>
        </w:tc>
        <w:tc>
          <w:tcPr>
            <w:tcW w:w="517" w:type="dxa"/>
          </w:tcPr>
          <w:p w14:paraId="4E067548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CE2C1C" w14:textId="77777777" w:rsidR="00CB28BC" w:rsidRDefault="00CB28BC" w:rsidP="00C900A0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</w:tcPr>
          <w:p w14:paraId="487F3006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26227B3" w14:textId="77777777" w:rsidR="00CB28BC" w:rsidRDefault="00CB28BC" w:rsidP="00C900A0">
            <w:r>
              <w:rPr>
                <w:sz w:val="16"/>
                <w:szCs w:val="16"/>
              </w:rPr>
              <w:t>R5-232929</w:t>
            </w:r>
          </w:p>
        </w:tc>
        <w:tc>
          <w:tcPr>
            <w:tcW w:w="1597" w:type="dxa"/>
          </w:tcPr>
          <w:p w14:paraId="1A99EFD9" w14:textId="77777777" w:rsidR="00CB28BC" w:rsidRDefault="00CB28BC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E9307F0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9A44D32" w14:textId="77777777" w:rsidR="00CB28BC" w:rsidRDefault="00CB28BC" w:rsidP="00C900A0">
            <w:r>
              <w:rPr>
                <w:sz w:val="16"/>
                <w:szCs w:val="16"/>
              </w:rPr>
              <w:t>A.4.3.12</w:t>
            </w:r>
          </w:p>
        </w:tc>
        <w:tc>
          <w:tcPr>
            <w:tcW w:w="998" w:type="dxa"/>
          </w:tcPr>
          <w:p w14:paraId="7F3223D1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B28BC" w14:paraId="252544A8" w14:textId="77777777" w:rsidTr="00C900A0">
        <w:tc>
          <w:tcPr>
            <w:tcW w:w="879" w:type="dxa"/>
          </w:tcPr>
          <w:p w14:paraId="0F0777AB" w14:textId="77777777" w:rsidR="00CB28BC" w:rsidRDefault="00CB28BC" w:rsidP="00C900A0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2C868E39" w14:textId="77777777" w:rsidR="00CB28BC" w:rsidRDefault="00CB28BC" w:rsidP="00C900A0">
            <w:r>
              <w:rPr>
                <w:sz w:val="16"/>
                <w:szCs w:val="16"/>
              </w:rPr>
              <w:t>0478</w:t>
            </w:r>
          </w:p>
        </w:tc>
        <w:tc>
          <w:tcPr>
            <w:tcW w:w="517" w:type="dxa"/>
          </w:tcPr>
          <w:p w14:paraId="410AF5E7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88668C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D2FB92" w14:textId="77777777" w:rsidR="00CB28BC" w:rsidRDefault="00CB28BC" w:rsidP="00C900A0">
            <w:r>
              <w:rPr>
                <w:sz w:val="16"/>
                <w:szCs w:val="16"/>
              </w:rPr>
              <w:t>Adding PICS of PC7</w:t>
            </w:r>
          </w:p>
        </w:tc>
        <w:tc>
          <w:tcPr>
            <w:tcW w:w="517" w:type="dxa"/>
          </w:tcPr>
          <w:p w14:paraId="740A13C3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A50644" w14:textId="77777777" w:rsidR="00CB28BC" w:rsidRDefault="00CB28BC" w:rsidP="00C900A0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</w:tcPr>
          <w:p w14:paraId="72EE443A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9BC69FE" w14:textId="77777777" w:rsidR="00CB28BC" w:rsidRDefault="00CB28BC" w:rsidP="00C900A0">
            <w:r>
              <w:rPr>
                <w:sz w:val="16"/>
                <w:szCs w:val="16"/>
              </w:rPr>
              <w:t>R5-233034</w:t>
            </w:r>
          </w:p>
        </w:tc>
        <w:tc>
          <w:tcPr>
            <w:tcW w:w="1597" w:type="dxa"/>
          </w:tcPr>
          <w:p w14:paraId="0C3B181B" w14:textId="77777777" w:rsidR="00CB28BC" w:rsidRDefault="00CB28B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2188DB0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3007687" w14:textId="77777777" w:rsidR="00CB28BC" w:rsidRDefault="00CB28BC" w:rsidP="00C900A0">
            <w:r>
              <w:rPr>
                <w:sz w:val="16"/>
                <w:szCs w:val="16"/>
              </w:rPr>
              <w:t>A.4.3.1</w:t>
            </w:r>
          </w:p>
        </w:tc>
        <w:tc>
          <w:tcPr>
            <w:tcW w:w="998" w:type="dxa"/>
          </w:tcPr>
          <w:p w14:paraId="13CFC780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CB28BC" w14:paraId="15842333" w14:textId="77777777" w:rsidTr="00C900A0">
        <w:tc>
          <w:tcPr>
            <w:tcW w:w="879" w:type="dxa"/>
          </w:tcPr>
          <w:p w14:paraId="21C79BA1" w14:textId="77777777" w:rsidR="00CB28BC" w:rsidRDefault="00CB28BC" w:rsidP="00C900A0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01AA249E" w14:textId="77777777" w:rsidR="00CB28BC" w:rsidRDefault="00CB28BC" w:rsidP="00C900A0">
            <w:r>
              <w:rPr>
                <w:sz w:val="16"/>
                <w:szCs w:val="16"/>
              </w:rPr>
              <w:t>0913</w:t>
            </w:r>
          </w:p>
        </w:tc>
        <w:tc>
          <w:tcPr>
            <w:tcW w:w="517" w:type="dxa"/>
          </w:tcPr>
          <w:p w14:paraId="774B6C8E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3907568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F4D27F" w14:textId="77777777" w:rsidR="00CB28BC" w:rsidRDefault="00CB28BC" w:rsidP="00C900A0">
            <w:r>
              <w:rPr>
                <w:sz w:val="16"/>
                <w:szCs w:val="16"/>
              </w:rPr>
              <w:t>Adding RedCap UE FR2 PC7 Carrier leakage requirement</w:t>
            </w:r>
          </w:p>
        </w:tc>
        <w:tc>
          <w:tcPr>
            <w:tcW w:w="517" w:type="dxa"/>
          </w:tcPr>
          <w:p w14:paraId="063C496D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D994AB" w14:textId="77777777" w:rsidR="00CB28BC" w:rsidRDefault="00CB28B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23293532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EEA872B" w14:textId="77777777" w:rsidR="00CB28BC" w:rsidRDefault="00CB28BC" w:rsidP="00C900A0">
            <w:r>
              <w:rPr>
                <w:sz w:val="16"/>
                <w:szCs w:val="16"/>
              </w:rPr>
              <w:t>R5-233552</w:t>
            </w:r>
          </w:p>
        </w:tc>
        <w:tc>
          <w:tcPr>
            <w:tcW w:w="1597" w:type="dxa"/>
          </w:tcPr>
          <w:p w14:paraId="06506BD2" w14:textId="77777777" w:rsidR="00CB28BC" w:rsidRDefault="00CB28BC" w:rsidP="00C900A0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644F9AE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F2B705D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8265B2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483AD951" w14:textId="77777777" w:rsidTr="00C900A0">
        <w:tc>
          <w:tcPr>
            <w:tcW w:w="879" w:type="dxa"/>
          </w:tcPr>
          <w:p w14:paraId="09472496" w14:textId="77777777" w:rsidR="00CB28BC" w:rsidRDefault="00CB28BC" w:rsidP="00C900A0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095345CB" w14:textId="77777777" w:rsidR="00CB28BC" w:rsidRDefault="00CB28BC" w:rsidP="00C900A0">
            <w:r>
              <w:rPr>
                <w:sz w:val="16"/>
                <w:szCs w:val="16"/>
              </w:rPr>
              <w:t>0914</w:t>
            </w:r>
          </w:p>
        </w:tc>
        <w:tc>
          <w:tcPr>
            <w:tcW w:w="517" w:type="dxa"/>
          </w:tcPr>
          <w:p w14:paraId="5AA9322B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7F68905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F33FC9" w14:textId="77777777" w:rsidR="00CB28BC" w:rsidRDefault="00CB28BC" w:rsidP="00C900A0">
            <w:r>
              <w:rPr>
                <w:sz w:val="16"/>
                <w:szCs w:val="16"/>
              </w:rPr>
              <w:t>Adding RedCap UE FR2 PC7 In-band emissions requirement</w:t>
            </w:r>
          </w:p>
        </w:tc>
        <w:tc>
          <w:tcPr>
            <w:tcW w:w="517" w:type="dxa"/>
          </w:tcPr>
          <w:p w14:paraId="09E2D9FD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D17BD3" w14:textId="77777777" w:rsidR="00CB28BC" w:rsidRDefault="00CB28B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25884158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73F91D3" w14:textId="77777777" w:rsidR="00CB28BC" w:rsidRDefault="00CB28BC" w:rsidP="00C900A0">
            <w:r>
              <w:rPr>
                <w:sz w:val="16"/>
                <w:szCs w:val="16"/>
              </w:rPr>
              <w:t>R5-233553</w:t>
            </w:r>
          </w:p>
        </w:tc>
        <w:tc>
          <w:tcPr>
            <w:tcW w:w="1597" w:type="dxa"/>
          </w:tcPr>
          <w:p w14:paraId="5CCA4915" w14:textId="77777777" w:rsidR="00CB28BC" w:rsidRDefault="00CB28BC" w:rsidP="00C900A0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762872A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9E83C9B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6A0B28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7F48B494" w14:textId="77777777" w:rsidTr="00C900A0">
        <w:tc>
          <w:tcPr>
            <w:tcW w:w="879" w:type="dxa"/>
          </w:tcPr>
          <w:p w14:paraId="14AFE5D3" w14:textId="77777777" w:rsidR="00CB28BC" w:rsidRDefault="00CB28BC" w:rsidP="00C900A0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3B108A9F" w14:textId="77777777" w:rsidR="00CB28BC" w:rsidRDefault="00CB28BC" w:rsidP="00C900A0">
            <w:r>
              <w:rPr>
                <w:sz w:val="16"/>
                <w:szCs w:val="16"/>
              </w:rPr>
              <w:t>0923</w:t>
            </w:r>
          </w:p>
        </w:tc>
        <w:tc>
          <w:tcPr>
            <w:tcW w:w="517" w:type="dxa"/>
          </w:tcPr>
          <w:p w14:paraId="04A2CDBB" w14:textId="77777777" w:rsidR="00CB28BC" w:rsidRDefault="00CB28BC" w:rsidP="00C900A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4BB3BD9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F3E785" w14:textId="77777777" w:rsidR="00CB28BC" w:rsidRDefault="00CB28BC" w:rsidP="00C900A0">
            <w:r>
              <w:rPr>
                <w:sz w:val="16"/>
                <w:szCs w:val="16"/>
              </w:rPr>
              <w:t>Adding FR2 Redcap Rx EIS test case</w:t>
            </w:r>
          </w:p>
        </w:tc>
        <w:tc>
          <w:tcPr>
            <w:tcW w:w="517" w:type="dxa"/>
          </w:tcPr>
          <w:p w14:paraId="2105C48A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51B932" w14:textId="77777777" w:rsidR="00CB28BC" w:rsidRDefault="00CB28B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5B3AB5EA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661AA7F" w14:textId="77777777" w:rsidR="00CB28BC" w:rsidRDefault="00CB28BC" w:rsidP="00C900A0">
            <w:r>
              <w:rPr>
                <w:sz w:val="16"/>
                <w:szCs w:val="16"/>
              </w:rPr>
              <w:t>R5-233719</w:t>
            </w:r>
          </w:p>
        </w:tc>
        <w:tc>
          <w:tcPr>
            <w:tcW w:w="1597" w:type="dxa"/>
          </w:tcPr>
          <w:p w14:paraId="1BD6B7D6" w14:textId="77777777" w:rsidR="00CB28BC" w:rsidRDefault="00CB28BC" w:rsidP="00C900A0">
            <w:r>
              <w:rPr>
                <w:sz w:val="16"/>
                <w:szCs w:val="16"/>
              </w:rPr>
              <w:t>Qualcomm Tech. Netherlands B.V</w:t>
            </w:r>
          </w:p>
        </w:tc>
        <w:tc>
          <w:tcPr>
            <w:tcW w:w="1122" w:type="dxa"/>
          </w:tcPr>
          <w:p w14:paraId="17573D39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8D47B31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86C537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3B824D68" w14:textId="77777777" w:rsidTr="00C900A0">
        <w:tc>
          <w:tcPr>
            <w:tcW w:w="879" w:type="dxa"/>
          </w:tcPr>
          <w:p w14:paraId="23449DA9" w14:textId="77777777" w:rsidR="00CB28BC" w:rsidRDefault="00CB28BC" w:rsidP="00C900A0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1A6114AB" w14:textId="77777777" w:rsidR="00CB28BC" w:rsidRDefault="00CB28BC" w:rsidP="00C900A0">
            <w:r>
              <w:rPr>
                <w:sz w:val="16"/>
                <w:szCs w:val="16"/>
              </w:rPr>
              <w:t>0924</w:t>
            </w:r>
          </w:p>
        </w:tc>
        <w:tc>
          <w:tcPr>
            <w:tcW w:w="517" w:type="dxa"/>
          </w:tcPr>
          <w:p w14:paraId="1962A769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BD1EF7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59CFF0" w14:textId="77777777" w:rsidR="00CB28BC" w:rsidRDefault="00CB28BC" w:rsidP="00C900A0">
            <w:r>
              <w:rPr>
                <w:sz w:val="16"/>
                <w:szCs w:val="16"/>
              </w:rPr>
              <w:t>Adding FR2 Redcap Rx RefSens test case</w:t>
            </w:r>
          </w:p>
        </w:tc>
        <w:tc>
          <w:tcPr>
            <w:tcW w:w="517" w:type="dxa"/>
          </w:tcPr>
          <w:p w14:paraId="328AD460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022478" w14:textId="77777777" w:rsidR="00CB28BC" w:rsidRDefault="00CB28B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543DCEE8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23786C7" w14:textId="77777777" w:rsidR="00CB28BC" w:rsidRDefault="00CB28BC" w:rsidP="00C900A0">
            <w:r>
              <w:rPr>
                <w:sz w:val="16"/>
                <w:szCs w:val="16"/>
              </w:rPr>
              <w:t>R5-232617</w:t>
            </w:r>
          </w:p>
        </w:tc>
        <w:tc>
          <w:tcPr>
            <w:tcW w:w="1597" w:type="dxa"/>
          </w:tcPr>
          <w:p w14:paraId="073A5ABC" w14:textId="77777777" w:rsidR="00CB28BC" w:rsidRDefault="00CB28BC" w:rsidP="00C900A0">
            <w:r>
              <w:rPr>
                <w:sz w:val="16"/>
                <w:szCs w:val="16"/>
              </w:rPr>
              <w:t>Qualcomm Tech. Netherlands B.V</w:t>
            </w:r>
          </w:p>
        </w:tc>
        <w:tc>
          <w:tcPr>
            <w:tcW w:w="1122" w:type="dxa"/>
          </w:tcPr>
          <w:p w14:paraId="64B79AFD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2C1BAB1" w14:textId="77777777" w:rsidR="00CB28BC" w:rsidRDefault="00CB28BC" w:rsidP="00C900A0">
            <w:r>
              <w:rPr>
                <w:sz w:val="16"/>
                <w:szCs w:val="16"/>
              </w:rPr>
              <w:t>7.3.2</w:t>
            </w:r>
          </w:p>
        </w:tc>
        <w:tc>
          <w:tcPr>
            <w:tcW w:w="998" w:type="dxa"/>
          </w:tcPr>
          <w:p w14:paraId="0D240FE4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B28BC" w14:paraId="5A2FBA27" w14:textId="77777777" w:rsidTr="00C900A0">
        <w:tc>
          <w:tcPr>
            <w:tcW w:w="879" w:type="dxa"/>
          </w:tcPr>
          <w:p w14:paraId="10E075BC" w14:textId="77777777" w:rsidR="00CB28BC" w:rsidRDefault="00CB28BC" w:rsidP="00C900A0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0E1176CE" w14:textId="77777777" w:rsidR="00CB28BC" w:rsidRDefault="00CB28BC" w:rsidP="00C900A0">
            <w:r>
              <w:rPr>
                <w:sz w:val="16"/>
                <w:szCs w:val="16"/>
              </w:rPr>
              <w:t>0925</w:t>
            </w:r>
          </w:p>
        </w:tc>
        <w:tc>
          <w:tcPr>
            <w:tcW w:w="517" w:type="dxa"/>
          </w:tcPr>
          <w:p w14:paraId="4F077794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835230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4F4EB16" w14:textId="77777777" w:rsidR="00CB28BC" w:rsidRDefault="00CB28BC" w:rsidP="00C900A0">
            <w:r>
              <w:rPr>
                <w:sz w:val="16"/>
                <w:szCs w:val="16"/>
              </w:rPr>
              <w:t>Adding FR2 Redcap PC7 to Rx Test Config Tables</w:t>
            </w:r>
          </w:p>
        </w:tc>
        <w:tc>
          <w:tcPr>
            <w:tcW w:w="517" w:type="dxa"/>
          </w:tcPr>
          <w:p w14:paraId="42EB50FB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8E8A8B" w14:textId="77777777" w:rsidR="00CB28BC" w:rsidRDefault="00CB28B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6F65DCC5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1D36F72" w14:textId="77777777" w:rsidR="00CB28BC" w:rsidRDefault="00CB28BC" w:rsidP="00C900A0">
            <w:r>
              <w:rPr>
                <w:sz w:val="16"/>
                <w:szCs w:val="16"/>
              </w:rPr>
              <w:t>R5-232618</w:t>
            </w:r>
          </w:p>
        </w:tc>
        <w:tc>
          <w:tcPr>
            <w:tcW w:w="1597" w:type="dxa"/>
          </w:tcPr>
          <w:p w14:paraId="17674840" w14:textId="77777777" w:rsidR="00CB28BC" w:rsidRDefault="00CB28BC" w:rsidP="00C900A0">
            <w:r>
              <w:rPr>
                <w:sz w:val="16"/>
                <w:szCs w:val="16"/>
              </w:rPr>
              <w:t>Qualcomm Tech. Netherlands B.V</w:t>
            </w:r>
          </w:p>
        </w:tc>
        <w:tc>
          <w:tcPr>
            <w:tcW w:w="1122" w:type="dxa"/>
          </w:tcPr>
          <w:p w14:paraId="704B7EF0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B51A62A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6605F2B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0354D587" w14:textId="77777777" w:rsidTr="00C900A0">
        <w:tc>
          <w:tcPr>
            <w:tcW w:w="879" w:type="dxa"/>
          </w:tcPr>
          <w:p w14:paraId="74055995" w14:textId="77777777" w:rsidR="00CB28BC" w:rsidRDefault="00CB28BC" w:rsidP="00C900A0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0C4AAD28" w14:textId="77777777" w:rsidR="00CB28BC" w:rsidRDefault="00CB28BC" w:rsidP="00C900A0">
            <w:r>
              <w:rPr>
                <w:sz w:val="16"/>
                <w:szCs w:val="16"/>
              </w:rPr>
              <w:t>0926</w:t>
            </w:r>
          </w:p>
        </w:tc>
        <w:tc>
          <w:tcPr>
            <w:tcW w:w="517" w:type="dxa"/>
          </w:tcPr>
          <w:p w14:paraId="27E18D1B" w14:textId="77777777" w:rsidR="00CB28BC" w:rsidRDefault="00CB28BC" w:rsidP="00C900A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2EF19C8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9BCC061" w14:textId="77777777" w:rsidR="00CB28BC" w:rsidRDefault="00CB28BC" w:rsidP="00C900A0">
            <w:r>
              <w:rPr>
                <w:sz w:val="16"/>
                <w:szCs w:val="16"/>
              </w:rPr>
              <w:t>Adding FR2 Redcap PC7 to Tx Test Config Tables</w:t>
            </w:r>
          </w:p>
        </w:tc>
        <w:tc>
          <w:tcPr>
            <w:tcW w:w="517" w:type="dxa"/>
          </w:tcPr>
          <w:p w14:paraId="592D4851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3C27AA" w14:textId="77777777" w:rsidR="00CB28BC" w:rsidRDefault="00CB28B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53CA6F3C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81A3FC5" w14:textId="77777777" w:rsidR="00CB28BC" w:rsidRDefault="00CB28BC" w:rsidP="00C900A0">
            <w:r>
              <w:rPr>
                <w:sz w:val="16"/>
                <w:szCs w:val="16"/>
              </w:rPr>
              <w:t>R5-233718</w:t>
            </w:r>
          </w:p>
        </w:tc>
        <w:tc>
          <w:tcPr>
            <w:tcW w:w="1597" w:type="dxa"/>
          </w:tcPr>
          <w:p w14:paraId="420D1C6B" w14:textId="77777777" w:rsidR="00CB28BC" w:rsidRDefault="00CB28BC" w:rsidP="00C900A0">
            <w:r>
              <w:rPr>
                <w:sz w:val="16"/>
                <w:szCs w:val="16"/>
              </w:rPr>
              <w:t>Qualcomm Tech. Netherlands B.V</w:t>
            </w:r>
          </w:p>
        </w:tc>
        <w:tc>
          <w:tcPr>
            <w:tcW w:w="1122" w:type="dxa"/>
          </w:tcPr>
          <w:p w14:paraId="0C080306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A68C1F7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E5F0D5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208A9AF1" w14:textId="77777777" w:rsidTr="00C900A0">
        <w:tc>
          <w:tcPr>
            <w:tcW w:w="879" w:type="dxa"/>
          </w:tcPr>
          <w:p w14:paraId="68904DB8" w14:textId="77777777" w:rsidR="00CB28BC" w:rsidRDefault="00CB28BC" w:rsidP="00C900A0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03027619" w14:textId="77777777" w:rsidR="00CB28BC" w:rsidRDefault="00CB28BC" w:rsidP="00C900A0">
            <w:r>
              <w:rPr>
                <w:sz w:val="16"/>
                <w:szCs w:val="16"/>
              </w:rPr>
              <w:t>0939</w:t>
            </w:r>
          </w:p>
        </w:tc>
        <w:tc>
          <w:tcPr>
            <w:tcW w:w="517" w:type="dxa"/>
          </w:tcPr>
          <w:p w14:paraId="107956EE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A08A4A2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8A09FDC" w14:textId="77777777" w:rsidR="00CB28BC" w:rsidRDefault="00CB28BC" w:rsidP="00C900A0">
            <w:r>
              <w:rPr>
                <w:sz w:val="16"/>
                <w:szCs w:val="16"/>
              </w:rPr>
              <w:t>Adding side condition of beam correspondence for PC7</w:t>
            </w:r>
          </w:p>
        </w:tc>
        <w:tc>
          <w:tcPr>
            <w:tcW w:w="517" w:type="dxa"/>
          </w:tcPr>
          <w:p w14:paraId="25219FED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011B3F" w14:textId="77777777" w:rsidR="00CB28BC" w:rsidRDefault="00CB28B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437EF2B0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831299E" w14:textId="77777777" w:rsidR="00CB28BC" w:rsidRDefault="00CB28BC" w:rsidP="00C900A0">
            <w:r>
              <w:rPr>
                <w:sz w:val="16"/>
                <w:szCs w:val="16"/>
              </w:rPr>
              <w:t>R5-233554</w:t>
            </w:r>
          </w:p>
        </w:tc>
        <w:tc>
          <w:tcPr>
            <w:tcW w:w="1597" w:type="dxa"/>
          </w:tcPr>
          <w:p w14:paraId="111690E1" w14:textId="77777777" w:rsidR="00CB28BC" w:rsidRDefault="00CB28B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9C0D298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55BD64D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3933F3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2FB4333E" w14:textId="77777777" w:rsidTr="00C900A0">
        <w:tc>
          <w:tcPr>
            <w:tcW w:w="879" w:type="dxa"/>
          </w:tcPr>
          <w:p w14:paraId="0066C2BB" w14:textId="77777777" w:rsidR="00CB28BC" w:rsidRDefault="00CB28BC" w:rsidP="00C900A0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014935BC" w14:textId="77777777" w:rsidR="00CB28BC" w:rsidRDefault="00CB28BC" w:rsidP="00C900A0">
            <w:r>
              <w:rPr>
                <w:sz w:val="16"/>
                <w:szCs w:val="16"/>
              </w:rPr>
              <w:t>0944</w:t>
            </w:r>
          </w:p>
        </w:tc>
        <w:tc>
          <w:tcPr>
            <w:tcW w:w="517" w:type="dxa"/>
          </w:tcPr>
          <w:p w14:paraId="709F30CE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20504D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B563C7" w14:textId="77777777" w:rsidR="00CB28BC" w:rsidRDefault="00CB28BC" w:rsidP="00C900A0">
            <w:r>
              <w:rPr>
                <w:sz w:val="16"/>
                <w:szCs w:val="16"/>
              </w:rPr>
              <w:t>Addition to the abbreviations on RedCap for FR2 UE</w:t>
            </w:r>
          </w:p>
        </w:tc>
        <w:tc>
          <w:tcPr>
            <w:tcW w:w="517" w:type="dxa"/>
          </w:tcPr>
          <w:p w14:paraId="09C19FEA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208695" w14:textId="77777777" w:rsidR="00CB28BC" w:rsidRDefault="00CB28B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4ED7F345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D9C828B" w14:textId="77777777" w:rsidR="00CB28BC" w:rsidRDefault="00CB28BC" w:rsidP="00C900A0">
            <w:r>
              <w:rPr>
                <w:sz w:val="16"/>
                <w:szCs w:val="16"/>
              </w:rPr>
              <w:t>R5-233206</w:t>
            </w:r>
          </w:p>
        </w:tc>
        <w:tc>
          <w:tcPr>
            <w:tcW w:w="1597" w:type="dxa"/>
          </w:tcPr>
          <w:p w14:paraId="0848FE98" w14:textId="77777777" w:rsidR="00CB28BC" w:rsidRDefault="00CB28BC" w:rsidP="00C900A0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735BB680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0754FED" w14:textId="77777777" w:rsidR="00CB28BC" w:rsidRDefault="00CB28BC" w:rsidP="00C900A0">
            <w:r>
              <w:rPr>
                <w:sz w:val="16"/>
                <w:szCs w:val="16"/>
              </w:rPr>
              <w:t>3.1, 3.2, 3.3</w:t>
            </w:r>
          </w:p>
        </w:tc>
        <w:tc>
          <w:tcPr>
            <w:tcW w:w="998" w:type="dxa"/>
          </w:tcPr>
          <w:p w14:paraId="4F8801A7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B28BC" w14:paraId="42428D21" w14:textId="77777777" w:rsidTr="00C900A0">
        <w:tc>
          <w:tcPr>
            <w:tcW w:w="879" w:type="dxa"/>
          </w:tcPr>
          <w:p w14:paraId="2F1EA79E" w14:textId="77777777" w:rsidR="00CB28BC" w:rsidRDefault="00CB28BC" w:rsidP="00C900A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461126EC" w14:textId="77777777" w:rsidR="00CB28BC" w:rsidRDefault="00CB28BC" w:rsidP="00C900A0">
            <w:r>
              <w:rPr>
                <w:sz w:val="16"/>
                <w:szCs w:val="16"/>
              </w:rPr>
              <w:t>0656</w:t>
            </w:r>
          </w:p>
        </w:tc>
        <w:tc>
          <w:tcPr>
            <w:tcW w:w="517" w:type="dxa"/>
          </w:tcPr>
          <w:p w14:paraId="1B0F135D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C669248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06902C" w14:textId="77777777" w:rsidR="00CB28BC" w:rsidRDefault="00CB28BC" w:rsidP="00C900A0">
            <w:r>
              <w:rPr>
                <w:sz w:val="16"/>
                <w:szCs w:val="16"/>
              </w:rPr>
              <w:t>Addition of test case 5.3.2.1.4, 2Rx FDD FR1 PDCCH performance for RedCap</w:t>
            </w:r>
          </w:p>
        </w:tc>
        <w:tc>
          <w:tcPr>
            <w:tcW w:w="517" w:type="dxa"/>
          </w:tcPr>
          <w:p w14:paraId="74D5D4C7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50CC9B" w14:textId="77777777" w:rsidR="00CB28BC" w:rsidRDefault="00CB28BC" w:rsidP="00C900A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18C628F5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51DFFE5" w14:textId="77777777" w:rsidR="00CB28BC" w:rsidRDefault="00CB28BC" w:rsidP="00C900A0">
            <w:r>
              <w:rPr>
                <w:sz w:val="16"/>
                <w:szCs w:val="16"/>
              </w:rPr>
              <w:t>R5-233598</w:t>
            </w:r>
          </w:p>
        </w:tc>
        <w:tc>
          <w:tcPr>
            <w:tcW w:w="1597" w:type="dxa"/>
          </w:tcPr>
          <w:p w14:paraId="6AEEB334" w14:textId="77777777" w:rsidR="00CB28BC" w:rsidRDefault="00CB28BC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25DC8E0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2F0244C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AD592B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715035CB" w14:textId="77777777" w:rsidTr="00C900A0">
        <w:tc>
          <w:tcPr>
            <w:tcW w:w="879" w:type="dxa"/>
          </w:tcPr>
          <w:p w14:paraId="0E2D01E9" w14:textId="77777777" w:rsidR="00CB28BC" w:rsidRDefault="00CB28BC" w:rsidP="00C900A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6FAEEFBB" w14:textId="77777777" w:rsidR="00CB28BC" w:rsidRDefault="00CB28BC" w:rsidP="00C900A0">
            <w:r>
              <w:rPr>
                <w:sz w:val="16"/>
                <w:szCs w:val="16"/>
              </w:rPr>
              <w:t>0657</w:t>
            </w:r>
          </w:p>
        </w:tc>
        <w:tc>
          <w:tcPr>
            <w:tcW w:w="517" w:type="dxa"/>
          </w:tcPr>
          <w:p w14:paraId="252FB998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2EFBBFC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0B7C21" w14:textId="77777777" w:rsidR="00CB28BC" w:rsidRDefault="00CB28BC" w:rsidP="00C900A0">
            <w:r>
              <w:rPr>
                <w:sz w:val="16"/>
                <w:szCs w:val="16"/>
              </w:rPr>
              <w:t>Addition of test case 5.3.2.2.4, 2Rx TDD FR1 PDCCH performance for RedCap</w:t>
            </w:r>
          </w:p>
        </w:tc>
        <w:tc>
          <w:tcPr>
            <w:tcW w:w="517" w:type="dxa"/>
          </w:tcPr>
          <w:p w14:paraId="7DA5BFB2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B81B54" w14:textId="77777777" w:rsidR="00CB28BC" w:rsidRDefault="00CB28BC" w:rsidP="00C900A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63FD5588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8C73174" w14:textId="77777777" w:rsidR="00CB28BC" w:rsidRDefault="00CB28BC" w:rsidP="00C900A0">
            <w:r>
              <w:rPr>
                <w:sz w:val="16"/>
                <w:szCs w:val="16"/>
              </w:rPr>
              <w:t>R5-233745</w:t>
            </w:r>
          </w:p>
        </w:tc>
        <w:tc>
          <w:tcPr>
            <w:tcW w:w="1597" w:type="dxa"/>
          </w:tcPr>
          <w:p w14:paraId="5CC0E9F5" w14:textId="77777777" w:rsidR="00CB28BC" w:rsidRDefault="00CB28BC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FDC4C65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16BAA36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6DCCA2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2BB5D6CF" w14:textId="77777777" w:rsidTr="00C900A0">
        <w:tc>
          <w:tcPr>
            <w:tcW w:w="879" w:type="dxa"/>
          </w:tcPr>
          <w:p w14:paraId="2D2CAFDF" w14:textId="77777777" w:rsidR="00CB28BC" w:rsidRDefault="00CB28BC" w:rsidP="00C900A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2663D30F" w14:textId="77777777" w:rsidR="00CB28BC" w:rsidRDefault="00CB28BC" w:rsidP="00C900A0">
            <w:r>
              <w:rPr>
                <w:sz w:val="16"/>
                <w:szCs w:val="16"/>
              </w:rPr>
              <w:t>0658</w:t>
            </w:r>
          </w:p>
        </w:tc>
        <w:tc>
          <w:tcPr>
            <w:tcW w:w="517" w:type="dxa"/>
          </w:tcPr>
          <w:p w14:paraId="5EA4A024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CA08008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45CB5E1" w14:textId="77777777" w:rsidR="00CB28BC" w:rsidRDefault="00CB28BC" w:rsidP="00C900A0">
            <w:r>
              <w:rPr>
                <w:sz w:val="16"/>
                <w:szCs w:val="16"/>
              </w:rPr>
              <w:t>Adding SNR value for test 1-4 in test case 5.2.1.1.1</w:t>
            </w:r>
          </w:p>
        </w:tc>
        <w:tc>
          <w:tcPr>
            <w:tcW w:w="517" w:type="dxa"/>
          </w:tcPr>
          <w:p w14:paraId="53BA660F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EA27D0" w14:textId="77777777" w:rsidR="00CB28BC" w:rsidRDefault="00CB28BC" w:rsidP="00C900A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220632A7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2D1ED35" w14:textId="77777777" w:rsidR="00CB28BC" w:rsidRDefault="00CB28BC" w:rsidP="00C900A0">
            <w:r>
              <w:rPr>
                <w:sz w:val="16"/>
                <w:szCs w:val="16"/>
              </w:rPr>
              <w:t>R5-233746</w:t>
            </w:r>
          </w:p>
        </w:tc>
        <w:tc>
          <w:tcPr>
            <w:tcW w:w="1597" w:type="dxa"/>
          </w:tcPr>
          <w:p w14:paraId="2A860177" w14:textId="77777777" w:rsidR="00CB28BC" w:rsidRDefault="00CB28BC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1F30BB1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41480DC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A03FA0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6755F3D9" w14:textId="77777777" w:rsidTr="00C900A0">
        <w:tc>
          <w:tcPr>
            <w:tcW w:w="879" w:type="dxa"/>
          </w:tcPr>
          <w:p w14:paraId="79FE9C70" w14:textId="77777777" w:rsidR="00CB28BC" w:rsidRDefault="00CB28BC" w:rsidP="00C900A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37C45B57" w14:textId="77777777" w:rsidR="00CB28BC" w:rsidRDefault="00CB28BC" w:rsidP="00C900A0">
            <w:r>
              <w:rPr>
                <w:sz w:val="16"/>
                <w:szCs w:val="16"/>
              </w:rPr>
              <w:t>0659</w:t>
            </w:r>
          </w:p>
        </w:tc>
        <w:tc>
          <w:tcPr>
            <w:tcW w:w="517" w:type="dxa"/>
          </w:tcPr>
          <w:p w14:paraId="02F0ECC1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B75AE9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827A2B1" w14:textId="77777777" w:rsidR="00CB28BC" w:rsidRDefault="00CB28BC" w:rsidP="00C900A0">
            <w:r>
              <w:rPr>
                <w:sz w:val="16"/>
                <w:szCs w:val="16"/>
              </w:rPr>
              <w:t>Core spec alignment for applicability of requirements</w:t>
            </w:r>
          </w:p>
        </w:tc>
        <w:tc>
          <w:tcPr>
            <w:tcW w:w="517" w:type="dxa"/>
          </w:tcPr>
          <w:p w14:paraId="53994F6B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88A406" w14:textId="77777777" w:rsidR="00CB28BC" w:rsidRDefault="00CB28BC" w:rsidP="00C900A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04094017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1EC77E3" w14:textId="77777777" w:rsidR="00CB28BC" w:rsidRDefault="00CB28BC" w:rsidP="00C900A0">
            <w:r>
              <w:rPr>
                <w:sz w:val="16"/>
                <w:szCs w:val="16"/>
              </w:rPr>
              <w:t>R5-232570</w:t>
            </w:r>
          </w:p>
        </w:tc>
        <w:tc>
          <w:tcPr>
            <w:tcW w:w="1597" w:type="dxa"/>
          </w:tcPr>
          <w:p w14:paraId="17C02EE3" w14:textId="77777777" w:rsidR="00CB28BC" w:rsidRDefault="00CB28BC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2D371D6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4C3017F" w14:textId="77777777" w:rsidR="00CB28BC" w:rsidRDefault="00CB28BC" w:rsidP="00C900A0">
            <w:r>
              <w:rPr>
                <w:sz w:val="16"/>
                <w:szCs w:val="16"/>
              </w:rPr>
              <w:t xml:space="preserve">  6.1.1.6</w:t>
            </w:r>
          </w:p>
        </w:tc>
        <w:tc>
          <w:tcPr>
            <w:tcW w:w="998" w:type="dxa"/>
          </w:tcPr>
          <w:p w14:paraId="081D4E6A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B28BC" w14:paraId="1D81825E" w14:textId="77777777" w:rsidTr="00C900A0">
        <w:tc>
          <w:tcPr>
            <w:tcW w:w="879" w:type="dxa"/>
          </w:tcPr>
          <w:p w14:paraId="6778C6A3" w14:textId="77777777" w:rsidR="00CB28BC" w:rsidRDefault="00CB28BC" w:rsidP="00C900A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1F695041" w14:textId="77777777" w:rsidR="00CB28BC" w:rsidRDefault="00CB28BC" w:rsidP="00C900A0">
            <w:r>
              <w:rPr>
                <w:sz w:val="16"/>
                <w:szCs w:val="16"/>
              </w:rPr>
              <w:t>0660</w:t>
            </w:r>
          </w:p>
        </w:tc>
        <w:tc>
          <w:tcPr>
            <w:tcW w:w="517" w:type="dxa"/>
          </w:tcPr>
          <w:p w14:paraId="26389CD0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E4B12D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46DEE7B" w14:textId="77777777" w:rsidR="00CB28BC" w:rsidRDefault="00CB28BC" w:rsidP="00C900A0">
            <w:r>
              <w:rPr>
                <w:sz w:val="16"/>
                <w:szCs w:val="16"/>
              </w:rPr>
              <w:t>Updates to test case 6.2.1.1.1.1, 1Rx FDD FR1 periodic CQI reporting under AWGN conditions for RedCap</w:t>
            </w:r>
          </w:p>
        </w:tc>
        <w:tc>
          <w:tcPr>
            <w:tcW w:w="517" w:type="dxa"/>
          </w:tcPr>
          <w:p w14:paraId="7862A412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3D3A00" w14:textId="77777777" w:rsidR="00CB28BC" w:rsidRDefault="00CB28BC" w:rsidP="00C900A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76E70EC1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92DEC97" w14:textId="77777777" w:rsidR="00CB28BC" w:rsidRDefault="00CB28BC" w:rsidP="00C900A0">
            <w:r>
              <w:rPr>
                <w:sz w:val="16"/>
                <w:szCs w:val="16"/>
              </w:rPr>
              <w:t>R5-232571</w:t>
            </w:r>
          </w:p>
        </w:tc>
        <w:tc>
          <w:tcPr>
            <w:tcW w:w="1597" w:type="dxa"/>
          </w:tcPr>
          <w:p w14:paraId="11DA14AE" w14:textId="77777777" w:rsidR="00CB28BC" w:rsidRDefault="00CB28BC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658170C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C791E46" w14:textId="77777777" w:rsidR="00CB28BC" w:rsidRDefault="00CB28BC" w:rsidP="00C900A0">
            <w:r>
              <w:rPr>
                <w:sz w:val="16"/>
                <w:szCs w:val="16"/>
              </w:rPr>
              <w:t>6.2.1.1.1.1</w:t>
            </w:r>
          </w:p>
        </w:tc>
        <w:tc>
          <w:tcPr>
            <w:tcW w:w="998" w:type="dxa"/>
          </w:tcPr>
          <w:p w14:paraId="3D8B2119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B28BC" w14:paraId="38C11A62" w14:textId="77777777" w:rsidTr="00C900A0">
        <w:tc>
          <w:tcPr>
            <w:tcW w:w="879" w:type="dxa"/>
          </w:tcPr>
          <w:p w14:paraId="0C73122A" w14:textId="77777777" w:rsidR="00CB28BC" w:rsidRDefault="00CB28BC" w:rsidP="00C900A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358C89B5" w14:textId="77777777" w:rsidR="00CB28BC" w:rsidRDefault="00CB28BC" w:rsidP="00C900A0">
            <w:r>
              <w:rPr>
                <w:sz w:val="16"/>
                <w:szCs w:val="16"/>
              </w:rPr>
              <w:t>0661</w:t>
            </w:r>
          </w:p>
        </w:tc>
        <w:tc>
          <w:tcPr>
            <w:tcW w:w="517" w:type="dxa"/>
          </w:tcPr>
          <w:p w14:paraId="6B8BC449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F6150F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92DA0E" w14:textId="77777777" w:rsidR="00CB28BC" w:rsidRDefault="00CB28BC" w:rsidP="00C900A0">
            <w:r>
              <w:rPr>
                <w:sz w:val="16"/>
                <w:szCs w:val="16"/>
              </w:rPr>
              <w:t>Addition of test case 6.2.1.2.1.1, 1Rx TDD FR1 periodic CQI reporting under AWGN conditions for RedCap</w:t>
            </w:r>
          </w:p>
        </w:tc>
        <w:tc>
          <w:tcPr>
            <w:tcW w:w="517" w:type="dxa"/>
          </w:tcPr>
          <w:p w14:paraId="4EC443CB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69B47C" w14:textId="77777777" w:rsidR="00CB28BC" w:rsidRDefault="00CB28BC" w:rsidP="00C900A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243DEEE9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7032FC4" w14:textId="77777777" w:rsidR="00CB28BC" w:rsidRDefault="00CB28BC" w:rsidP="00C900A0">
            <w:r>
              <w:rPr>
                <w:sz w:val="16"/>
                <w:szCs w:val="16"/>
              </w:rPr>
              <w:t>R5-232572</w:t>
            </w:r>
          </w:p>
        </w:tc>
        <w:tc>
          <w:tcPr>
            <w:tcW w:w="1597" w:type="dxa"/>
          </w:tcPr>
          <w:p w14:paraId="504C6B36" w14:textId="77777777" w:rsidR="00CB28BC" w:rsidRDefault="00CB28BC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EB9DDF2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B8452E5" w14:textId="77777777" w:rsidR="00CB28BC" w:rsidRDefault="00CB28BC" w:rsidP="00C900A0">
            <w:r>
              <w:rPr>
                <w:sz w:val="16"/>
                <w:szCs w:val="16"/>
              </w:rPr>
              <w:t>6.2.1.2 (new),6.2.1.2.1 (new),6.2.1.2.1.1.1 (new)</w:t>
            </w:r>
          </w:p>
        </w:tc>
        <w:tc>
          <w:tcPr>
            <w:tcW w:w="998" w:type="dxa"/>
          </w:tcPr>
          <w:p w14:paraId="7E6D0E0E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B28BC" w14:paraId="26348559" w14:textId="77777777" w:rsidTr="00C900A0">
        <w:tc>
          <w:tcPr>
            <w:tcW w:w="879" w:type="dxa"/>
          </w:tcPr>
          <w:p w14:paraId="631DFFA2" w14:textId="77777777" w:rsidR="00CB28BC" w:rsidRDefault="00CB28BC" w:rsidP="00C900A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10E4E87C" w14:textId="77777777" w:rsidR="00CB28BC" w:rsidRDefault="00CB28BC" w:rsidP="00C900A0">
            <w:r>
              <w:rPr>
                <w:sz w:val="16"/>
                <w:szCs w:val="16"/>
              </w:rPr>
              <w:t>0662</w:t>
            </w:r>
          </w:p>
        </w:tc>
        <w:tc>
          <w:tcPr>
            <w:tcW w:w="517" w:type="dxa"/>
          </w:tcPr>
          <w:p w14:paraId="38B78F79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07F829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C8299D" w14:textId="77777777" w:rsidR="00CB28BC" w:rsidRDefault="00CB28BC" w:rsidP="00C900A0">
            <w:r>
              <w:rPr>
                <w:sz w:val="16"/>
                <w:szCs w:val="16"/>
              </w:rPr>
              <w:t>Addition of test case 6.2.1.2.2.1, 1Rx TDD FR1 periodic wideband CQI reporting under fading conditions for RedCap</w:t>
            </w:r>
          </w:p>
        </w:tc>
        <w:tc>
          <w:tcPr>
            <w:tcW w:w="517" w:type="dxa"/>
          </w:tcPr>
          <w:p w14:paraId="12F15B75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4E4ECD" w14:textId="77777777" w:rsidR="00CB28BC" w:rsidRDefault="00CB28BC" w:rsidP="00C900A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6731EA42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0F4D360" w14:textId="77777777" w:rsidR="00CB28BC" w:rsidRDefault="00CB28BC" w:rsidP="00C900A0">
            <w:r>
              <w:rPr>
                <w:sz w:val="16"/>
                <w:szCs w:val="16"/>
              </w:rPr>
              <w:t>R5-232573</w:t>
            </w:r>
          </w:p>
        </w:tc>
        <w:tc>
          <w:tcPr>
            <w:tcW w:w="1597" w:type="dxa"/>
          </w:tcPr>
          <w:p w14:paraId="4B5DC4D8" w14:textId="77777777" w:rsidR="00CB28BC" w:rsidRDefault="00CB28BC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7556A6F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2E11311" w14:textId="77777777" w:rsidR="00CB28BC" w:rsidRDefault="00CB28BC" w:rsidP="00C900A0">
            <w:r>
              <w:rPr>
                <w:sz w:val="16"/>
                <w:szCs w:val="16"/>
              </w:rPr>
              <w:t>6.2.1.2.2 (new),6.2.1.2.2.1 (new)</w:t>
            </w:r>
          </w:p>
        </w:tc>
        <w:tc>
          <w:tcPr>
            <w:tcW w:w="998" w:type="dxa"/>
          </w:tcPr>
          <w:p w14:paraId="1FA55EDA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B28BC" w14:paraId="05B4C35C" w14:textId="77777777" w:rsidTr="00C900A0">
        <w:tc>
          <w:tcPr>
            <w:tcW w:w="879" w:type="dxa"/>
          </w:tcPr>
          <w:p w14:paraId="47EC6AFE" w14:textId="77777777" w:rsidR="00CB28BC" w:rsidRDefault="00CB28BC" w:rsidP="00C900A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53D16CF0" w14:textId="77777777" w:rsidR="00CB28BC" w:rsidRDefault="00CB28BC" w:rsidP="00C900A0">
            <w:r>
              <w:rPr>
                <w:sz w:val="16"/>
                <w:szCs w:val="16"/>
              </w:rPr>
              <w:t>0663</w:t>
            </w:r>
          </w:p>
        </w:tc>
        <w:tc>
          <w:tcPr>
            <w:tcW w:w="517" w:type="dxa"/>
          </w:tcPr>
          <w:p w14:paraId="244D04C9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BD6571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E97266" w14:textId="77777777" w:rsidR="00CB28BC" w:rsidRDefault="00CB28BC" w:rsidP="00C900A0">
            <w:r>
              <w:rPr>
                <w:sz w:val="16"/>
                <w:szCs w:val="16"/>
              </w:rPr>
              <w:t>Addition on MU and TT for newly introduced RedCap Demod test cases</w:t>
            </w:r>
          </w:p>
        </w:tc>
        <w:tc>
          <w:tcPr>
            <w:tcW w:w="517" w:type="dxa"/>
          </w:tcPr>
          <w:p w14:paraId="63D67E6E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BD37D3" w14:textId="77777777" w:rsidR="00CB28BC" w:rsidRDefault="00CB28BC" w:rsidP="00C900A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141368C8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7A76CF0" w14:textId="77777777" w:rsidR="00CB28BC" w:rsidRDefault="00CB28BC" w:rsidP="00C900A0">
            <w:r>
              <w:rPr>
                <w:sz w:val="16"/>
                <w:szCs w:val="16"/>
              </w:rPr>
              <w:t>R5-233714</w:t>
            </w:r>
          </w:p>
        </w:tc>
        <w:tc>
          <w:tcPr>
            <w:tcW w:w="1597" w:type="dxa"/>
          </w:tcPr>
          <w:p w14:paraId="7D0B1A6F" w14:textId="77777777" w:rsidR="00CB28BC" w:rsidRDefault="00CB28BC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E022011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294FCE0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B5E8E7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5404290C" w14:textId="77777777" w:rsidTr="00C900A0">
        <w:tc>
          <w:tcPr>
            <w:tcW w:w="879" w:type="dxa"/>
          </w:tcPr>
          <w:p w14:paraId="02B740F2" w14:textId="77777777" w:rsidR="00CB28BC" w:rsidRDefault="00CB28BC" w:rsidP="00C900A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4B4330F2" w14:textId="77777777" w:rsidR="00CB28BC" w:rsidRDefault="00CB28BC" w:rsidP="00C900A0">
            <w:r>
              <w:rPr>
                <w:sz w:val="16"/>
                <w:szCs w:val="16"/>
              </w:rPr>
              <w:t>0664</w:t>
            </w:r>
          </w:p>
        </w:tc>
        <w:tc>
          <w:tcPr>
            <w:tcW w:w="517" w:type="dxa"/>
          </w:tcPr>
          <w:p w14:paraId="6BB9941F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97462CC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0FEF791" w14:textId="77777777" w:rsidR="00CB28BC" w:rsidRDefault="00CB28BC" w:rsidP="00C900A0">
            <w:r>
              <w:rPr>
                <w:sz w:val="16"/>
                <w:szCs w:val="16"/>
              </w:rPr>
              <w:t>Addition on MU and TT for newly introduced RedCap CQI test cases</w:t>
            </w:r>
          </w:p>
        </w:tc>
        <w:tc>
          <w:tcPr>
            <w:tcW w:w="517" w:type="dxa"/>
          </w:tcPr>
          <w:p w14:paraId="206C25C8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F234A8" w14:textId="77777777" w:rsidR="00CB28BC" w:rsidRDefault="00CB28BC" w:rsidP="00C900A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39DB0A6A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32B683D" w14:textId="77777777" w:rsidR="00CB28BC" w:rsidRDefault="00CB28BC" w:rsidP="00C900A0">
            <w:r>
              <w:rPr>
                <w:sz w:val="16"/>
                <w:szCs w:val="16"/>
              </w:rPr>
              <w:t>R5-233599</w:t>
            </w:r>
          </w:p>
        </w:tc>
        <w:tc>
          <w:tcPr>
            <w:tcW w:w="1597" w:type="dxa"/>
          </w:tcPr>
          <w:p w14:paraId="534ABCEF" w14:textId="77777777" w:rsidR="00CB28BC" w:rsidRDefault="00CB28BC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53EEF51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A6FF61B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4413112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23FC2DD5" w14:textId="77777777" w:rsidTr="00C900A0">
        <w:tc>
          <w:tcPr>
            <w:tcW w:w="879" w:type="dxa"/>
          </w:tcPr>
          <w:p w14:paraId="3EA7A353" w14:textId="77777777" w:rsidR="00CB28BC" w:rsidRDefault="00CB28BC" w:rsidP="00C900A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40318B8E" w14:textId="77777777" w:rsidR="00CB28BC" w:rsidRDefault="00CB28BC" w:rsidP="00C900A0">
            <w:r>
              <w:rPr>
                <w:sz w:val="16"/>
                <w:szCs w:val="16"/>
              </w:rPr>
              <w:t>0665</w:t>
            </w:r>
          </w:p>
        </w:tc>
        <w:tc>
          <w:tcPr>
            <w:tcW w:w="517" w:type="dxa"/>
          </w:tcPr>
          <w:p w14:paraId="47C3AFB6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38ACE3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E4D5D27" w14:textId="77777777" w:rsidR="00CB28BC" w:rsidRDefault="00CB28BC" w:rsidP="00C900A0">
            <w:r>
              <w:rPr>
                <w:sz w:val="16"/>
                <w:szCs w:val="16"/>
              </w:rPr>
              <w:t>Missing minimum test time for reference channel for RedCap</w:t>
            </w:r>
          </w:p>
        </w:tc>
        <w:tc>
          <w:tcPr>
            <w:tcW w:w="517" w:type="dxa"/>
          </w:tcPr>
          <w:p w14:paraId="08FB6F19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E1C1F6" w14:textId="77777777" w:rsidR="00CB28BC" w:rsidRDefault="00CB28BC" w:rsidP="00C900A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5FDAD6D4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9706266" w14:textId="77777777" w:rsidR="00CB28BC" w:rsidRDefault="00CB28BC" w:rsidP="00C900A0">
            <w:r>
              <w:rPr>
                <w:sz w:val="16"/>
                <w:szCs w:val="16"/>
              </w:rPr>
              <w:t>R5-232577</w:t>
            </w:r>
          </w:p>
        </w:tc>
        <w:tc>
          <w:tcPr>
            <w:tcW w:w="1597" w:type="dxa"/>
          </w:tcPr>
          <w:p w14:paraId="177BC5AA" w14:textId="77777777" w:rsidR="00CB28BC" w:rsidRDefault="00CB28BC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25ABFBC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E7A52E1" w14:textId="77777777" w:rsidR="00CB28BC" w:rsidRDefault="00CB28BC" w:rsidP="00C900A0">
            <w:r>
              <w:rPr>
                <w:sz w:val="16"/>
                <w:szCs w:val="16"/>
              </w:rPr>
              <w:t>G.1.5</w:t>
            </w:r>
          </w:p>
        </w:tc>
        <w:tc>
          <w:tcPr>
            <w:tcW w:w="998" w:type="dxa"/>
          </w:tcPr>
          <w:p w14:paraId="65CA7BCC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B28BC" w14:paraId="3DAA7EED" w14:textId="77777777" w:rsidTr="00C900A0">
        <w:tc>
          <w:tcPr>
            <w:tcW w:w="879" w:type="dxa"/>
          </w:tcPr>
          <w:p w14:paraId="1C770D5D" w14:textId="77777777" w:rsidR="00CB28BC" w:rsidRDefault="00CB28BC" w:rsidP="00C900A0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1E48591E" w14:textId="77777777" w:rsidR="00CB28BC" w:rsidRDefault="00CB28BC" w:rsidP="00C900A0">
            <w:r>
              <w:rPr>
                <w:sz w:val="16"/>
                <w:szCs w:val="16"/>
              </w:rPr>
              <w:t>0698</w:t>
            </w:r>
          </w:p>
        </w:tc>
        <w:tc>
          <w:tcPr>
            <w:tcW w:w="517" w:type="dxa"/>
          </w:tcPr>
          <w:p w14:paraId="588F8D71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6321513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A5F3865" w14:textId="77777777" w:rsidR="00CB28BC" w:rsidRDefault="00CB28BC" w:rsidP="00C900A0">
            <w:r>
              <w:rPr>
                <w:sz w:val="16"/>
                <w:szCs w:val="16"/>
              </w:rPr>
              <w:t>Editorial correction to chapter 5 with move of 5.2.2.2.18</w:t>
            </w:r>
          </w:p>
        </w:tc>
        <w:tc>
          <w:tcPr>
            <w:tcW w:w="517" w:type="dxa"/>
          </w:tcPr>
          <w:p w14:paraId="520340E6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DD98F6" w14:textId="77777777" w:rsidR="00CB28BC" w:rsidRDefault="00CB28BC" w:rsidP="00C900A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0D41F44E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6460D22" w14:textId="77777777" w:rsidR="00CB28BC" w:rsidRDefault="00CB28BC" w:rsidP="00C900A0">
            <w:r>
              <w:rPr>
                <w:sz w:val="16"/>
                <w:szCs w:val="16"/>
              </w:rPr>
              <w:t>R5-233743</w:t>
            </w:r>
          </w:p>
        </w:tc>
        <w:tc>
          <w:tcPr>
            <w:tcW w:w="1597" w:type="dxa"/>
          </w:tcPr>
          <w:p w14:paraId="38729F0E" w14:textId="77777777" w:rsidR="00CB28BC" w:rsidRDefault="00CB28BC" w:rsidP="00C900A0">
            <w:r>
              <w:rPr>
                <w:sz w:val="16"/>
                <w:szCs w:val="16"/>
              </w:rPr>
              <w:t>Anritsu, Huawei, HiSilicon</w:t>
            </w:r>
          </w:p>
        </w:tc>
        <w:tc>
          <w:tcPr>
            <w:tcW w:w="1122" w:type="dxa"/>
          </w:tcPr>
          <w:p w14:paraId="204C9D6D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640210F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411AB5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</w:tbl>
    <w:p w14:paraId="50D41686" w14:textId="77777777" w:rsidR="00CB28BC" w:rsidRDefault="00CB28BC" w:rsidP="00CB28BC"/>
    <w:p w14:paraId="7370F701" w14:textId="77777777" w:rsidR="00CB28BC" w:rsidRDefault="00CB28BC" w:rsidP="00CB28BC"/>
    <w:p w14:paraId="6F6C49B5" w14:textId="77777777" w:rsidR="00DD3CFC" w:rsidRPr="00917427" w:rsidRDefault="00DD3CFC" w:rsidP="00DD3CF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100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RP-230947</w:t>
      </w:r>
      <w:r>
        <w:rPr>
          <w:b/>
          <w:i/>
          <w:noProof/>
          <w:sz w:val="28"/>
        </w:rPr>
        <w:fldChar w:fldCharType="end"/>
      </w:r>
    </w:p>
    <w:p w14:paraId="28548976" w14:textId="77777777" w:rsidR="00DD3CFC" w:rsidRPr="00784730" w:rsidRDefault="00DD3CFC" w:rsidP="00DD3CF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Taipei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14th Jun 2023</w:t>
      </w:r>
      <w:r w:rsidRPr="00784730">
        <w:rPr>
          <w:b/>
          <w:noProof/>
          <w:sz w:val="24"/>
        </w:rPr>
        <w:fldChar w:fldCharType="end"/>
      </w:r>
    </w:p>
    <w:p w14:paraId="4E2A2C23" w14:textId="77777777" w:rsidR="00DD3CFC" w:rsidRPr="00050554" w:rsidRDefault="00DD3CFC" w:rsidP="00DD3CFC">
      <w:pPr>
        <w:rPr>
          <w:rFonts w:ascii="Arial" w:hAnsi="Arial" w:cs="Arial"/>
          <w:b/>
          <w:bCs/>
          <w:lang w:val="en-US"/>
        </w:rPr>
      </w:pPr>
    </w:p>
    <w:p w14:paraId="42EC245D" w14:textId="77777777" w:rsidR="00DD3CFC" w:rsidRDefault="00DD3CFC" w:rsidP="00DD3CF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783BE1F8" w14:textId="77777777" w:rsidR="00DD3CFC" w:rsidRPr="00E145B1" w:rsidRDefault="00DD3CFC" w:rsidP="00DD3C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Support of reduced capability NR devices (NR_redcap_plus_ARCH-UEConTest) (Batch 2)</w:t>
      </w:r>
      <w:r>
        <w:rPr>
          <w:rFonts w:ascii="Arial" w:hAnsi="Arial" w:cs="Arial"/>
          <w:b/>
          <w:bCs/>
        </w:rPr>
        <w:fldChar w:fldCharType="end"/>
      </w:r>
    </w:p>
    <w:p w14:paraId="2C58CD4C" w14:textId="77777777" w:rsidR="00DD3CFC" w:rsidRDefault="00DD3CFC" w:rsidP="00DD3CF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13.3.20</w:t>
      </w:r>
      <w:r>
        <w:rPr>
          <w:rFonts w:ascii="Arial" w:hAnsi="Arial" w:cs="Arial"/>
          <w:b/>
          <w:bCs/>
        </w:rPr>
        <w:fldChar w:fldCharType="end"/>
      </w:r>
    </w:p>
    <w:p w14:paraId="65C8AD28" w14:textId="77777777" w:rsidR="00DD3CFC" w:rsidRDefault="00DD3CFC" w:rsidP="00DD3CF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EA7BB7C" w14:textId="77777777" w:rsidR="00DD3CFC" w:rsidRDefault="00DD3CFC" w:rsidP="00DD3CF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3D069B9" w14:textId="77777777" w:rsidR="00DD3CFC" w:rsidRPr="004E535C" w:rsidRDefault="00DD3CFC" w:rsidP="00DD3CF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100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D3CFC" w:rsidRPr="004E535C" w14:paraId="70C574FF" w14:textId="77777777" w:rsidTr="00C900A0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D74CAB4" w14:textId="77777777" w:rsidR="00DD3CFC" w:rsidRPr="00BF1EB6" w:rsidRDefault="00DD3CF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9135D5" w14:textId="77777777" w:rsidR="00DD3CFC" w:rsidRPr="00BF1EB6" w:rsidRDefault="00DD3CF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1CAE913" w14:textId="77777777" w:rsidR="00DD3CFC" w:rsidRPr="00BF1EB6" w:rsidRDefault="00DD3CF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05C3654" w14:textId="77777777" w:rsidR="00DD3CFC" w:rsidRPr="00BF1EB6" w:rsidRDefault="00DD3CF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C9CDF5F" w14:textId="77777777" w:rsidR="00DD3CFC" w:rsidRPr="00BF1EB6" w:rsidRDefault="00DD3CF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9323BD1" w14:textId="77777777" w:rsidR="00DD3CFC" w:rsidRPr="00BF1EB6" w:rsidRDefault="00DD3CF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72DB656" w14:textId="77777777" w:rsidR="00DD3CFC" w:rsidRPr="00BF1EB6" w:rsidRDefault="00DD3CF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FB8F349" w14:textId="77777777" w:rsidR="00DD3CFC" w:rsidRPr="00BF1EB6" w:rsidRDefault="00DD3CF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559FCAD" w14:textId="77777777" w:rsidR="00DD3CFC" w:rsidRPr="00BF1EB6" w:rsidRDefault="00DD3CF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83F6BCA" w14:textId="77777777" w:rsidR="00DD3CFC" w:rsidRPr="00BF1EB6" w:rsidRDefault="00DD3CF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416F049" w14:textId="77777777" w:rsidR="00DD3CFC" w:rsidRPr="00BF1EB6" w:rsidRDefault="00DD3CF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F0CFA6F" w14:textId="77777777" w:rsidR="00DD3CFC" w:rsidRPr="00BF1EB6" w:rsidRDefault="00DD3CF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FF04CF6" w14:textId="77777777" w:rsidR="00DD3CFC" w:rsidRPr="00BF1EB6" w:rsidRDefault="00DD3CF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D3CFC" w14:paraId="1E516B8B" w14:textId="77777777" w:rsidTr="00C900A0">
        <w:tc>
          <w:tcPr>
            <w:tcW w:w="879" w:type="dxa"/>
          </w:tcPr>
          <w:p w14:paraId="62264FBF" w14:textId="77777777" w:rsidR="00DD3CFC" w:rsidRDefault="00DD3CFC" w:rsidP="00C900A0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72CE4EFD" w14:textId="77777777" w:rsidR="00DD3CFC" w:rsidRDefault="00DD3CFC" w:rsidP="00C900A0">
            <w:r>
              <w:rPr>
                <w:sz w:val="16"/>
                <w:szCs w:val="16"/>
              </w:rPr>
              <w:t>0273</w:t>
            </w:r>
          </w:p>
        </w:tc>
        <w:tc>
          <w:tcPr>
            <w:tcW w:w="517" w:type="dxa"/>
          </w:tcPr>
          <w:p w14:paraId="6FB942BB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4205D5" w14:textId="77777777" w:rsidR="00DD3CFC" w:rsidRDefault="00DD3CF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CE686A2" w14:textId="77777777" w:rsidR="00DD3CFC" w:rsidRDefault="00DD3CFC" w:rsidP="00C900A0">
            <w:r>
              <w:rPr>
                <w:sz w:val="16"/>
                <w:szCs w:val="16"/>
              </w:rPr>
              <w:t>Correction to applicability of RedCap RRM TCs</w:t>
            </w:r>
          </w:p>
        </w:tc>
        <w:tc>
          <w:tcPr>
            <w:tcW w:w="517" w:type="dxa"/>
          </w:tcPr>
          <w:p w14:paraId="42C7CEEA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59CD97" w14:textId="77777777" w:rsidR="00DD3CFC" w:rsidRDefault="00DD3CFC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3E30C085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F567DAA" w14:textId="77777777" w:rsidR="00DD3CFC" w:rsidRDefault="00DD3CFC" w:rsidP="00C900A0">
            <w:r>
              <w:rPr>
                <w:sz w:val="16"/>
                <w:szCs w:val="16"/>
              </w:rPr>
              <w:t>R5-232458</w:t>
            </w:r>
          </w:p>
        </w:tc>
        <w:tc>
          <w:tcPr>
            <w:tcW w:w="1597" w:type="dxa"/>
          </w:tcPr>
          <w:p w14:paraId="641FCA4F" w14:textId="77777777" w:rsidR="00DD3CFC" w:rsidRDefault="00DD3CF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2A113BD" w14:textId="77777777" w:rsidR="00DD3CFC" w:rsidRDefault="00DD3CF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87F07BC" w14:textId="77777777" w:rsidR="00DD3CFC" w:rsidRDefault="00DD3CFC" w:rsidP="00C900A0"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 w14:paraId="6C589B79" w14:textId="77777777" w:rsidR="00DD3CFC" w:rsidRDefault="00DD3CFC" w:rsidP="00C900A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DD3CFC" w14:paraId="6E0A97BA" w14:textId="77777777" w:rsidTr="00C900A0">
        <w:tc>
          <w:tcPr>
            <w:tcW w:w="879" w:type="dxa"/>
          </w:tcPr>
          <w:p w14:paraId="34976D44" w14:textId="77777777" w:rsidR="00DD3CFC" w:rsidRDefault="00DD3CFC" w:rsidP="00C900A0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3047A544" w14:textId="77777777" w:rsidR="00DD3CFC" w:rsidRDefault="00DD3CFC" w:rsidP="00C900A0">
            <w:r>
              <w:rPr>
                <w:sz w:val="16"/>
                <w:szCs w:val="16"/>
              </w:rPr>
              <w:t>0275</w:t>
            </w:r>
          </w:p>
        </w:tc>
        <w:tc>
          <w:tcPr>
            <w:tcW w:w="517" w:type="dxa"/>
          </w:tcPr>
          <w:p w14:paraId="479BFA31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DA177F" w14:textId="77777777" w:rsidR="00DD3CFC" w:rsidRDefault="00DD3CF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C439FA" w14:textId="77777777" w:rsidR="00DD3CFC" w:rsidRDefault="00DD3CFC" w:rsidP="00C900A0">
            <w:r>
              <w:rPr>
                <w:sz w:val="16"/>
                <w:szCs w:val="16"/>
              </w:rPr>
              <w:t>Addition of applicability for RedCap demod test cases</w:t>
            </w:r>
          </w:p>
        </w:tc>
        <w:tc>
          <w:tcPr>
            <w:tcW w:w="517" w:type="dxa"/>
          </w:tcPr>
          <w:p w14:paraId="34F119AB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72738A" w14:textId="77777777" w:rsidR="00DD3CFC" w:rsidRDefault="00DD3CFC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61C7345F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231060A" w14:textId="77777777" w:rsidR="00DD3CFC" w:rsidRDefault="00DD3CFC" w:rsidP="00C900A0">
            <w:r>
              <w:rPr>
                <w:sz w:val="16"/>
                <w:szCs w:val="16"/>
              </w:rPr>
              <w:t>R5-232578</w:t>
            </w:r>
          </w:p>
        </w:tc>
        <w:tc>
          <w:tcPr>
            <w:tcW w:w="1597" w:type="dxa"/>
          </w:tcPr>
          <w:p w14:paraId="1DC18C32" w14:textId="77777777" w:rsidR="00DD3CFC" w:rsidRDefault="00DD3CFC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52C167C" w14:textId="77777777" w:rsidR="00DD3CFC" w:rsidRDefault="00DD3CF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7674EFE" w14:textId="77777777" w:rsidR="00DD3CFC" w:rsidRDefault="00DD3CFC" w:rsidP="00C900A0">
            <w:r>
              <w:rPr>
                <w:sz w:val="16"/>
                <w:szCs w:val="16"/>
              </w:rPr>
              <w:t>4.1.4</w:t>
            </w:r>
          </w:p>
        </w:tc>
        <w:tc>
          <w:tcPr>
            <w:tcW w:w="998" w:type="dxa"/>
          </w:tcPr>
          <w:p w14:paraId="414E25BD" w14:textId="77777777" w:rsidR="00DD3CFC" w:rsidRDefault="00DD3CF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D3CFC" w14:paraId="5E94DAF8" w14:textId="77777777" w:rsidTr="00C900A0">
        <w:tc>
          <w:tcPr>
            <w:tcW w:w="879" w:type="dxa"/>
          </w:tcPr>
          <w:p w14:paraId="276BB322" w14:textId="77777777" w:rsidR="00DD3CFC" w:rsidRDefault="00DD3CFC" w:rsidP="00C900A0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69C3DCDE" w14:textId="77777777" w:rsidR="00DD3CFC" w:rsidRDefault="00DD3CFC" w:rsidP="00C900A0">
            <w:r>
              <w:rPr>
                <w:sz w:val="16"/>
                <w:szCs w:val="16"/>
              </w:rPr>
              <w:t>0287</w:t>
            </w:r>
          </w:p>
        </w:tc>
        <w:tc>
          <w:tcPr>
            <w:tcW w:w="517" w:type="dxa"/>
          </w:tcPr>
          <w:p w14:paraId="19FD0F5C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4306AE" w14:textId="77777777" w:rsidR="00DD3CFC" w:rsidRDefault="00DD3CF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63F4E9" w14:textId="77777777" w:rsidR="00DD3CFC" w:rsidRDefault="00DD3CFC" w:rsidP="00C900A0">
            <w:r>
              <w:rPr>
                <w:sz w:val="16"/>
                <w:szCs w:val="16"/>
              </w:rPr>
              <w:t>Applicability of FR2 RedCap reselection test cases</w:t>
            </w:r>
          </w:p>
        </w:tc>
        <w:tc>
          <w:tcPr>
            <w:tcW w:w="517" w:type="dxa"/>
          </w:tcPr>
          <w:p w14:paraId="5FB77538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18D8BC" w14:textId="77777777" w:rsidR="00DD3CFC" w:rsidRDefault="00DD3CFC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003F73A6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D44687F" w14:textId="77777777" w:rsidR="00DD3CFC" w:rsidRDefault="00DD3CFC" w:rsidP="00C900A0">
            <w:r>
              <w:rPr>
                <w:sz w:val="16"/>
                <w:szCs w:val="16"/>
              </w:rPr>
              <w:t>R5-232928</w:t>
            </w:r>
          </w:p>
        </w:tc>
        <w:tc>
          <w:tcPr>
            <w:tcW w:w="1597" w:type="dxa"/>
          </w:tcPr>
          <w:p w14:paraId="646984A9" w14:textId="77777777" w:rsidR="00DD3CFC" w:rsidRDefault="00DD3CFC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F133C48" w14:textId="77777777" w:rsidR="00DD3CFC" w:rsidRDefault="00DD3CF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FFC7DC8" w14:textId="77777777" w:rsidR="00DD3CFC" w:rsidRDefault="00DD3CFC" w:rsidP="00C900A0"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 w14:paraId="74724382" w14:textId="77777777" w:rsidR="00DD3CFC" w:rsidRDefault="00DD3CFC" w:rsidP="00C900A0">
            <w:r>
              <w:rPr>
                <w:sz w:val="16"/>
                <w:szCs w:val="16"/>
              </w:rPr>
              <w:t xml:space="preserve">TS/TR ... CR ... ; TS/TR 38.508-2 CR 0474; TS/TR ... CR ... </w:t>
            </w:r>
          </w:p>
        </w:tc>
      </w:tr>
      <w:tr w:rsidR="00DD3CFC" w14:paraId="78CDB644" w14:textId="77777777" w:rsidTr="00C900A0">
        <w:tc>
          <w:tcPr>
            <w:tcW w:w="879" w:type="dxa"/>
          </w:tcPr>
          <w:p w14:paraId="0FA148F8" w14:textId="77777777" w:rsidR="00DD3CFC" w:rsidRDefault="00DD3CFC" w:rsidP="00C900A0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397902A6" w14:textId="77777777" w:rsidR="00DD3CFC" w:rsidRDefault="00DD3CFC" w:rsidP="00C900A0">
            <w:r>
              <w:rPr>
                <w:sz w:val="16"/>
                <w:szCs w:val="16"/>
              </w:rPr>
              <w:t>0290</w:t>
            </w:r>
          </w:p>
        </w:tc>
        <w:tc>
          <w:tcPr>
            <w:tcW w:w="517" w:type="dxa"/>
          </w:tcPr>
          <w:p w14:paraId="726768C0" w14:textId="77777777" w:rsidR="00DD3CFC" w:rsidRDefault="00DD3CF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42A94C6" w14:textId="77777777" w:rsidR="00DD3CFC" w:rsidRDefault="00DD3CF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9A2FB1" w14:textId="77777777" w:rsidR="00DD3CFC" w:rsidRDefault="00DD3CFC" w:rsidP="00C900A0">
            <w:r>
              <w:rPr>
                <w:sz w:val="16"/>
                <w:szCs w:val="16"/>
              </w:rPr>
              <w:t>Update to test applicability of SUL test cases</w:t>
            </w:r>
          </w:p>
        </w:tc>
        <w:tc>
          <w:tcPr>
            <w:tcW w:w="517" w:type="dxa"/>
          </w:tcPr>
          <w:p w14:paraId="6624893E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B1F7C0" w14:textId="77777777" w:rsidR="00DD3CFC" w:rsidRDefault="00DD3CFC" w:rsidP="00C900A0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207A4DA1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F00DAE7" w14:textId="77777777" w:rsidR="00DD3CFC" w:rsidRDefault="00DD3CFC" w:rsidP="00C900A0">
            <w:r>
              <w:rPr>
                <w:sz w:val="16"/>
                <w:szCs w:val="16"/>
              </w:rPr>
              <w:t>R5-233715</w:t>
            </w:r>
          </w:p>
        </w:tc>
        <w:tc>
          <w:tcPr>
            <w:tcW w:w="1597" w:type="dxa"/>
          </w:tcPr>
          <w:p w14:paraId="2EDA9959" w14:textId="77777777" w:rsidR="00DD3CFC" w:rsidRDefault="00DD3CF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339C579" w14:textId="77777777" w:rsidR="00DD3CFC" w:rsidRDefault="00DD3CF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A597A24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5AF7FFC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</w:tr>
      <w:tr w:rsidR="00DD3CFC" w14:paraId="30BA26EA" w14:textId="77777777" w:rsidTr="00C900A0">
        <w:tc>
          <w:tcPr>
            <w:tcW w:w="879" w:type="dxa"/>
          </w:tcPr>
          <w:p w14:paraId="06D65919" w14:textId="77777777" w:rsidR="00DD3CFC" w:rsidRDefault="00DD3CFC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824DA70" w14:textId="77777777" w:rsidR="00DD3CFC" w:rsidRDefault="00DD3CFC" w:rsidP="00C900A0">
            <w:r>
              <w:rPr>
                <w:sz w:val="16"/>
                <w:szCs w:val="16"/>
              </w:rPr>
              <w:t>3653</w:t>
            </w:r>
          </w:p>
        </w:tc>
        <w:tc>
          <w:tcPr>
            <w:tcW w:w="517" w:type="dxa"/>
          </w:tcPr>
          <w:p w14:paraId="68DCEA07" w14:textId="77777777" w:rsidR="00DD3CFC" w:rsidRDefault="00DD3CF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E0B0B98" w14:textId="77777777" w:rsidR="00DD3CFC" w:rsidRDefault="00DD3CF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8C8CC7E" w14:textId="77777777" w:rsidR="00DD3CFC" w:rsidRDefault="00DD3CFC" w:rsidP="00C900A0">
            <w:r>
              <w:rPr>
                <w:sz w:val="16"/>
                <w:szCs w:val="16"/>
              </w:rPr>
              <w:t>Correction to RedCap test case 11.7.1</w:t>
            </w:r>
          </w:p>
        </w:tc>
        <w:tc>
          <w:tcPr>
            <w:tcW w:w="517" w:type="dxa"/>
          </w:tcPr>
          <w:p w14:paraId="1A59C46F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D194D2" w14:textId="77777777" w:rsidR="00DD3CFC" w:rsidRDefault="00DD3CF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346DC23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077E5C2" w14:textId="77777777" w:rsidR="00DD3CFC" w:rsidRDefault="00DD3CFC" w:rsidP="00C900A0">
            <w:r>
              <w:rPr>
                <w:sz w:val="16"/>
                <w:szCs w:val="16"/>
              </w:rPr>
              <w:t>R5-233411</w:t>
            </w:r>
          </w:p>
        </w:tc>
        <w:tc>
          <w:tcPr>
            <w:tcW w:w="1597" w:type="dxa"/>
          </w:tcPr>
          <w:p w14:paraId="22B62DE9" w14:textId="77777777" w:rsidR="00DD3CFC" w:rsidRDefault="00DD3CFC" w:rsidP="00C900A0">
            <w:r>
              <w:rPr>
                <w:sz w:val="16"/>
                <w:szCs w:val="16"/>
              </w:rPr>
              <w:t>MediaTek Inc., Huawei, Hisilicon, MCC TF160</w:t>
            </w:r>
          </w:p>
        </w:tc>
        <w:tc>
          <w:tcPr>
            <w:tcW w:w="1122" w:type="dxa"/>
          </w:tcPr>
          <w:p w14:paraId="420C1A7D" w14:textId="77777777" w:rsidR="00DD3CFC" w:rsidRDefault="00DD3CF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560F4E4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9FB39B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</w:tr>
      <w:tr w:rsidR="00DD3CFC" w14:paraId="3128D494" w14:textId="77777777" w:rsidTr="00C900A0">
        <w:tc>
          <w:tcPr>
            <w:tcW w:w="879" w:type="dxa"/>
          </w:tcPr>
          <w:p w14:paraId="70739E2B" w14:textId="77777777" w:rsidR="00DD3CFC" w:rsidRDefault="00DD3CFC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E87DC8C" w14:textId="77777777" w:rsidR="00DD3CFC" w:rsidRDefault="00DD3CFC" w:rsidP="00C900A0">
            <w:r>
              <w:rPr>
                <w:sz w:val="16"/>
                <w:szCs w:val="16"/>
              </w:rPr>
              <w:t>3654</w:t>
            </w:r>
          </w:p>
        </w:tc>
        <w:tc>
          <w:tcPr>
            <w:tcW w:w="517" w:type="dxa"/>
          </w:tcPr>
          <w:p w14:paraId="5D24A353" w14:textId="77777777" w:rsidR="00DD3CFC" w:rsidRDefault="00DD3CF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19A9765" w14:textId="77777777" w:rsidR="00DD3CFC" w:rsidRDefault="00DD3CF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AEDB48" w14:textId="77777777" w:rsidR="00DD3CFC" w:rsidRDefault="00DD3CFC" w:rsidP="00C900A0">
            <w:r>
              <w:rPr>
                <w:sz w:val="16"/>
                <w:szCs w:val="16"/>
              </w:rPr>
              <w:t>Correction to RedCap test case 11.7.2</w:t>
            </w:r>
          </w:p>
        </w:tc>
        <w:tc>
          <w:tcPr>
            <w:tcW w:w="517" w:type="dxa"/>
          </w:tcPr>
          <w:p w14:paraId="091F079E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73DD32" w14:textId="77777777" w:rsidR="00DD3CFC" w:rsidRDefault="00DD3CF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25F97264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DA6297D" w14:textId="77777777" w:rsidR="00DD3CFC" w:rsidRDefault="00DD3CFC" w:rsidP="00C900A0">
            <w:r>
              <w:rPr>
                <w:sz w:val="16"/>
                <w:szCs w:val="16"/>
              </w:rPr>
              <w:t>R5-233412</w:t>
            </w:r>
          </w:p>
        </w:tc>
        <w:tc>
          <w:tcPr>
            <w:tcW w:w="1597" w:type="dxa"/>
          </w:tcPr>
          <w:p w14:paraId="1A929E71" w14:textId="77777777" w:rsidR="00DD3CFC" w:rsidRDefault="00DD3CFC" w:rsidP="00C900A0">
            <w:r>
              <w:rPr>
                <w:sz w:val="16"/>
                <w:szCs w:val="16"/>
              </w:rPr>
              <w:t>MediaTek Inc., Huawei, Hisilicon, MCC TF160</w:t>
            </w:r>
          </w:p>
        </w:tc>
        <w:tc>
          <w:tcPr>
            <w:tcW w:w="1122" w:type="dxa"/>
          </w:tcPr>
          <w:p w14:paraId="05D51C9C" w14:textId="77777777" w:rsidR="00DD3CFC" w:rsidRDefault="00DD3CF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BB7520E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2D3C492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</w:tr>
      <w:tr w:rsidR="00DD3CFC" w14:paraId="24938B0F" w14:textId="77777777" w:rsidTr="00C900A0">
        <w:tc>
          <w:tcPr>
            <w:tcW w:w="879" w:type="dxa"/>
          </w:tcPr>
          <w:p w14:paraId="06700CCF" w14:textId="77777777" w:rsidR="00DD3CFC" w:rsidRDefault="00DD3CFC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3A808EA" w14:textId="77777777" w:rsidR="00DD3CFC" w:rsidRDefault="00DD3CFC" w:rsidP="00C900A0">
            <w:r>
              <w:rPr>
                <w:sz w:val="16"/>
                <w:szCs w:val="16"/>
              </w:rPr>
              <w:t>3765</w:t>
            </w:r>
          </w:p>
        </w:tc>
        <w:tc>
          <w:tcPr>
            <w:tcW w:w="517" w:type="dxa"/>
          </w:tcPr>
          <w:p w14:paraId="306AB6D3" w14:textId="77777777" w:rsidR="00DD3CFC" w:rsidRDefault="00DD3CF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8F490E0" w14:textId="77777777" w:rsidR="00DD3CFC" w:rsidRDefault="00DD3CF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9669B25" w14:textId="77777777" w:rsidR="00DD3CFC" w:rsidRDefault="00DD3CFC" w:rsidP="00C900A0">
            <w:r>
              <w:rPr>
                <w:sz w:val="16"/>
                <w:szCs w:val="16"/>
              </w:rPr>
              <w:t>Update NR MAC TC 7.1.1.1.1-7.1.1.1.1a-7.1.1.1.8 for HD-FDD UE-PRACH</w:t>
            </w:r>
          </w:p>
        </w:tc>
        <w:tc>
          <w:tcPr>
            <w:tcW w:w="517" w:type="dxa"/>
          </w:tcPr>
          <w:p w14:paraId="605AB601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051CDB" w14:textId="77777777" w:rsidR="00DD3CFC" w:rsidRDefault="00DD3CF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4630C4E4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7FE35AB" w14:textId="77777777" w:rsidR="00DD3CFC" w:rsidRDefault="00DD3CFC" w:rsidP="00C900A0">
            <w:r>
              <w:rPr>
                <w:sz w:val="16"/>
                <w:szCs w:val="16"/>
              </w:rPr>
              <w:t>R5-233407</w:t>
            </w:r>
          </w:p>
        </w:tc>
        <w:tc>
          <w:tcPr>
            <w:tcW w:w="1597" w:type="dxa"/>
          </w:tcPr>
          <w:p w14:paraId="4E5DCEF7" w14:textId="77777777" w:rsidR="00DD3CFC" w:rsidRDefault="00DD3CFC" w:rsidP="00C900A0">
            <w:r>
              <w:rPr>
                <w:sz w:val="16"/>
                <w:szCs w:val="16"/>
              </w:rPr>
              <w:t>Huawei, Hisilicon, MCC TF160</w:t>
            </w:r>
          </w:p>
        </w:tc>
        <w:tc>
          <w:tcPr>
            <w:tcW w:w="1122" w:type="dxa"/>
          </w:tcPr>
          <w:p w14:paraId="7FD9BE81" w14:textId="77777777" w:rsidR="00DD3CFC" w:rsidRDefault="00DD3CF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F6E66D4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6BB88C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</w:tr>
      <w:tr w:rsidR="00DD3CFC" w14:paraId="46643D86" w14:textId="77777777" w:rsidTr="00C900A0">
        <w:tc>
          <w:tcPr>
            <w:tcW w:w="879" w:type="dxa"/>
          </w:tcPr>
          <w:p w14:paraId="4B4A7AC4" w14:textId="77777777" w:rsidR="00DD3CFC" w:rsidRDefault="00DD3CFC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3549383" w14:textId="77777777" w:rsidR="00DD3CFC" w:rsidRDefault="00DD3CFC" w:rsidP="00C900A0">
            <w:r>
              <w:rPr>
                <w:sz w:val="16"/>
                <w:szCs w:val="16"/>
              </w:rPr>
              <w:t>3766</w:t>
            </w:r>
          </w:p>
        </w:tc>
        <w:tc>
          <w:tcPr>
            <w:tcW w:w="517" w:type="dxa"/>
          </w:tcPr>
          <w:p w14:paraId="5EABC80D" w14:textId="77777777" w:rsidR="00DD3CFC" w:rsidRDefault="00DD3CF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F269527" w14:textId="77777777" w:rsidR="00DD3CFC" w:rsidRDefault="00DD3CF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63508BC" w14:textId="77777777" w:rsidR="00DD3CFC" w:rsidRDefault="00DD3CFC" w:rsidP="00C900A0">
            <w:r>
              <w:rPr>
                <w:sz w:val="16"/>
                <w:szCs w:val="16"/>
              </w:rPr>
              <w:t>Update NR MAC TC 7.1.1.1.2 and RRC TC 8.1.5.2.2 for HD-FDD UE-PRACH</w:t>
            </w:r>
          </w:p>
        </w:tc>
        <w:tc>
          <w:tcPr>
            <w:tcW w:w="517" w:type="dxa"/>
          </w:tcPr>
          <w:p w14:paraId="3B9CC8AC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CB470E" w14:textId="77777777" w:rsidR="00DD3CFC" w:rsidRDefault="00DD3CF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9718C05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41594E7" w14:textId="77777777" w:rsidR="00DD3CFC" w:rsidRDefault="00DD3CFC" w:rsidP="00C900A0">
            <w:r>
              <w:rPr>
                <w:sz w:val="16"/>
                <w:szCs w:val="16"/>
              </w:rPr>
              <w:t>R5-233408</w:t>
            </w:r>
          </w:p>
        </w:tc>
        <w:tc>
          <w:tcPr>
            <w:tcW w:w="1597" w:type="dxa"/>
          </w:tcPr>
          <w:p w14:paraId="1AFE29C7" w14:textId="77777777" w:rsidR="00DD3CFC" w:rsidRDefault="00DD3CFC" w:rsidP="00C900A0">
            <w:r>
              <w:rPr>
                <w:sz w:val="16"/>
                <w:szCs w:val="16"/>
              </w:rPr>
              <w:t>Huawei, Hisilicon, MCC TF160</w:t>
            </w:r>
          </w:p>
        </w:tc>
        <w:tc>
          <w:tcPr>
            <w:tcW w:w="1122" w:type="dxa"/>
          </w:tcPr>
          <w:p w14:paraId="23957230" w14:textId="77777777" w:rsidR="00DD3CFC" w:rsidRDefault="00DD3CF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74A6C70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2EC5BA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</w:tr>
      <w:tr w:rsidR="00DD3CFC" w14:paraId="67C0E4F6" w14:textId="77777777" w:rsidTr="00C900A0">
        <w:tc>
          <w:tcPr>
            <w:tcW w:w="879" w:type="dxa"/>
          </w:tcPr>
          <w:p w14:paraId="0E990610" w14:textId="77777777" w:rsidR="00DD3CFC" w:rsidRDefault="00DD3CFC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F8A5920" w14:textId="77777777" w:rsidR="00DD3CFC" w:rsidRDefault="00DD3CFC" w:rsidP="00C900A0">
            <w:r>
              <w:rPr>
                <w:sz w:val="16"/>
                <w:szCs w:val="16"/>
              </w:rPr>
              <w:t>3767</w:t>
            </w:r>
          </w:p>
        </w:tc>
        <w:tc>
          <w:tcPr>
            <w:tcW w:w="517" w:type="dxa"/>
          </w:tcPr>
          <w:p w14:paraId="1989D4C7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B499F4" w14:textId="77777777" w:rsidR="00DD3CFC" w:rsidRDefault="00DD3CF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683004E" w14:textId="77777777" w:rsidR="00DD3CFC" w:rsidRDefault="00DD3CFC" w:rsidP="00C900A0">
            <w:r>
              <w:rPr>
                <w:sz w:val="16"/>
                <w:szCs w:val="16"/>
              </w:rPr>
              <w:t>Addition of new RedCap TC 7.1.1.1.15-SI request</w:t>
            </w:r>
          </w:p>
        </w:tc>
        <w:tc>
          <w:tcPr>
            <w:tcW w:w="517" w:type="dxa"/>
          </w:tcPr>
          <w:p w14:paraId="2AAF81EF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18803F" w14:textId="77777777" w:rsidR="00DD3CFC" w:rsidRDefault="00DD3CF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8FCC33D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3DAA02C" w14:textId="77777777" w:rsidR="00DD3CFC" w:rsidRDefault="00DD3CFC" w:rsidP="00C900A0">
            <w:r>
              <w:rPr>
                <w:sz w:val="16"/>
                <w:szCs w:val="16"/>
              </w:rPr>
              <w:t>R5-232940</w:t>
            </w:r>
          </w:p>
        </w:tc>
        <w:tc>
          <w:tcPr>
            <w:tcW w:w="1597" w:type="dxa"/>
          </w:tcPr>
          <w:p w14:paraId="553FADD8" w14:textId="77777777" w:rsidR="00DD3CFC" w:rsidRDefault="00DD3CF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6FD2CF6" w14:textId="77777777" w:rsidR="00DD3CFC" w:rsidRDefault="00DD3CF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9B285A7" w14:textId="77777777" w:rsidR="00DD3CFC" w:rsidRDefault="00DD3CFC" w:rsidP="00C900A0">
            <w:r>
              <w:rPr>
                <w:sz w:val="16"/>
                <w:szCs w:val="16"/>
              </w:rPr>
              <w:t>7.1.1.1.15 (new)</w:t>
            </w:r>
          </w:p>
        </w:tc>
        <w:tc>
          <w:tcPr>
            <w:tcW w:w="998" w:type="dxa"/>
          </w:tcPr>
          <w:p w14:paraId="10BE188F" w14:textId="77777777" w:rsidR="00DD3CFC" w:rsidRDefault="00DD3CFC" w:rsidP="00C900A0">
            <w:r>
              <w:rPr>
                <w:sz w:val="16"/>
                <w:szCs w:val="16"/>
              </w:rPr>
              <w:t xml:space="preserve">TS/TR ... CR ... ; TS/TR 38.523-2 CR 0355  ; TS/TR ... CR ... </w:t>
            </w:r>
          </w:p>
        </w:tc>
      </w:tr>
      <w:tr w:rsidR="00DD3CFC" w14:paraId="02F71E2B" w14:textId="77777777" w:rsidTr="00C900A0">
        <w:tc>
          <w:tcPr>
            <w:tcW w:w="879" w:type="dxa"/>
          </w:tcPr>
          <w:p w14:paraId="6E1CA85A" w14:textId="77777777" w:rsidR="00DD3CFC" w:rsidRDefault="00DD3CFC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C736F9E" w14:textId="77777777" w:rsidR="00DD3CFC" w:rsidRDefault="00DD3CFC" w:rsidP="00C900A0">
            <w:r>
              <w:rPr>
                <w:sz w:val="16"/>
                <w:szCs w:val="16"/>
              </w:rPr>
              <w:t>3768</w:t>
            </w:r>
          </w:p>
        </w:tc>
        <w:tc>
          <w:tcPr>
            <w:tcW w:w="517" w:type="dxa"/>
          </w:tcPr>
          <w:p w14:paraId="538DE207" w14:textId="77777777" w:rsidR="00DD3CFC" w:rsidRDefault="00DD3CF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251A63" w14:textId="77777777" w:rsidR="00DD3CFC" w:rsidRDefault="00DD3CF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B71F465" w14:textId="77777777" w:rsidR="00DD3CFC" w:rsidRDefault="00DD3CFC" w:rsidP="00C900A0">
            <w:r>
              <w:rPr>
                <w:sz w:val="16"/>
                <w:szCs w:val="16"/>
              </w:rPr>
              <w:t>Update URLLC TC 7.1.1.3.12 for HD-FDD UE-PUSCH repetition Type B</w:t>
            </w:r>
          </w:p>
        </w:tc>
        <w:tc>
          <w:tcPr>
            <w:tcW w:w="517" w:type="dxa"/>
          </w:tcPr>
          <w:p w14:paraId="5DB9BBE1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6983E0" w14:textId="77777777" w:rsidR="00DD3CFC" w:rsidRDefault="00DD3CF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1FF4F9C0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41DF845" w14:textId="77777777" w:rsidR="00DD3CFC" w:rsidRDefault="00DD3CFC" w:rsidP="00C900A0">
            <w:r>
              <w:rPr>
                <w:sz w:val="16"/>
                <w:szCs w:val="16"/>
              </w:rPr>
              <w:t>R5-233409</w:t>
            </w:r>
          </w:p>
        </w:tc>
        <w:tc>
          <w:tcPr>
            <w:tcW w:w="1597" w:type="dxa"/>
          </w:tcPr>
          <w:p w14:paraId="5CCA2769" w14:textId="77777777" w:rsidR="00DD3CFC" w:rsidRDefault="00DD3CFC" w:rsidP="00C900A0">
            <w:r>
              <w:rPr>
                <w:sz w:val="16"/>
                <w:szCs w:val="16"/>
              </w:rPr>
              <w:t>Huawei, Hisilicon, MCC TF160</w:t>
            </w:r>
          </w:p>
        </w:tc>
        <w:tc>
          <w:tcPr>
            <w:tcW w:w="1122" w:type="dxa"/>
          </w:tcPr>
          <w:p w14:paraId="5256D7C3" w14:textId="77777777" w:rsidR="00DD3CFC" w:rsidRDefault="00DD3CF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8A02DE7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0DDD7E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</w:tr>
      <w:tr w:rsidR="00DD3CFC" w14:paraId="039201DB" w14:textId="77777777" w:rsidTr="00C900A0">
        <w:tc>
          <w:tcPr>
            <w:tcW w:w="879" w:type="dxa"/>
          </w:tcPr>
          <w:p w14:paraId="5D4D009B" w14:textId="77777777" w:rsidR="00DD3CFC" w:rsidRDefault="00DD3CFC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E1D21DC" w14:textId="77777777" w:rsidR="00DD3CFC" w:rsidRDefault="00DD3CFC" w:rsidP="00C900A0">
            <w:r>
              <w:rPr>
                <w:sz w:val="16"/>
                <w:szCs w:val="16"/>
              </w:rPr>
              <w:t>3769</w:t>
            </w:r>
          </w:p>
        </w:tc>
        <w:tc>
          <w:tcPr>
            <w:tcW w:w="517" w:type="dxa"/>
          </w:tcPr>
          <w:p w14:paraId="6EA8E6CF" w14:textId="77777777" w:rsidR="00DD3CFC" w:rsidRDefault="00DD3CF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AB96FF" w14:textId="77777777" w:rsidR="00DD3CFC" w:rsidRDefault="00DD3CF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CCA1F5" w14:textId="77777777" w:rsidR="00DD3CFC" w:rsidRDefault="00DD3CFC" w:rsidP="00C900A0">
            <w:r>
              <w:rPr>
                <w:sz w:val="16"/>
                <w:szCs w:val="16"/>
              </w:rPr>
              <w:t>Correction of NR TC 7.1.2.3.6-Polling for status</w:t>
            </w:r>
          </w:p>
        </w:tc>
        <w:tc>
          <w:tcPr>
            <w:tcW w:w="517" w:type="dxa"/>
          </w:tcPr>
          <w:p w14:paraId="126E0E5F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2A083D" w14:textId="77777777" w:rsidR="00DD3CFC" w:rsidRDefault="00DD3CF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1E8AC8B4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D42723D" w14:textId="77777777" w:rsidR="00DD3CFC" w:rsidRDefault="00DD3CFC" w:rsidP="00C900A0">
            <w:r>
              <w:rPr>
                <w:sz w:val="16"/>
                <w:szCs w:val="16"/>
              </w:rPr>
              <w:t>R5-233410</w:t>
            </w:r>
          </w:p>
        </w:tc>
        <w:tc>
          <w:tcPr>
            <w:tcW w:w="1597" w:type="dxa"/>
          </w:tcPr>
          <w:p w14:paraId="092567A1" w14:textId="77777777" w:rsidR="00DD3CFC" w:rsidRDefault="00DD3CFC" w:rsidP="00C900A0">
            <w:r>
              <w:rPr>
                <w:sz w:val="16"/>
                <w:szCs w:val="16"/>
              </w:rPr>
              <w:t>Huawei, Hisilicon, Datang LinkTester, CATT</w:t>
            </w:r>
          </w:p>
        </w:tc>
        <w:tc>
          <w:tcPr>
            <w:tcW w:w="1122" w:type="dxa"/>
          </w:tcPr>
          <w:p w14:paraId="7B053A51" w14:textId="77777777" w:rsidR="00DD3CFC" w:rsidRDefault="00DD3CF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29B236C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AAB296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</w:tr>
      <w:tr w:rsidR="00DD3CFC" w14:paraId="3C7D98C1" w14:textId="77777777" w:rsidTr="00C900A0">
        <w:tc>
          <w:tcPr>
            <w:tcW w:w="879" w:type="dxa"/>
          </w:tcPr>
          <w:p w14:paraId="135DEE7A" w14:textId="77777777" w:rsidR="00DD3CFC" w:rsidRDefault="00DD3CFC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5926F7A" w14:textId="77777777" w:rsidR="00DD3CFC" w:rsidRDefault="00DD3CFC" w:rsidP="00C900A0">
            <w:r>
              <w:rPr>
                <w:sz w:val="16"/>
                <w:szCs w:val="16"/>
              </w:rPr>
              <w:t>3793</w:t>
            </w:r>
          </w:p>
        </w:tc>
        <w:tc>
          <w:tcPr>
            <w:tcW w:w="517" w:type="dxa"/>
          </w:tcPr>
          <w:p w14:paraId="2DCB54CB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80AF6F" w14:textId="77777777" w:rsidR="00DD3CFC" w:rsidRDefault="00DD3CF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FD71E4D" w14:textId="77777777" w:rsidR="00DD3CFC" w:rsidRDefault="00DD3CFC" w:rsidP="00C900A0">
            <w:r>
              <w:rPr>
                <w:sz w:val="16"/>
                <w:szCs w:val="16"/>
              </w:rPr>
              <w:t>Correction to RedCap testcase 6.1.2.26</w:t>
            </w:r>
          </w:p>
        </w:tc>
        <w:tc>
          <w:tcPr>
            <w:tcW w:w="517" w:type="dxa"/>
          </w:tcPr>
          <w:p w14:paraId="1AB235E2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C9E4A3" w14:textId="77777777" w:rsidR="00DD3CFC" w:rsidRDefault="00DD3CF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9550A44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E77D6BA" w14:textId="77777777" w:rsidR="00DD3CFC" w:rsidRDefault="00DD3CFC" w:rsidP="00C900A0">
            <w:r>
              <w:rPr>
                <w:sz w:val="16"/>
                <w:szCs w:val="16"/>
              </w:rPr>
              <w:t>R5-232981</w:t>
            </w:r>
          </w:p>
        </w:tc>
        <w:tc>
          <w:tcPr>
            <w:tcW w:w="1597" w:type="dxa"/>
          </w:tcPr>
          <w:p w14:paraId="66757981" w14:textId="77777777" w:rsidR="00DD3CFC" w:rsidRDefault="00DD3CFC" w:rsidP="00C900A0">
            <w:r>
              <w:rPr>
                <w:sz w:val="16"/>
                <w:szCs w:val="16"/>
              </w:rPr>
              <w:t>ROHDE &amp; SCHWARZ, Anritsu Ltd</w:t>
            </w:r>
          </w:p>
        </w:tc>
        <w:tc>
          <w:tcPr>
            <w:tcW w:w="1122" w:type="dxa"/>
          </w:tcPr>
          <w:p w14:paraId="43C34532" w14:textId="77777777" w:rsidR="00DD3CFC" w:rsidRDefault="00DD3CF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5426841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A65E54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</w:tr>
      <w:tr w:rsidR="00DD3CFC" w14:paraId="15F07013" w14:textId="77777777" w:rsidTr="00C900A0">
        <w:tc>
          <w:tcPr>
            <w:tcW w:w="879" w:type="dxa"/>
          </w:tcPr>
          <w:p w14:paraId="3959EE98" w14:textId="77777777" w:rsidR="00DD3CFC" w:rsidRDefault="00DD3CFC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A2305D3" w14:textId="77777777" w:rsidR="00DD3CFC" w:rsidRDefault="00DD3CFC" w:rsidP="00C900A0">
            <w:r>
              <w:rPr>
                <w:sz w:val="16"/>
                <w:szCs w:val="16"/>
              </w:rPr>
              <w:t>3796</w:t>
            </w:r>
          </w:p>
        </w:tc>
        <w:tc>
          <w:tcPr>
            <w:tcW w:w="517" w:type="dxa"/>
          </w:tcPr>
          <w:p w14:paraId="3CA349DE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5597CC" w14:textId="77777777" w:rsidR="00DD3CFC" w:rsidRDefault="00DD3CF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AD5841" w14:textId="77777777" w:rsidR="00DD3CFC" w:rsidRDefault="00DD3CFC" w:rsidP="00C900A0">
            <w:r>
              <w:rPr>
                <w:sz w:val="16"/>
                <w:szCs w:val="16"/>
              </w:rPr>
              <w:t>Updates for NR RRC test case 8.1.5.1.1 for RedCap</w:t>
            </w:r>
          </w:p>
        </w:tc>
        <w:tc>
          <w:tcPr>
            <w:tcW w:w="517" w:type="dxa"/>
          </w:tcPr>
          <w:p w14:paraId="221FAC14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19357C" w14:textId="77777777" w:rsidR="00DD3CFC" w:rsidRDefault="00DD3CF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4625B50E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F9FC037" w14:textId="77777777" w:rsidR="00DD3CFC" w:rsidRDefault="00DD3CFC" w:rsidP="00C900A0">
            <w:r>
              <w:rPr>
                <w:sz w:val="16"/>
                <w:szCs w:val="16"/>
              </w:rPr>
              <w:t>R5-233070</w:t>
            </w:r>
          </w:p>
        </w:tc>
        <w:tc>
          <w:tcPr>
            <w:tcW w:w="1597" w:type="dxa"/>
          </w:tcPr>
          <w:p w14:paraId="1E9DC790" w14:textId="77777777" w:rsidR="00DD3CFC" w:rsidRDefault="00DD3CFC" w:rsidP="00C900A0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25FDA107" w14:textId="77777777" w:rsidR="00DD3CFC" w:rsidRDefault="00DD3CF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E17487C" w14:textId="77777777" w:rsidR="00DD3CFC" w:rsidRDefault="00DD3CFC" w:rsidP="00C900A0">
            <w:r>
              <w:rPr>
                <w:sz w:val="16"/>
                <w:szCs w:val="16"/>
              </w:rPr>
              <w:t>8.1.5.1.1</w:t>
            </w:r>
          </w:p>
        </w:tc>
        <w:tc>
          <w:tcPr>
            <w:tcW w:w="998" w:type="dxa"/>
          </w:tcPr>
          <w:p w14:paraId="2E4486B4" w14:textId="77777777" w:rsidR="00DD3CFC" w:rsidRDefault="00DD3CFC" w:rsidP="00C900A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DD3CFC" w14:paraId="40E8881B" w14:textId="77777777" w:rsidTr="00C900A0">
        <w:tc>
          <w:tcPr>
            <w:tcW w:w="879" w:type="dxa"/>
          </w:tcPr>
          <w:p w14:paraId="440843B9" w14:textId="77777777" w:rsidR="00DD3CFC" w:rsidRDefault="00DD3CFC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C1ADA3D" w14:textId="77777777" w:rsidR="00DD3CFC" w:rsidRDefault="00DD3CFC" w:rsidP="00C900A0">
            <w:r>
              <w:rPr>
                <w:sz w:val="16"/>
                <w:szCs w:val="16"/>
              </w:rPr>
              <w:t>3797</w:t>
            </w:r>
          </w:p>
        </w:tc>
        <w:tc>
          <w:tcPr>
            <w:tcW w:w="517" w:type="dxa"/>
          </w:tcPr>
          <w:p w14:paraId="7D331B51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ABE55E" w14:textId="77777777" w:rsidR="00DD3CFC" w:rsidRDefault="00DD3CF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98B1333" w14:textId="77777777" w:rsidR="00DD3CFC" w:rsidRDefault="00DD3CFC" w:rsidP="00C900A0">
            <w:r>
              <w:rPr>
                <w:sz w:val="16"/>
                <w:szCs w:val="16"/>
              </w:rPr>
              <w:t>Updates for NR RRC test case 8.1.5.8.1 for RedCap</w:t>
            </w:r>
          </w:p>
        </w:tc>
        <w:tc>
          <w:tcPr>
            <w:tcW w:w="517" w:type="dxa"/>
          </w:tcPr>
          <w:p w14:paraId="476C7361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9320A3" w14:textId="77777777" w:rsidR="00DD3CFC" w:rsidRDefault="00DD3CF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557E33B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7B53C5A" w14:textId="77777777" w:rsidR="00DD3CFC" w:rsidRDefault="00DD3CFC" w:rsidP="00C900A0">
            <w:r>
              <w:rPr>
                <w:sz w:val="16"/>
                <w:szCs w:val="16"/>
              </w:rPr>
              <w:t>R5-233071</w:t>
            </w:r>
          </w:p>
        </w:tc>
        <w:tc>
          <w:tcPr>
            <w:tcW w:w="1597" w:type="dxa"/>
          </w:tcPr>
          <w:p w14:paraId="0ED93485" w14:textId="77777777" w:rsidR="00DD3CFC" w:rsidRDefault="00DD3CFC" w:rsidP="00C900A0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3DC09467" w14:textId="77777777" w:rsidR="00DD3CFC" w:rsidRDefault="00DD3CF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00A1534" w14:textId="77777777" w:rsidR="00DD3CFC" w:rsidRDefault="00DD3CFC" w:rsidP="00C900A0">
            <w:r>
              <w:rPr>
                <w:sz w:val="16"/>
                <w:szCs w:val="16"/>
              </w:rPr>
              <w:t>8.1.5.8.1</w:t>
            </w:r>
          </w:p>
        </w:tc>
        <w:tc>
          <w:tcPr>
            <w:tcW w:w="998" w:type="dxa"/>
          </w:tcPr>
          <w:p w14:paraId="3DDC20F1" w14:textId="77777777" w:rsidR="00DD3CFC" w:rsidRDefault="00DD3CF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D3CFC" w14:paraId="45262C16" w14:textId="77777777" w:rsidTr="00C900A0">
        <w:tc>
          <w:tcPr>
            <w:tcW w:w="879" w:type="dxa"/>
          </w:tcPr>
          <w:p w14:paraId="33BA4362" w14:textId="77777777" w:rsidR="00DD3CFC" w:rsidRDefault="00DD3CFC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BB7DCB3" w14:textId="77777777" w:rsidR="00DD3CFC" w:rsidRDefault="00DD3CFC" w:rsidP="00C900A0">
            <w:r>
              <w:rPr>
                <w:sz w:val="16"/>
                <w:szCs w:val="16"/>
              </w:rPr>
              <w:t>3843</w:t>
            </w:r>
          </w:p>
        </w:tc>
        <w:tc>
          <w:tcPr>
            <w:tcW w:w="517" w:type="dxa"/>
          </w:tcPr>
          <w:p w14:paraId="279A6731" w14:textId="77777777" w:rsidR="00DD3CFC" w:rsidRDefault="00DD3CFC" w:rsidP="00C900A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9758410" w14:textId="77777777" w:rsidR="00DD3CFC" w:rsidRDefault="00DD3CF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C583BAB" w14:textId="77777777" w:rsidR="00DD3CFC" w:rsidRDefault="00DD3CFC" w:rsidP="00C900A0">
            <w:r>
              <w:rPr>
                <w:sz w:val="16"/>
                <w:szCs w:val="16"/>
              </w:rPr>
              <w:t>Update of NR TC 6.1.2.3-Cell selection</w:t>
            </w:r>
          </w:p>
        </w:tc>
        <w:tc>
          <w:tcPr>
            <w:tcW w:w="517" w:type="dxa"/>
          </w:tcPr>
          <w:p w14:paraId="3FF5F181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3EA84B" w14:textId="77777777" w:rsidR="00DD3CFC" w:rsidRDefault="00DD3CF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53CB3B8F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6B8AF85" w14:textId="77777777" w:rsidR="00DD3CFC" w:rsidRDefault="00DD3CFC" w:rsidP="00C900A0">
            <w:r>
              <w:rPr>
                <w:sz w:val="16"/>
                <w:szCs w:val="16"/>
              </w:rPr>
              <w:t>R5-233776</w:t>
            </w:r>
          </w:p>
        </w:tc>
        <w:tc>
          <w:tcPr>
            <w:tcW w:w="1597" w:type="dxa"/>
          </w:tcPr>
          <w:p w14:paraId="66326199" w14:textId="77777777" w:rsidR="00DD3CFC" w:rsidRDefault="00DD3CF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5D71415" w14:textId="77777777" w:rsidR="00DD3CFC" w:rsidRDefault="00DD3CF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72A39E1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9FB34D2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</w:tr>
      <w:tr w:rsidR="00DD3CFC" w14:paraId="2B280230" w14:textId="77777777" w:rsidTr="00C900A0">
        <w:tc>
          <w:tcPr>
            <w:tcW w:w="879" w:type="dxa"/>
          </w:tcPr>
          <w:p w14:paraId="647632FD" w14:textId="77777777" w:rsidR="00DD3CFC" w:rsidRDefault="00DD3CFC" w:rsidP="00C900A0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258EFC70" w14:textId="77777777" w:rsidR="00DD3CFC" w:rsidRDefault="00DD3CFC" w:rsidP="00C900A0">
            <w:r>
              <w:rPr>
                <w:sz w:val="16"/>
                <w:szCs w:val="16"/>
              </w:rPr>
              <w:t>0355</w:t>
            </w:r>
          </w:p>
        </w:tc>
        <w:tc>
          <w:tcPr>
            <w:tcW w:w="517" w:type="dxa"/>
          </w:tcPr>
          <w:p w14:paraId="79771712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BD0B31" w14:textId="77777777" w:rsidR="00DD3CFC" w:rsidRDefault="00DD3CF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63482B" w14:textId="77777777" w:rsidR="00DD3CFC" w:rsidRDefault="00DD3CFC" w:rsidP="00C900A0">
            <w:r>
              <w:rPr>
                <w:sz w:val="16"/>
                <w:szCs w:val="16"/>
              </w:rPr>
              <w:t>Addition of test applicablity for RedCap TC</w:t>
            </w:r>
          </w:p>
        </w:tc>
        <w:tc>
          <w:tcPr>
            <w:tcW w:w="517" w:type="dxa"/>
          </w:tcPr>
          <w:p w14:paraId="76D46CA3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58B34F" w14:textId="77777777" w:rsidR="00DD3CFC" w:rsidRDefault="00DD3CFC" w:rsidP="00C900A0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3BE3AE8C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8AC0A53" w14:textId="77777777" w:rsidR="00DD3CFC" w:rsidRDefault="00DD3CFC" w:rsidP="00C900A0">
            <w:r>
              <w:rPr>
                <w:sz w:val="16"/>
                <w:szCs w:val="16"/>
              </w:rPr>
              <w:t>R5-232943</w:t>
            </w:r>
          </w:p>
        </w:tc>
        <w:tc>
          <w:tcPr>
            <w:tcW w:w="1597" w:type="dxa"/>
          </w:tcPr>
          <w:p w14:paraId="6B14E758" w14:textId="77777777" w:rsidR="00DD3CFC" w:rsidRDefault="00DD3CF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BFC08F7" w14:textId="77777777" w:rsidR="00DD3CFC" w:rsidRDefault="00DD3CF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EF0B815" w14:textId="77777777" w:rsidR="00DD3CFC" w:rsidRDefault="00DD3CFC" w:rsidP="00C900A0">
            <w:r>
              <w:rPr>
                <w:sz w:val="16"/>
                <w:szCs w:val="16"/>
              </w:rPr>
              <w:t>4.1</w:t>
            </w:r>
          </w:p>
        </w:tc>
        <w:tc>
          <w:tcPr>
            <w:tcW w:w="998" w:type="dxa"/>
          </w:tcPr>
          <w:p w14:paraId="63D2DAFD" w14:textId="77777777" w:rsidR="00DD3CFC" w:rsidRDefault="00DD3CFC" w:rsidP="00C900A0">
            <w:r>
              <w:rPr>
                <w:sz w:val="16"/>
                <w:szCs w:val="16"/>
              </w:rPr>
              <w:t xml:space="preserve">TS/TR ... CR ... ; TS/TR ... CR ...  ; TS/TR ... CR ... </w:t>
            </w:r>
          </w:p>
        </w:tc>
      </w:tr>
      <w:tr w:rsidR="00DD3CFC" w14:paraId="34AA6C8D" w14:textId="77777777" w:rsidTr="00C900A0">
        <w:tc>
          <w:tcPr>
            <w:tcW w:w="879" w:type="dxa"/>
          </w:tcPr>
          <w:p w14:paraId="38E8C2F4" w14:textId="77777777" w:rsidR="00DD3CFC" w:rsidRDefault="00DD3CFC" w:rsidP="00C900A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548BEA79" w14:textId="77777777" w:rsidR="00DD3CFC" w:rsidRDefault="00DD3CFC" w:rsidP="00C900A0">
            <w:r>
              <w:rPr>
                <w:sz w:val="16"/>
                <w:szCs w:val="16"/>
              </w:rPr>
              <w:t>3090</w:t>
            </w:r>
          </w:p>
        </w:tc>
        <w:tc>
          <w:tcPr>
            <w:tcW w:w="517" w:type="dxa"/>
          </w:tcPr>
          <w:p w14:paraId="16AF0A03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1FD7B3" w14:textId="77777777" w:rsidR="00DD3CFC" w:rsidRDefault="00DD3CF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4A2DA39" w14:textId="77777777" w:rsidR="00DD3CFC" w:rsidRDefault="00DD3CFC" w:rsidP="00C900A0">
            <w:r>
              <w:rPr>
                <w:sz w:val="16"/>
                <w:szCs w:val="16"/>
              </w:rPr>
              <w:t>RedCap: Test Model updates</w:t>
            </w:r>
          </w:p>
        </w:tc>
        <w:tc>
          <w:tcPr>
            <w:tcW w:w="517" w:type="dxa"/>
          </w:tcPr>
          <w:p w14:paraId="569AA1A2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37B765" w14:textId="77777777" w:rsidR="00DD3CFC" w:rsidRDefault="00DD3CFC" w:rsidP="00C900A0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4583549D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A51EA58" w14:textId="77777777" w:rsidR="00DD3CFC" w:rsidRDefault="00DD3CFC" w:rsidP="00C900A0">
            <w:r>
              <w:rPr>
                <w:sz w:val="16"/>
                <w:szCs w:val="16"/>
              </w:rPr>
              <w:t>R5-232191</w:t>
            </w:r>
          </w:p>
        </w:tc>
        <w:tc>
          <w:tcPr>
            <w:tcW w:w="1597" w:type="dxa"/>
          </w:tcPr>
          <w:p w14:paraId="13980D9C" w14:textId="77777777" w:rsidR="00DD3CFC" w:rsidRDefault="00DD3CFC" w:rsidP="00C900A0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4B4ED2C4" w14:textId="77777777" w:rsidR="00DD3CFC" w:rsidRDefault="00DD3CF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9F892C7" w14:textId="77777777" w:rsidR="00DD3CFC" w:rsidRDefault="00DD3CFC" w:rsidP="00C900A0">
            <w:r>
              <w:rPr>
                <w:sz w:val="16"/>
                <w:szCs w:val="16"/>
              </w:rPr>
              <w:t>3.3, 7.3.2.1(new), 7.3.2.2(new), 7.3.7.2, 7.3.7.3</w:t>
            </w:r>
          </w:p>
        </w:tc>
        <w:tc>
          <w:tcPr>
            <w:tcW w:w="998" w:type="dxa"/>
          </w:tcPr>
          <w:p w14:paraId="4023B383" w14:textId="77777777" w:rsidR="00DD3CFC" w:rsidRDefault="00DD3CF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D3CFC" w14:paraId="14BB576A" w14:textId="77777777" w:rsidTr="00C900A0">
        <w:tc>
          <w:tcPr>
            <w:tcW w:w="879" w:type="dxa"/>
          </w:tcPr>
          <w:p w14:paraId="09132D66" w14:textId="77777777" w:rsidR="00DD3CFC" w:rsidRDefault="00DD3CFC" w:rsidP="00C900A0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3FC1632B" w14:textId="77777777" w:rsidR="00DD3CFC" w:rsidRDefault="00DD3CFC" w:rsidP="00C900A0">
            <w:r>
              <w:rPr>
                <w:sz w:val="16"/>
                <w:szCs w:val="16"/>
              </w:rPr>
              <w:t>0517</w:t>
            </w:r>
          </w:p>
        </w:tc>
        <w:tc>
          <w:tcPr>
            <w:tcW w:w="517" w:type="dxa"/>
          </w:tcPr>
          <w:p w14:paraId="79063C8A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4D64C1" w14:textId="77777777" w:rsidR="00DD3CFC" w:rsidRDefault="00DD3CF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71F2C3C" w14:textId="77777777" w:rsidR="00DD3CFC" w:rsidRDefault="00DD3CFC" w:rsidP="00C900A0">
            <w:r>
              <w:rPr>
                <w:sz w:val="16"/>
                <w:szCs w:val="16"/>
              </w:rPr>
              <w:t>TT analysis for RedCap RRM TC 17.6.1.2 and 17.6.1.4 intraFreq one AoA</w:t>
            </w:r>
          </w:p>
        </w:tc>
        <w:tc>
          <w:tcPr>
            <w:tcW w:w="517" w:type="dxa"/>
          </w:tcPr>
          <w:p w14:paraId="61F0D7D5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94DEA4" w14:textId="77777777" w:rsidR="00DD3CFC" w:rsidRDefault="00DD3CFC" w:rsidP="00C900A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3D2E38BB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1434137" w14:textId="77777777" w:rsidR="00DD3CFC" w:rsidRDefault="00DD3CFC" w:rsidP="00C900A0">
            <w:r>
              <w:rPr>
                <w:sz w:val="16"/>
                <w:szCs w:val="16"/>
              </w:rPr>
              <w:t>R5-232483</w:t>
            </w:r>
          </w:p>
        </w:tc>
        <w:tc>
          <w:tcPr>
            <w:tcW w:w="1597" w:type="dxa"/>
          </w:tcPr>
          <w:p w14:paraId="7C29A84E" w14:textId="77777777" w:rsidR="00DD3CFC" w:rsidRDefault="00DD3CF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52AA38E" w14:textId="77777777" w:rsidR="00DD3CFC" w:rsidRDefault="00DD3CF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FD17C18" w14:textId="77777777" w:rsidR="00DD3CFC" w:rsidRDefault="00DD3CFC" w:rsidP="00C900A0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129261B7" w14:textId="77777777" w:rsidR="00DD3CFC" w:rsidRDefault="00DD3CFC" w:rsidP="00C900A0">
            <w:r>
              <w:rPr>
                <w:sz w:val="16"/>
                <w:szCs w:val="16"/>
              </w:rPr>
              <w:t xml:space="preserve">TS/TR ... CR ... ; TS 38.533 CR 2382 2384 2396; TS/TR ... CR ... </w:t>
            </w:r>
          </w:p>
        </w:tc>
      </w:tr>
      <w:tr w:rsidR="00DD3CFC" w14:paraId="343D7BD8" w14:textId="77777777" w:rsidTr="00C900A0">
        <w:tc>
          <w:tcPr>
            <w:tcW w:w="879" w:type="dxa"/>
          </w:tcPr>
          <w:p w14:paraId="72153E3E" w14:textId="77777777" w:rsidR="00DD3CFC" w:rsidRDefault="00DD3CFC" w:rsidP="00C900A0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3401CE54" w14:textId="77777777" w:rsidR="00DD3CFC" w:rsidRDefault="00DD3CFC" w:rsidP="00C900A0">
            <w:r>
              <w:rPr>
                <w:sz w:val="16"/>
                <w:szCs w:val="16"/>
              </w:rPr>
              <w:t>0518</w:t>
            </w:r>
          </w:p>
        </w:tc>
        <w:tc>
          <w:tcPr>
            <w:tcW w:w="517" w:type="dxa"/>
          </w:tcPr>
          <w:p w14:paraId="44554575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566449" w14:textId="77777777" w:rsidR="00DD3CFC" w:rsidRDefault="00DD3CF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5202A3" w14:textId="77777777" w:rsidR="00DD3CFC" w:rsidRDefault="00DD3CFC" w:rsidP="00C900A0">
            <w:r>
              <w:rPr>
                <w:sz w:val="16"/>
                <w:szCs w:val="16"/>
              </w:rPr>
              <w:t>TT analysis for RedCap RRM TC 17.6.1.3 intraFreq two AoAs</w:t>
            </w:r>
          </w:p>
        </w:tc>
        <w:tc>
          <w:tcPr>
            <w:tcW w:w="517" w:type="dxa"/>
          </w:tcPr>
          <w:p w14:paraId="643BF0F1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974390" w14:textId="77777777" w:rsidR="00DD3CFC" w:rsidRDefault="00DD3CFC" w:rsidP="00C900A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807C860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D9ED547" w14:textId="77777777" w:rsidR="00DD3CFC" w:rsidRDefault="00DD3CFC" w:rsidP="00C900A0">
            <w:r>
              <w:rPr>
                <w:sz w:val="16"/>
                <w:szCs w:val="16"/>
              </w:rPr>
              <w:t>R5-232484</w:t>
            </w:r>
          </w:p>
        </w:tc>
        <w:tc>
          <w:tcPr>
            <w:tcW w:w="1597" w:type="dxa"/>
          </w:tcPr>
          <w:p w14:paraId="0168ECCC" w14:textId="77777777" w:rsidR="00DD3CFC" w:rsidRDefault="00DD3CF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1510615" w14:textId="77777777" w:rsidR="00DD3CFC" w:rsidRDefault="00DD3CF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C632169" w14:textId="77777777" w:rsidR="00DD3CFC" w:rsidRDefault="00DD3CFC" w:rsidP="00C900A0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52056696" w14:textId="77777777" w:rsidR="00DD3CFC" w:rsidRDefault="00DD3CFC" w:rsidP="00C900A0">
            <w:r>
              <w:rPr>
                <w:sz w:val="16"/>
                <w:szCs w:val="16"/>
              </w:rPr>
              <w:t xml:space="preserve">TS/TR ... CR ... ; TS 38.533 CR 2383 2396; TS/TR ... CR ... </w:t>
            </w:r>
          </w:p>
        </w:tc>
      </w:tr>
      <w:tr w:rsidR="00DD3CFC" w14:paraId="15CB0169" w14:textId="77777777" w:rsidTr="00C900A0">
        <w:tc>
          <w:tcPr>
            <w:tcW w:w="879" w:type="dxa"/>
          </w:tcPr>
          <w:p w14:paraId="35C4EC7B" w14:textId="77777777" w:rsidR="00DD3CFC" w:rsidRDefault="00DD3CFC" w:rsidP="00C900A0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5EB0EA72" w14:textId="77777777" w:rsidR="00DD3CFC" w:rsidRDefault="00DD3CFC" w:rsidP="00C900A0">
            <w:r>
              <w:rPr>
                <w:sz w:val="16"/>
                <w:szCs w:val="16"/>
              </w:rPr>
              <w:t>0519</w:t>
            </w:r>
          </w:p>
        </w:tc>
        <w:tc>
          <w:tcPr>
            <w:tcW w:w="517" w:type="dxa"/>
          </w:tcPr>
          <w:p w14:paraId="441F075B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6A1622" w14:textId="77777777" w:rsidR="00DD3CFC" w:rsidRDefault="00DD3CF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1DFFBA9" w14:textId="77777777" w:rsidR="00DD3CFC" w:rsidRDefault="00DD3CFC" w:rsidP="00C900A0">
            <w:r>
              <w:rPr>
                <w:sz w:val="16"/>
                <w:szCs w:val="16"/>
              </w:rPr>
              <w:t>TT analysis for RedCap RRM TC 17.6.3.1 and 17.6.3.2 SSB L1RSRP</w:t>
            </w:r>
          </w:p>
        </w:tc>
        <w:tc>
          <w:tcPr>
            <w:tcW w:w="517" w:type="dxa"/>
          </w:tcPr>
          <w:p w14:paraId="08C625B1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A0999F" w14:textId="77777777" w:rsidR="00DD3CFC" w:rsidRDefault="00DD3CFC" w:rsidP="00C900A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10323A94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1FDF17A" w14:textId="77777777" w:rsidR="00DD3CFC" w:rsidRDefault="00DD3CFC" w:rsidP="00C900A0">
            <w:r>
              <w:rPr>
                <w:sz w:val="16"/>
                <w:szCs w:val="16"/>
              </w:rPr>
              <w:t>R5-232485</w:t>
            </w:r>
          </w:p>
        </w:tc>
        <w:tc>
          <w:tcPr>
            <w:tcW w:w="1597" w:type="dxa"/>
          </w:tcPr>
          <w:p w14:paraId="3625D63C" w14:textId="77777777" w:rsidR="00DD3CFC" w:rsidRDefault="00DD3CF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498963C" w14:textId="77777777" w:rsidR="00DD3CFC" w:rsidRDefault="00DD3CF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CC85EDA" w14:textId="77777777" w:rsidR="00DD3CFC" w:rsidRDefault="00DD3CFC" w:rsidP="00C900A0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3DEBAFFB" w14:textId="77777777" w:rsidR="00DD3CFC" w:rsidRDefault="00DD3CFC" w:rsidP="00C900A0">
            <w:r>
              <w:rPr>
                <w:sz w:val="16"/>
                <w:szCs w:val="16"/>
              </w:rPr>
              <w:t xml:space="preserve">TS/TR ... CR ... ; TS 38.533 CR 2385 2386 2396; TS/TR ... CR ... </w:t>
            </w:r>
          </w:p>
        </w:tc>
      </w:tr>
      <w:tr w:rsidR="00DD3CFC" w14:paraId="1E5B8470" w14:textId="77777777" w:rsidTr="00C900A0">
        <w:tc>
          <w:tcPr>
            <w:tcW w:w="879" w:type="dxa"/>
          </w:tcPr>
          <w:p w14:paraId="2801C8BA" w14:textId="77777777" w:rsidR="00DD3CFC" w:rsidRDefault="00DD3CFC" w:rsidP="00C900A0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677E4828" w14:textId="77777777" w:rsidR="00DD3CFC" w:rsidRDefault="00DD3CFC" w:rsidP="00C900A0">
            <w:r>
              <w:rPr>
                <w:sz w:val="16"/>
                <w:szCs w:val="16"/>
              </w:rPr>
              <w:t>0520</w:t>
            </w:r>
          </w:p>
        </w:tc>
        <w:tc>
          <w:tcPr>
            <w:tcW w:w="517" w:type="dxa"/>
          </w:tcPr>
          <w:p w14:paraId="72A31665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9F2829" w14:textId="77777777" w:rsidR="00DD3CFC" w:rsidRDefault="00DD3CF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5D49651" w14:textId="77777777" w:rsidR="00DD3CFC" w:rsidRDefault="00DD3CFC" w:rsidP="00C900A0">
            <w:r>
              <w:rPr>
                <w:sz w:val="16"/>
                <w:szCs w:val="16"/>
              </w:rPr>
              <w:t>TT analysis for RedCap RRM TC 17.6.3.3 and 17.6.3.4 CSIRS L1RSRP</w:t>
            </w:r>
          </w:p>
        </w:tc>
        <w:tc>
          <w:tcPr>
            <w:tcW w:w="517" w:type="dxa"/>
          </w:tcPr>
          <w:p w14:paraId="77979124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A80BB1" w14:textId="77777777" w:rsidR="00DD3CFC" w:rsidRDefault="00DD3CFC" w:rsidP="00C900A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25D53149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ED088E5" w14:textId="77777777" w:rsidR="00DD3CFC" w:rsidRDefault="00DD3CFC" w:rsidP="00C900A0">
            <w:r>
              <w:rPr>
                <w:sz w:val="16"/>
                <w:szCs w:val="16"/>
              </w:rPr>
              <w:t>R5-232486</w:t>
            </w:r>
          </w:p>
        </w:tc>
        <w:tc>
          <w:tcPr>
            <w:tcW w:w="1597" w:type="dxa"/>
          </w:tcPr>
          <w:p w14:paraId="2120AF0E" w14:textId="77777777" w:rsidR="00DD3CFC" w:rsidRDefault="00DD3CF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DE87B48" w14:textId="77777777" w:rsidR="00DD3CFC" w:rsidRDefault="00DD3CF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ACE7922" w14:textId="77777777" w:rsidR="00DD3CFC" w:rsidRDefault="00DD3CFC" w:rsidP="00C900A0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3E09F07B" w14:textId="77777777" w:rsidR="00DD3CFC" w:rsidRDefault="00DD3CFC" w:rsidP="00C900A0">
            <w:r>
              <w:rPr>
                <w:sz w:val="16"/>
                <w:szCs w:val="16"/>
              </w:rPr>
              <w:t xml:space="preserve">TS/TR ... CR ... ; TS 38.533 CR 2387 2388 2396; TS/TR ... CR ... </w:t>
            </w:r>
          </w:p>
        </w:tc>
      </w:tr>
      <w:tr w:rsidR="00DD3CFC" w14:paraId="6D68199E" w14:textId="77777777" w:rsidTr="00C900A0">
        <w:tc>
          <w:tcPr>
            <w:tcW w:w="879" w:type="dxa"/>
          </w:tcPr>
          <w:p w14:paraId="37F489CA" w14:textId="77777777" w:rsidR="00DD3CFC" w:rsidRDefault="00DD3CFC" w:rsidP="00C900A0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3B56E0B3" w14:textId="77777777" w:rsidR="00DD3CFC" w:rsidRDefault="00DD3CFC" w:rsidP="00C900A0">
            <w:r>
              <w:rPr>
                <w:sz w:val="16"/>
                <w:szCs w:val="16"/>
              </w:rPr>
              <w:t>0521</w:t>
            </w:r>
          </w:p>
        </w:tc>
        <w:tc>
          <w:tcPr>
            <w:tcW w:w="517" w:type="dxa"/>
          </w:tcPr>
          <w:p w14:paraId="0EF71676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2561C4" w14:textId="77777777" w:rsidR="00DD3CFC" w:rsidRDefault="00DD3CF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D247F30" w14:textId="77777777" w:rsidR="00DD3CFC" w:rsidRDefault="00DD3CFC" w:rsidP="00C900A0">
            <w:r>
              <w:rPr>
                <w:sz w:val="16"/>
                <w:szCs w:val="16"/>
              </w:rPr>
              <w:t>TT analysis for RedCap RRM TC 18.3.1.5 interRAT nonPeak</w:t>
            </w:r>
          </w:p>
        </w:tc>
        <w:tc>
          <w:tcPr>
            <w:tcW w:w="517" w:type="dxa"/>
          </w:tcPr>
          <w:p w14:paraId="4C3005E4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5ED12B" w14:textId="77777777" w:rsidR="00DD3CFC" w:rsidRDefault="00DD3CFC" w:rsidP="00C900A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758B5A8D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E1DBDB1" w14:textId="77777777" w:rsidR="00DD3CFC" w:rsidRDefault="00DD3CFC" w:rsidP="00C900A0">
            <w:r>
              <w:rPr>
                <w:sz w:val="16"/>
                <w:szCs w:val="16"/>
              </w:rPr>
              <w:t>R5-232487</w:t>
            </w:r>
          </w:p>
        </w:tc>
        <w:tc>
          <w:tcPr>
            <w:tcW w:w="1597" w:type="dxa"/>
          </w:tcPr>
          <w:p w14:paraId="560333D9" w14:textId="77777777" w:rsidR="00DD3CFC" w:rsidRDefault="00DD3CF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3E8F21C" w14:textId="77777777" w:rsidR="00DD3CFC" w:rsidRDefault="00DD3CF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A9CF3B1" w14:textId="77777777" w:rsidR="00DD3CFC" w:rsidRDefault="00DD3CFC" w:rsidP="00C900A0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623D86C5" w14:textId="77777777" w:rsidR="00DD3CFC" w:rsidRDefault="00DD3CFC" w:rsidP="00C900A0">
            <w:r>
              <w:rPr>
                <w:sz w:val="16"/>
                <w:szCs w:val="16"/>
              </w:rPr>
              <w:t xml:space="preserve">TS/TR ... CR ... ; TS 38.533 CR 2390 2396; TS/TR ... CR ... </w:t>
            </w:r>
          </w:p>
        </w:tc>
      </w:tr>
      <w:tr w:rsidR="00DD3CFC" w14:paraId="3C4DE12B" w14:textId="77777777" w:rsidTr="00C900A0">
        <w:tc>
          <w:tcPr>
            <w:tcW w:w="879" w:type="dxa"/>
          </w:tcPr>
          <w:p w14:paraId="4DABAB5F" w14:textId="77777777" w:rsidR="00DD3CFC" w:rsidRDefault="00DD3CFC" w:rsidP="00C900A0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4DDA47C8" w14:textId="77777777" w:rsidR="00DD3CFC" w:rsidRDefault="00DD3CFC" w:rsidP="00C900A0">
            <w:r>
              <w:rPr>
                <w:sz w:val="16"/>
                <w:szCs w:val="16"/>
              </w:rPr>
              <w:t>0522</w:t>
            </w:r>
          </w:p>
        </w:tc>
        <w:tc>
          <w:tcPr>
            <w:tcW w:w="517" w:type="dxa"/>
          </w:tcPr>
          <w:p w14:paraId="4A00AF8D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5BA3A5" w14:textId="77777777" w:rsidR="00DD3CFC" w:rsidRDefault="00DD3CF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A1A83D" w14:textId="77777777" w:rsidR="00DD3CFC" w:rsidRDefault="00DD3CFC" w:rsidP="00C900A0">
            <w:r>
              <w:rPr>
                <w:sz w:val="16"/>
                <w:szCs w:val="16"/>
              </w:rPr>
              <w:t>TT analysis for RedCap RRM TC 18.3.1.x interRAT peak</w:t>
            </w:r>
          </w:p>
        </w:tc>
        <w:tc>
          <w:tcPr>
            <w:tcW w:w="517" w:type="dxa"/>
          </w:tcPr>
          <w:p w14:paraId="21C007F3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FDBC4F" w14:textId="77777777" w:rsidR="00DD3CFC" w:rsidRDefault="00DD3CFC" w:rsidP="00C900A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72E0408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B5D7EDF" w14:textId="77777777" w:rsidR="00DD3CFC" w:rsidRDefault="00DD3CFC" w:rsidP="00C900A0">
            <w:r>
              <w:rPr>
                <w:sz w:val="16"/>
                <w:szCs w:val="16"/>
              </w:rPr>
              <w:t>R5-232488</w:t>
            </w:r>
          </w:p>
        </w:tc>
        <w:tc>
          <w:tcPr>
            <w:tcW w:w="1597" w:type="dxa"/>
          </w:tcPr>
          <w:p w14:paraId="5CD9144A" w14:textId="77777777" w:rsidR="00DD3CFC" w:rsidRDefault="00DD3CF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EEC4E93" w14:textId="77777777" w:rsidR="00DD3CFC" w:rsidRDefault="00DD3CF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A8F2244" w14:textId="77777777" w:rsidR="00DD3CFC" w:rsidRDefault="00DD3CFC" w:rsidP="00C900A0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00223B69" w14:textId="77777777" w:rsidR="00DD3CFC" w:rsidRDefault="00DD3CFC" w:rsidP="00C900A0">
            <w:r>
              <w:rPr>
                <w:sz w:val="16"/>
                <w:szCs w:val="16"/>
              </w:rPr>
              <w:t xml:space="preserve">TS/TR ... CR ... ; TS 38.533 CR 2391-2393 2396; TS/TR ... CR ... </w:t>
            </w:r>
          </w:p>
        </w:tc>
      </w:tr>
      <w:tr w:rsidR="00DD3CFC" w14:paraId="6EFD3869" w14:textId="77777777" w:rsidTr="00C900A0">
        <w:tc>
          <w:tcPr>
            <w:tcW w:w="879" w:type="dxa"/>
          </w:tcPr>
          <w:p w14:paraId="12C4070B" w14:textId="77777777" w:rsidR="00DD3CFC" w:rsidRDefault="00DD3CFC" w:rsidP="00C900A0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054ED963" w14:textId="77777777" w:rsidR="00DD3CFC" w:rsidRDefault="00DD3CFC" w:rsidP="00C900A0">
            <w:r>
              <w:rPr>
                <w:sz w:val="16"/>
                <w:szCs w:val="16"/>
              </w:rPr>
              <w:t>0538</w:t>
            </w:r>
          </w:p>
        </w:tc>
        <w:tc>
          <w:tcPr>
            <w:tcW w:w="517" w:type="dxa"/>
          </w:tcPr>
          <w:p w14:paraId="3CF65AC5" w14:textId="77777777" w:rsidR="00DD3CFC" w:rsidRDefault="00DD3CF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2050D0F" w14:textId="77777777" w:rsidR="00DD3CFC" w:rsidRDefault="00DD3CF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6D2DBF5" w14:textId="77777777" w:rsidR="00DD3CFC" w:rsidRDefault="00DD3CFC" w:rsidP="00C900A0">
            <w:r>
              <w:rPr>
                <w:sz w:val="16"/>
                <w:szCs w:val="16"/>
              </w:rPr>
              <w:t>Addition of TT analysis for NR SA FR2 BFD and BFR for RedCap</w:t>
            </w:r>
          </w:p>
        </w:tc>
        <w:tc>
          <w:tcPr>
            <w:tcW w:w="517" w:type="dxa"/>
          </w:tcPr>
          <w:p w14:paraId="024D01E0" w14:textId="77777777" w:rsidR="00DD3CFC" w:rsidRDefault="00DD3CF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4DA6DF" w14:textId="77777777" w:rsidR="00DD3CFC" w:rsidRDefault="00DD3CFC" w:rsidP="00C900A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41079134" w14:textId="77777777" w:rsidR="00DD3CFC" w:rsidRDefault="00DD3CF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A5A60B7" w14:textId="77777777" w:rsidR="00DD3CFC" w:rsidRDefault="00DD3CFC" w:rsidP="00C900A0">
            <w:r>
              <w:rPr>
                <w:sz w:val="16"/>
                <w:szCs w:val="16"/>
              </w:rPr>
              <w:t>R5-233299</w:t>
            </w:r>
          </w:p>
        </w:tc>
        <w:tc>
          <w:tcPr>
            <w:tcW w:w="1597" w:type="dxa"/>
          </w:tcPr>
          <w:p w14:paraId="583D2ABD" w14:textId="77777777" w:rsidR="00DD3CFC" w:rsidRDefault="00DD3CFC" w:rsidP="00C900A0">
            <w:r>
              <w:rPr>
                <w:sz w:val="16"/>
                <w:szCs w:val="16"/>
              </w:rPr>
              <w:t>Anritsu, Huawei, HiSilicon</w:t>
            </w:r>
          </w:p>
        </w:tc>
        <w:tc>
          <w:tcPr>
            <w:tcW w:w="1122" w:type="dxa"/>
          </w:tcPr>
          <w:p w14:paraId="3D9D81D5" w14:textId="77777777" w:rsidR="00DD3CFC" w:rsidRDefault="00DD3CF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E8A94CE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7B872B" w14:textId="77777777" w:rsidR="00DD3CFC" w:rsidRDefault="00DD3CFC" w:rsidP="00C900A0">
            <w:pPr>
              <w:rPr>
                <w:sz w:val="16"/>
                <w:szCs w:val="16"/>
              </w:rPr>
            </w:pPr>
          </w:p>
        </w:tc>
      </w:tr>
    </w:tbl>
    <w:p w14:paraId="036A1267" w14:textId="77777777" w:rsidR="00DD3CFC" w:rsidRDefault="00DD3CFC" w:rsidP="00DD3CFC"/>
    <w:p w14:paraId="1750AF72" w14:textId="77777777" w:rsidR="00DD3CFC" w:rsidRDefault="00DD3CFC" w:rsidP="00DD3CFC"/>
    <w:p w14:paraId="469613AC" w14:textId="77777777" w:rsidR="00CB28BC" w:rsidRPr="00917427" w:rsidRDefault="00CB28BC" w:rsidP="00CB28B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100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RP-230948</w:t>
      </w:r>
      <w:r>
        <w:rPr>
          <w:b/>
          <w:i/>
          <w:noProof/>
          <w:sz w:val="28"/>
        </w:rPr>
        <w:fldChar w:fldCharType="end"/>
      </w:r>
    </w:p>
    <w:p w14:paraId="067D7545" w14:textId="77777777" w:rsidR="00CB28BC" w:rsidRPr="00784730" w:rsidRDefault="00CB28BC" w:rsidP="00CB28B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Taipei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14th Jun 2023</w:t>
      </w:r>
      <w:r w:rsidRPr="00784730">
        <w:rPr>
          <w:b/>
          <w:noProof/>
          <w:sz w:val="24"/>
        </w:rPr>
        <w:fldChar w:fldCharType="end"/>
      </w:r>
    </w:p>
    <w:p w14:paraId="16088BFF" w14:textId="77777777" w:rsidR="00CB28BC" w:rsidRPr="00050554" w:rsidRDefault="00CB28BC" w:rsidP="00CB28BC">
      <w:pPr>
        <w:rPr>
          <w:rFonts w:ascii="Arial" w:hAnsi="Arial" w:cs="Arial"/>
          <w:b/>
          <w:bCs/>
          <w:lang w:val="en-US"/>
        </w:rPr>
      </w:pPr>
    </w:p>
    <w:p w14:paraId="60EF6464" w14:textId="77777777" w:rsidR="00CB28BC" w:rsidRDefault="00CB28BC" w:rsidP="00CB28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5AEB375A" w14:textId="77777777" w:rsidR="00CB28BC" w:rsidRPr="00E145B1" w:rsidRDefault="00CB28BC" w:rsidP="00CB28B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Support of reduced capability NR devices (NR_redcap_plus_ARCH-UEConTest) (Batch 3)</w:t>
      </w:r>
      <w:r>
        <w:rPr>
          <w:rFonts w:ascii="Arial" w:hAnsi="Arial" w:cs="Arial"/>
          <w:b/>
          <w:bCs/>
        </w:rPr>
        <w:fldChar w:fldCharType="end"/>
      </w:r>
    </w:p>
    <w:p w14:paraId="0CB76E89" w14:textId="77777777" w:rsidR="00CB28BC" w:rsidRDefault="00CB28BC" w:rsidP="00CB28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13.3.20</w:t>
      </w:r>
      <w:r>
        <w:rPr>
          <w:rFonts w:ascii="Arial" w:hAnsi="Arial" w:cs="Arial"/>
          <w:b/>
          <w:bCs/>
        </w:rPr>
        <w:fldChar w:fldCharType="end"/>
      </w:r>
    </w:p>
    <w:p w14:paraId="74183464" w14:textId="77777777" w:rsidR="00CB28BC" w:rsidRDefault="00CB28BC" w:rsidP="00CB28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F9ECA20" w14:textId="77777777" w:rsidR="00CB28BC" w:rsidRDefault="00CB28BC" w:rsidP="00CB28B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9BD19BF" w14:textId="77777777" w:rsidR="00CB28BC" w:rsidRPr="004E535C" w:rsidRDefault="00CB28BC" w:rsidP="00CB28B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100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B28BC" w:rsidRPr="004E535C" w14:paraId="78C1B0F9" w14:textId="77777777" w:rsidTr="00C900A0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691925A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9A831A1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484CA65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5558DE3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E31076B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9F6786D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76BE4C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96F3524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A565D27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E40680D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7E48E1F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62CF51B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5C3EF56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B28BC" w14:paraId="65EDE84F" w14:textId="77777777" w:rsidTr="00C900A0">
        <w:tc>
          <w:tcPr>
            <w:tcW w:w="879" w:type="dxa"/>
          </w:tcPr>
          <w:p w14:paraId="39AF2EAD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09E842F" w14:textId="77777777" w:rsidR="00CB28BC" w:rsidRDefault="00CB28BC" w:rsidP="00C900A0">
            <w:r>
              <w:rPr>
                <w:sz w:val="16"/>
                <w:szCs w:val="16"/>
              </w:rPr>
              <w:t>2350</w:t>
            </w:r>
          </w:p>
        </w:tc>
        <w:tc>
          <w:tcPr>
            <w:tcW w:w="517" w:type="dxa"/>
          </w:tcPr>
          <w:p w14:paraId="2C41B0AE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23C020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8E7F50" w14:textId="77777777" w:rsidR="00CB28BC" w:rsidRDefault="00CB28BC" w:rsidP="00C900A0">
            <w:r>
              <w:rPr>
                <w:sz w:val="16"/>
                <w:szCs w:val="16"/>
              </w:rPr>
              <w:t>Core spec alignment for RedCap TCs 16.6.1.8 and 16.6.1.12</w:t>
            </w:r>
          </w:p>
        </w:tc>
        <w:tc>
          <w:tcPr>
            <w:tcW w:w="517" w:type="dxa"/>
          </w:tcPr>
          <w:p w14:paraId="7AB70B48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38C696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2C274508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99003E4" w14:textId="77777777" w:rsidR="00CB28BC" w:rsidRDefault="00CB28BC" w:rsidP="00C900A0">
            <w:r>
              <w:rPr>
                <w:sz w:val="16"/>
                <w:szCs w:val="16"/>
              </w:rPr>
              <w:t>R5-232171</w:t>
            </w:r>
          </w:p>
        </w:tc>
        <w:tc>
          <w:tcPr>
            <w:tcW w:w="1597" w:type="dxa"/>
          </w:tcPr>
          <w:p w14:paraId="24F246AE" w14:textId="77777777" w:rsidR="00CB28BC" w:rsidRDefault="00CB28BC" w:rsidP="00C900A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D8E36A2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3D2D23F" w14:textId="77777777" w:rsidR="00CB28BC" w:rsidRDefault="00CB28BC" w:rsidP="00C900A0">
            <w:r>
              <w:rPr>
                <w:sz w:val="16"/>
                <w:szCs w:val="16"/>
              </w:rPr>
              <w:t>16.6.1.8, 16.6.1.12</w:t>
            </w:r>
          </w:p>
        </w:tc>
        <w:tc>
          <w:tcPr>
            <w:tcW w:w="998" w:type="dxa"/>
          </w:tcPr>
          <w:p w14:paraId="59D89C38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B28BC" w14:paraId="14C84F41" w14:textId="77777777" w:rsidTr="00C900A0">
        <w:tc>
          <w:tcPr>
            <w:tcW w:w="879" w:type="dxa"/>
          </w:tcPr>
          <w:p w14:paraId="72F601FA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2B6C782" w14:textId="77777777" w:rsidR="00CB28BC" w:rsidRDefault="00CB28BC" w:rsidP="00C900A0">
            <w:r>
              <w:rPr>
                <w:sz w:val="16"/>
                <w:szCs w:val="16"/>
              </w:rPr>
              <w:t>2351</w:t>
            </w:r>
          </w:p>
        </w:tc>
        <w:tc>
          <w:tcPr>
            <w:tcW w:w="517" w:type="dxa"/>
          </w:tcPr>
          <w:p w14:paraId="1910B174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745FD8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B8DBDDA" w14:textId="77777777" w:rsidR="00CB28BC" w:rsidRDefault="00CB28BC" w:rsidP="00C900A0">
            <w:r>
              <w:rPr>
                <w:sz w:val="16"/>
                <w:szCs w:val="16"/>
              </w:rPr>
              <w:t>Correction to Test frequencies reference for RedCap TCs in chapter 16</w:t>
            </w:r>
          </w:p>
        </w:tc>
        <w:tc>
          <w:tcPr>
            <w:tcW w:w="517" w:type="dxa"/>
          </w:tcPr>
          <w:p w14:paraId="07B952FA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B1012E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0087430B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0239DE3" w14:textId="77777777" w:rsidR="00CB28BC" w:rsidRDefault="00CB28BC" w:rsidP="00C900A0">
            <w:r>
              <w:rPr>
                <w:sz w:val="16"/>
                <w:szCs w:val="16"/>
              </w:rPr>
              <w:t>R5-232172</w:t>
            </w:r>
          </w:p>
        </w:tc>
        <w:tc>
          <w:tcPr>
            <w:tcW w:w="1597" w:type="dxa"/>
          </w:tcPr>
          <w:p w14:paraId="516D03B4" w14:textId="77777777" w:rsidR="00CB28BC" w:rsidRDefault="00CB28BC" w:rsidP="00C900A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E33E775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8434FE5" w14:textId="77777777" w:rsidR="00CB28BC" w:rsidRDefault="00CB28BC" w:rsidP="00C900A0">
            <w:r>
              <w:rPr>
                <w:sz w:val="16"/>
                <w:szCs w:val="16"/>
              </w:rPr>
              <w:t>16.3.2.1.2, 16.3.2.1.4, 16.3.2.1.6, 16.3.2.2.2, 16.3.2.2.4, 16.3.2.2.6, 16.3.2.2.8, 16.3.2.3.2, 16.3.2.3.4, 16.6.1.4, 16.6.1.8, 16.6.1.12</w:t>
            </w:r>
          </w:p>
        </w:tc>
        <w:tc>
          <w:tcPr>
            <w:tcW w:w="998" w:type="dxa"/>
          </w:tcPr>
          <w:p w14:paraId="195CB63F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B28BC" w14:paraId="039C849C" w14:textId="77777777" w:rsidTr="00C900A0">
        <w:tc>
          <w:tcPr>
            <w:tcW w:w="879" w:type="dxa"/>
          </w:tcPr>
          <w:p w14:paraId="63952536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BC17616" w14:textId="77777777" w:rsidR="00CB28BC" w:rsidRDefault="00CB28BC" w:rsidP="00C900A0">
            <w:r>
              <w:rPr>
                <w:sz w:val="16"/>
                <w:szCs w:val="16"/>
              </w:rPr>
              <w:t>2374</w:t>
            </w:r>
          </w:p>
        </w:tc>
        <w:tc>
          <w:tcPr>
            <w:tcW w:w="517" w:type="dxa"/>
          </w:tcPr>
          <w:p w14:paraId="77DC124A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B69B17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868A517" w14:textId="77777777" w:rsidR="00CB28BC" w:rsidRDefault="00CB28BC" w:rsidP="00C900A0">
            <w:r>
              <w:rPr>
                <w:sz w:val="16"/>
                <w:szCs w:val="16"/>
              </w:rPr>
              <w:t>Correction to RedCap RRM TC 16.5.2.x SSB BFR</w:t>
            </w:r>
          </w:p>
        </w:tc>
        <w:tc>
          <w:tcPr>
            <w:tcW w:w="517" w:type="dxa"/>
          </w:tcPr>
          <w:p w14:paraId="31920DC4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26EAB3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2F06AE58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E5B2D3A" w14:textId="77777777" w:rsidR="00CB28BC" w:rsidRDefault="00CB28BC" w:rsidP="00C900A0">
            <w:r>
              <w:rPr>
                <w:sz w:val="16"/>
                <w:szCs w:val="16"/>
              </w:rPr>
              <w:t>R5-232460</w:t>
            </w:r>
          </w:p>
        </w:tc>
        <w:tc>
          <w:tcPr>
            <w:tcW w:w="1597" w:type="dxa"/>
          </w:tcPr>
          <w:p w14:paraId="7AE2D9F1" w14:textId="77777777" w:rsidR="00CB28BC" w:rsidRDefault="00CB28BC" w:rsidP="00C900A0">
            <w:r>
              <w:rPr>
                <w:sz w:val="16"/>
                <w:szCs w:val="16"/>
              </w:rPr>
              <w:t>Huawei, HiSilicon, Starpoint</w:t>
            </w:r>
          </w:p>
        </w:tc>
        <w:tc>
          <w:tcPr>
            <w:tcW w:w="1122" w:type="dxa"/>
          </w:tcPr>
          <w:p w14:paraId="6BCFE484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17E806F" w14:textId="77777777" w:rsidR="00CB28BC" w:rsidRDefault="00CB28BC" w:rsidP="00C900A0">
            <w:r>
              <w:rPr>
                <w:sz w:val="16"/>
                <w:szCs w:val="16"/>
              </w:rPr>
              <w:t>16.5.2.1, 16.5.2.2</w:t>
            </w:r>
          </w:p>
        </w:tc>
        <w:tc>
          <w:tcPr>
            <w:tcW w:w="998" w:type="dxa"/>
          </w:tcPr>
          <w:p w14:paraId="0D11EC22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CB28BC" w14:paraId="1E577D92" w14:textId="77777777" w:rsidTr="00C900A0">
        <w:tc>
          <w:tcPr>
            <w:tcW w:w="879" w:type="dxa"/>
          </w:tcPr>
          <w:p w14:paraId="26980740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15AED08" w14:textId="77777777" w:rsidR="00CB28BC" w:rsidRDefault="00CB28BC" w:rsidP="00C900A0">
            <w:r>
              <w:rPr>
                <w:sz w:val="16"/>
                <w:szCs w:val="16"/>
              </w:rPr>
              <w:t>2375</w:t>
            </w:r>
          </w:p>
        </w:tc>
        <w:tc>
          <w:tcPr>
            <w:tcW w:w="517" w:type="dxa"/>
          </w:tcPr>
          <w:p w14:paraId="08440A07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4151E9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5F0274C" w14:textId="77777777" w:rsidR="00CB28BC" w:rsidRDefault="00CB28BC" w:rsidP="00C900A0">
            <w:r>
              <w:rPr>
                <w:sz w:val="16"/>
                <w:szCs w:val="16"/>
              </w:rPr>
              <w:t>Correction to RedCap RRM TC 16.6.1.x CDSSB intraFreq</w:t>
            </w:r>
          </w:p>
        </w:tc>
        <w:tc>
          <w:tcPr>
            <w:tcW w:w="517" w:type="dxa"/>
          </w:tcPr>
          <w:p w14:paraId="09204550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0FB21B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13307773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5632EC0" w14:textId="77777777" w:rsidR="00CB28BC" w:rsidRDefault="00CB28BC" w:rsidP="00C900A0">
            <w:r>
              <w:rPr>
                <w:sz w:val="16"/>
                <w:szCs w:val="16"/>
              </w:rPr>
              <w:t>R5-232461</w:t>
            </w:r>
          </w:p>
        </w:tc>
        <w:tc>
          <w:tcPr>
            <w:tcW w:w="1597" w:type="dxa"/>
          </w:tcPr>
          <w:p w14:paraId="09054987" w14:textId="77777777" w:rsidR="00CB28BC" w:rsidRDefault="00CB28BC" w:rsidP="00C900A0">
            <w:r>
              <w:rPr>
                <w:sz w:val="16"/>
                <w:szCs w:val="16"/>
              </w:rPr>
              <w:t>Huawei, HiSilicon, Starpoint</w:t>
            </w:r>
          </w:p>
        </w:tc>
        <w:tc>
          <w:tcPr>
            <w:tcW w:w="1122" w:type="dxa"/>
          </w:tcPr>
          <w:p w14:paraId="2AE2885A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F95A309" w14:textId="77777777" w:rsidR="00CB28BC" w:rsidRDefault="00CB28BC" w:rsidP="00C900A0">
            <w:r>
              <w:rPr>
                <w:sz w:val="16"/>
                <w:szCs w:val="16"/>
              </w:rPr>
              <w:t>16.6.1.3, 16.6.1.4, 16.6.1.5, 16.6.1.6, 16.6.1.7, 16.6.1.8, 16.6.1.11, 16.6.1.12</w:t>
            </w:r>
          </w:p>
        </w:tc>
        <w:tc>
          <w:tcPr>
            <w:tcW w:w="998" w:type="dxa"/>
          </w:tcPr>
          <w:p w14:paraId="3A9C6EE8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CB28BC" w14:paraId="04745E25" w14:textId="77777777" w:rsidTr="00C900A0">
        <w:tc>
          <w:tcPr>
            <w:tcW w:w="879" w:type="dxa"/>
          </w:tcPr>
          <w:p w14:paraId="1D7901DD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6493B20" w14:textId="77777777" w:rsidR="00CB28BC" w:rsidRDefault="00CB28BC" w:rsidP="00C900A0">
            <w:r>
              <w:rPr>
                <w:sz w:val="16"/>
                <w:szCs w:val="16"/>
              </w:rPr>
              <w:t>2376</w:t>
            </w:r>
          </w:p>
        </w:tc>
        <w:tc>
          <w:tcPr>
            <w:tcW w:w="517" w:type="dxa"/>
          </w:tcPr>
          <w:p w14:paraId="026E0B2D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2AF7AF0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0C2EDE" w14:textId="77777777" w:rsidR="00CB28BC" w:rsidRDefault="00CB28BC" w:rsidP="00C900A0">
            <w:r>
              <w:rPr>
                <w:sz w:val="16"/>
                <w:szCs w:val="16"/>
              </w:rPr>
              <w:t>Correction to RedCap RRM TC 16.6.1.x NCDSSB intraFreq</w:t>
            </w:r>
          </w:p>
        </w:tc>
        <w:tc>
          <w:tcPr>
            <w:tcW w:w="517" w:type="dxa"/>
          </w:tcPr>
          <w:p w14:paraId="3B6ED7C9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590B65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4116DF35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57DD2F7" w14:textId="77777777" w:rsidR="00CB28BC" w:rsidRDefault="00CB28BC" w:rsidP="00C900A0">
            <w:r>
              <w:rPr>
                <w:sz w:val="16"/>
                <w:szCs w:val="16"/>
              </w:rPr>
              <w:t>R5-232462</w:t>
            </w:r>
          </w:p>
        </w:tc>
        <w:tc>
          <w:tcPr>
            <w:tcW w:w="1597" w:type="dxa"/>
          </w:tcPr>
          <w:p w14:paraId="671317FB" w14:textId="77777777" w:rsidR="00CB28BC" w:rsidRDefault="00CB28BC" w:rsidP="00C900A0">
            <w:r>
              <w:rPr>
                <w:sz w:val="16"/>
                <w:szCs w:val="16"/>
              </w:rPr>
              <w:t>Huawei, HiSilicon, Starpoint</w:t>
            </w:r>
          </w:p>
        </w:tc>
        <w:tc>
          <w:tcPr>
            <w:tcW w:w="1122" w:type="dxa"/>
          </w:tcPr>
          <w:p w14:paraId="628BF89C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ECD5F40" w14:textId="77777777" w:rsidR="00CB28BC" w:rsidRDefault="00CB28BC" w:rsidP="00C900A0">
            <w:r>
              <w:rPr>
                <w:sz w:val="16"/>
                <w:szCs w:val="16"/>
              </w:rPr>
              <w:t>16.6.1.1, 16.6.1.2, 16.9.1.9, 16.9.1.10</w:t>
            </w:r>
          </w:p>
        </w:tc>
        <w:tc>
          <w:tcPr>
            <w:tcW w:w="998" w:type="dxa"/>
          </w:tcPr>
          <w:p w14:paraId="17CBE747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CB28BC" w14:paraId="7D543D9F" w14:textId="77777777" w:rsidTr="00C900A0">
        <w:tc>
          <w:tcPr>
            <w:tcW w:w="879" w:type="dxa"/>
          </w:tcPr>
          <w:p w14:paraId="7F4C72A0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2D66561" w14:textId="77777777" w:rsidR="00CB28BC" w:rsidRDefault="00CB28BC" w:rsidP="00C900A0">
            <w:r>
              <w:rPr>
                <w:sz w:val="16"/>
                <w:szCs w:val="16"/>
              </w:rPr>
              <w:t>2377</w:t>
            </w:r>
          </w:p>
        </w:tc>
        <w:tc>
          <w:tcPr>
            <w:tcW w:w="517" w:type="dxa"/>
          </w:tcPr>
          <w:p w14:paraId="65FBFA73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C4012C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06D9DF9" w14:textId="77777777" w:rsidR="00CB28BC" w:rsidRDefault="00CB28BC" w:rsidP="00C900A0">
            <w:r>
              <w:rPr>
                <w:sz w:val="16"/>
                <w:szCs w:val="16"/>
              </w:rPr>
              <w:t>Correction to RedCap RRM TC 17.5.1.2 SSB InSync noDRX</w:t>
            </w:r>
          </w:p>
        </w:tc>
        <w:tc>
          <w:tcPr>
            <w:tcW w:w="517" w:type="dxa"/>
          </w:tcPr>
          <w:p w14:paraId="58521AA5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D506D4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6773D984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26C895F" w14:textId="77777777" w:rsidR="00CB28BC" w:rsidRDefault="00CB28BC" w:rsidP="00C900A0">
            <w:r>
              <w:rPr>
                <w:sz w:val="16"/>
                <w:szCs w:val="16"/>
              </w:rPr>
              <w:t>R5-232463</w:t>
            </w:r>
          </w:p>
        </w:tc>
        <w:tc>
          <w:tcPr>
            <w:tcW w:w="1597" w:type="dxa"/>
          </w:tcPr>
          <w:p w14:paraId="78DEFB58" w14:textId="77777777" w:rsidR="00CB28BC" w:rsidRDefault="00CB28B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D5D4626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E58D7EE" w14:textId="77777777" w:rsidR="00CB28BC" w:rsidRDefault="00CB28BC" w:rsidP="00C900A0">
            <w:r>
              <w:rPr>
                <w:sz w:val="16"/>
                <w:szCs w:val="16"/>
              </w:rPr>
              <w:t>17.5.1.2</w:t>
            </w:r>
          </w:p>
        </w:tc>
        <w:tc>
          <w:tcPr>
            <w:tcW w:w="998" w:type="dxa"/>
          </w:tcPr>
          <w:p w14:paraId="51607ACF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CB28BC" w14:paraId="59DD1544" w14:textId="77777777" w:rsidTr="00C900A0">
        <w:tc>
          <w:tcPr>
            <w:tcW w:w="879" w:type="dxa"/>
          </w:tcPr>
          <w:p w14:paraId="23CD0894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BCEED83" w14:textId="77777777" w:rsidR="00CB28BC" w:rsidRDefault="00CB28BC" w:rsidP="00C900A0">
            <w:r>
              <w:rPr>
                <w:sz w:val="16"/>
                <w:szCs w:val="16"/>
              </w:rPr>
              <w:t>2381</w:t>
            </w:r>
          </w:p>
        </w:tc>
        <w:tc>
          <w:tcPr>
            <w:tcW w:w="517" w:type="dxa"/>
          </w:tcPr>
          <w:p w14:paraId="1C7A629B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2587A3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D13BF4" w14:textId="77777777" w:rsidR="00CB28BC" w:rsidRDefault="00CB28BC" w:rsidP="00C900A0">
            <w:r>
              <w:rPr>
                <w:sz w:val="16"/>
                <w:szCs w:val="16"/>
              </w:rPr>
              <w:t>Correction to RedCap RRM TC 17.6.1.1 intraFreq noDRX</w:t>
            </w:r>
          </w:p>
        </w:tc>
        <w:tc>
          <w:tcPr>
            <w:tcW w:w="517" w:type="dxa"/>
          </w:tcPr>
          <w:p w14:paraId="15F5BAE9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104A20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7EF85A0E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8A3C047" w14:textId="77777777" w:rsidR="00CB28BC" w:rsidRDefault="00CB28BC" w:rsidP="00C900A0">
            <w:r>
              <w:rPr>
                <w:sz w:val="16"/>
                <w:szCs w:val="16"/>
              </w:rPr>
              <w:t>R5-232467</w:t>
            </w:r>
          </w:p>
        </w:tc>
        <w:tc>
          <w:tcPr>
            <w:tcW w:w="1597" w:type="dxa"/>
          </w:tcPr>
          <w:p w14:paraId="5D141A90" w14:textId="77777777" w:rsidR="00CB28BC" w:rsidRDefault="00CB28B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74BFE0C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95DF63D" w14:textId="77777777" w:rsidR="00CB28BC" w:rsidRDefault="00CB28BC" w:rsidP="00C900A0">
            <w:r>
              <w:rPr>
                <w:sz w:val="16"/>
                <w:szCs w:val="16"/>
              </w:rPr>
              <w:t>17.6.1.1</w:t>
            </w:r>
          </w:p>
        </w:tc>
        <w:tc>
          <w:tcPr>
            <w:tcW w:w="998" w:type="dxa"/>
          </w:tcPr>
          <w:p w14:paraId="54BC60DE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CB28BC" w14:paraId="6768F6DB" w14:textId="77777777" w:rsidTr="00C900A0">
        <w:tc>
          <w:tcPr>
            <w:tcW w:w="879" w:type="dxa"/>
          </w:tcPr>
          <w:p w14:paraId="1185ABC5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01B64C8" w14:textId="77777777" w:rsidR="00CB28BC" w:rsidRDefault="00CB28BC" w:rsidP="00C900A0">
            <w:r>
              <w:rPr>
                <w:sz w:val="16"/>
                <w:szCs w:val="16"/>
              </w:rPr>
              <w:t>2383</w:t>
            </w:r>
          </w:p>
        </w:tc>
        <w:tc>
          <w:tcPr>
            <w:tcW w:w="517" w:type="dxa"/>
          </w:tcPr>
          <w:p w14:paraId="45F619AF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441DED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93CCE4A" w14:textId="77777777" w:rsidR="00CB28BC" w:rsidRDefault="00CB28BC" w:rsidP="00C900A0">
            <w:r>
              <w:rPr>
                <w:sz w:val="16"/>
                <w:szCs w:val="16"/>
              </w:rPr>
              <w:t>Correction to RedCap RRM TC 17.6.1.3 gap intraFreq noDRX with TT</w:t>
            </w:r>
          </w:p>
        </w:tc>
        <w:tc>
          <w:tcPr>
            <w:tcW w:w="517" w:type="dxa"/>
          </w:tcPr>
          <w:p w14:paraId="7CC2A167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B6F948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73862B93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D42A03B" w14:textId="77777777" w:rsidR="00CB28BC" w:rsidRDefault="00CB28BC" w:rsidP="00C900A0">
            <w:r>
              <w:rPr>
                <w:sz w:val="16"/>
                <w:szCs w:val="16"/>
              </w:rPr>
              <w:t>R5-232469</w:t>
            </w:r>
          </w:p>
        </w:tc>
        <w:tc>
          <w:tcPr>
            <w:tcW w:w="1597" w:type="dxa"/>
          </w:tcPr>
          <w:p w14:paraId="000A0521" w14:textId="77777777" w:rsidR="00CB28BC" w:rsidRDefault="00CB28B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B7362AF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49DA70C" w14:textId="77777777" w:rsidR="00CB28BC" w:rsidRDefault="00CB28BC" w:rsidP="00C900A0">
            <w:r>
              <w:rPr>
                <w:sz w:val="16"/>
                <w:szCs w:val="16"/>
              </w:rPr>
              <w:t>17.6.1.3</w:t>
            </w:r>
          </w:p>
        </w:tc>
        <w:tc>
          <w:tcPr>
            <w:tcW w:w="998" w:type="dxa"/>
          </w:tcPr>
          <w:p w14:paraId="1F1E45D0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 38.533 CR 2395, 2396TS 38.903 CR 0518; TS/TR ... CR ... </w:t>
            </w:r>
          </w:p>
        </w:tc>
      </w:tr>
      <w:tr w:rsidR="00CB28BC" w14:paraId="036B8604" w14:textId="77777777" w:rsidTr="00C900A0">
        <w:tc>
          <w:tcPr>
            <w:tcW w:w="879" w:type="dxa"/>
          </w:tcPr>
          <w:p w14:paraId="40D31589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CEE0AC6" w14:textId="77777777" w:rsidR="00CB28BC" w:rsidRDefault="00CB28BC" w:rsidP="00C900A0">
            <w:r>
              <w:rPr>
                <w:sz w:val="16"/>
                <w:szCs w:val="16"/>
              </w:rPr>
              <w:t>2384</w:t>
            </w:r>
          </w:p>
        </w:tc>
        <w:tc>
          <w:tcPr>
            <w:tcW w:w="517" w:type="dxa"/>
          </w:tcPr>
          <w:p w14:paraId="53203E3F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00DB85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6F22E9F" w14:textId="77777777" w:rsidR="00CB28BC" w:rsidRDefault="00CB28BC" w:rsidP="00C900A0">
            <w:r>
              <w:rPr>
                <w:sz w:val="16"/>
                <w:szCs w:val="16"/>
              </w:rPr>
              <w:t>Correction to RedCap RRM TC 17.6.1.4 gap intraFreq DRX with TT</w:t>
            </w:r>
          </w:p>
        </w:tc>
        <w:tc>
          <w:tcPr>
            <w:tcW w:w="517" w:type="dxa"/>
          </w:tcPr>
          <w:p w14:paraId="63F3512B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7DBC6F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5AB2B1AF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4576BBB" w14:textId="77777777" w:rsidR="00CB28BC" w:rsidRDefault="00CB28BC" w:rsidP="00C900A0">
            <w:r>
              <w:rPr>
                <w:sz w:val="16"/>
                <w:szCs w:val="16"/>
              </w:rPr>
              <w:t>R5-232470</w:t>
            </w:r>
          </w:p>
        </w:tc>
        <w:tc>
          <w:tcPr>
            <w:tcW w:w="1597" w:type="dxa"/>
          </w:tcPr>
          <w:p w14:paraId="78CCA0A6" w14:textId="77777777" w:rsidR="00CB28BC" w:rsidRDefault="00CB28B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D3BF797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0963C49" w14:textId="77777777" w:rsidR="00CB28BC" w:rsidRDefault="00CB28BC" w:rsidP="00C900A0">
            <w:r>
              <w:rPr>
                <w:sz w:val="16"/>
                <w:szCs w:val="16"/>
              </w:rPr>
              <w:t>17.6.1.4</w:t>
            </w:r>
          </w:p>
        </w:tc>
        <w:tc>
          <w:tcPr>
            <w:tcW w:w="998" w:type="dxa"/>
          </w:tcPr>
          <w:p w14:paraId="7E93B3F4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 38.533 CR 2395, 2396TS 38.903 CR 0517; TS/TR ... CR ... </w:t>
            </w:r>
          </w:p>
        </w:tc>
      </w:tr>
      <w:tr w:rsidR="00CB28BC" w14:paraId="654CF66D" w14:textId="77777777" w:rsidTr="00C900A0">
        <w:tc>
          <w:tcPr>
            <w:tcW w:w="879" w:type="dxa"/>
          </w:tcPr>
          <w:p w14:paraId="4F00E9FF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11DAB5C" w14:textId="77777777" w:rsidR="00CB28BC" w:rsidRDefault="00CB28BC" w:rsidP="00C900A0">
            <w:r>
              <w:rPr>
                <w:sz w:val="16"/>
                <w:szCs w:val="16"/>
              </w:rPr>
              <w:t>2386</w:t>
            </w:r>
          </w:p>
        </w:tc>
        <w:tc>
          <w:tcPr>
            <w:tcW w:w="517" w:type="dxa"/>
          </w:tcPr>
          <w:p w14:paraId="1A43CC74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074480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FDBAB7B" w14:textId="77777777" w:rsidR="00CB28BC" w:rsidRDefault="00CB28BC" w:rsidP="00C900A0">
            <w:r>
              <w:rPr>
                <w:sz w:val="16"/>
                <w:szCs w:val="16"/>
              </w:rPr>
              <w:t>Correction to RedCap RRM TC 17.6.3.2 SSB L1RSRP DRX with TT</w:t>
            </w:r>
          </w:p>
        </w:tc>
        <w:tc>
          <w:tcPr>
            <w:tcW w:w="517" w:type="dxa"/>
          </w:tcPr>
          <w:p w14:paraId="394E6460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6D96C9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7A3E63AC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682C8B3" w14:textId="77777777" w:rsidR="00CB28BC" w:rsidRDefault="00CB28BC" w:rsidP="00C900A0">
            <w:r>
              <w:rPr>
                <w:sz w:val="16"/>
                <w:szCs w:val="16"/>
              </w:rPr>
              <w:t>R5-232472</w:t>
            </w:r>
          </w:p>
        </w:tc>
        <w:tc>
          <w:tcPr>
            <w:tcW w:w="1597" w:type="dxa"/>
          </w:tcPr>
          <w:p w14:paraId="225A67C0" w14:textId="77777777" w:rsidR="00CB28BC" w:rsidRDefault="00CB28B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14AF9BC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45B51A0" w14:textId="77777777" w:rsidR="00CB28BC" w:rsidRDefault="00CB28BC" w:rsidP="00C900A0">
            <w:r>
              <w:rPr>
                <w:sz w:val="16"/>
                <w:szCs w:val="16"/>
              </w:rPr>
              <w:t>17.6.3.2</w:t>
            </w:r>
          </w:p>
        </w:tc>
        <w:tc>
          <w:tcPr>
            <w:tcW w:w="998" w:type="dxa"/>
          </w:tcPr>
          <w:p w14:paraId="2E574709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 38.533 CR 2396TS 38.533 CR 0519; TS/TR ... CR ... </w:t>
            </w:r>
          </w:p>
        </w:tc>
      </w:tr>
      <w:tr w:rsidR="00CB28BC" w14:paraId="480A53A6" w14:textId="77777777" w:rsidTr="00C900A0">
        <w:tc>
          <w:tcPr>
            <w:tcW w:w="879" w:type="dxa"/>
          </w:tcPr>
          <w:p w14:paraId="5496A719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2955707" w14:textId="77777777" w:rsidR="00CB28BC" w:rsidRDefault="00CB28BC" w:rsidP="00C900A0">
            <w:r>
              <w:rPr>
                <w:sz w:val="16"/>
                <w:szCs w:val="16"/>
              </w:rPr>
              <w:t>2387</w:t>
            </w:r>
          </w:p>
        </w:tc>
        <w:tc>
          <w:tcPr>
            <w:tcW w:w="517" w:type="dxa"/>
          </w:tcPr>
          <w:p w14:paraId="2638856E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63974A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4AFD2EA" w14:textId="77777777" w:rsidR="00CB28BC" w:rsidRDefault="00CB28BC" w:rsidP="00C900A0">
            <w:r>
              <w:rPr>
                <w:sz w:val="16"/>
                <w:szCs w:val="16"/>
              </w:rPr>
              <w:t>Correction to RedCap RRM TC 17.6.3.3 CSIRS L1RSRP noDRX with TT</w:t>
            </w:r>
          </w:p>
        </w:tc>
        <w:tc>
          <w:tcPr>
            <w:tcW w:w="517" w:type="dxa"/>
          </w:tcPr>
          <w:p w14:paraId="283B3D77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B1CBA3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56DDD1AE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6C1D329" w14:textId="77777777" w:rsidR="00CB28BC" w:rsidRDefault="00CB28BC" w:rsidP="00C900A0">
            <w:r>
              <w:rPr>
                <w:sz w:val="16"/>
                <w:szCs w:val="16"/>
              </w:rPr>
              <w:t>R5-232473</w:t>
            </w:r>
          </w:p>
        </w:tc>
        <w:tc>
          <w:tcPr>
            <w:tcW w:w="1597" w:type="dxa"/>
          </w:tcPr>
          <w:p w14:paraId="24CE824B" w14:textId="77777777" w:rsidR="00CB28BC" w:rsidRDefault="00CB28B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1694C24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F9AD333" w14:textId="77777777" w:rsidR="00CB28BC" w:rsidRDefault="00CB28BC" w:rsidP="00C900A0">
            <w:r>
              <w:rPr>
                <w:sz w:val="16"/>
                <w:szCs w:val="16"/>
              </w:rPr>
              <w:t>17.6.3.3</w:t>
            </w:r>
          </w:p>
        </w:tc>
        <w:tc>
          <w:tcPr>
            <w:tcW w:w="998" w:type="dxa"/>
          </w:tcPr>
          <w:p w14:paraId="51A5285D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 38.533 CR 2396TS 38.903 CR 0520; TS/TR ... CR ... </w:t>
            </w:r>
          </w:p>
        </w:tc>
      </w:tr>
      <w:tr w:rsidR="00CB28BC" w14:paraId="62F2B6FB" w14:textId="77777777" w:rsidTr="00C900A0">
        <w:tc>
          <w:tcPr>
            <w:tcW w:w="879" w:type="dxa"/>
          </w:tcPr>
          <w:p w14:paraId="4F37D54E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BFEEE8C" w14:textId="77777777" w:rsidR="00CB28BC" w:rsidRDefault="00CB28BC" w:rsidP="00C900A0">
            <w:r>
              <w:rPr>
                <w:sz w:val="16"/>
                <w:szCs w:val="16"/>
              </w:rPr>
              <w:t>2388</w:t>
            </w:r>
          </w:p>
        </w:tc>
        <w:tc>
          <w:tcPr>
            <w:tcW w:w="517" w:type="dxa"/>
          </w:tcPr>
          <w:p w14:paraId="6E124933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8F0949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6414C0" w14:textId="77777777" w:rsidR="00CB28BC" w:rsidRDefault="00CB28BC" w:rsidP="00C900A0">
            <w:r>
              <w:rPr>
                <w:sz w:val="16"/>
                <w:szCs w:val="16"/>
              </w:rPr>
              <w:t>Correction to RedCap RRM TC 17.6.3.4 CSIRS L1RSRP DRX with TT</w:t>
            </w:r>
          </w:p>
        </w:tc>
        <w:tc>
          <w:tcPr>
            <w:tcW w:w="517" w:type="dxa"/>
          </w:tcPr>
          <w:p w14:paraId="7A7D04C7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2D503D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4A6BF712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AF24F3F" w14:textId="77777777" w:rsidR="00CB28BC" w:rsidRDefault="00CB28BC" w:rsidP="00C900A0">
            <w:r>
              <w:rPr>
                <w:sz w:val="16"/>
                <w:szCs w:val="16"/>
              </w:rPr>
              <w:t>R5-232474</w:t>
            </w:r>
          </w:p>
        </w:tc>
        <w:tc>
          <w:tcPr>
            <w:tcW w:w="1597" w:type="dxa"/>
          </w:tcPr>
          <w:p w14:paraId="2CD6F855" w14:textId="77777777" w:rsidR="00CB28BC" w:rsidRDefault="00CB28B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E01A38E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FEC4DC9" w14:textId="77777777" w:rsidR="00CB28BC" w:rsidRDefault="00CB28BC" w:rsidP="00C900A0">
            <w:r>
              <w:rPr>
                <w:sz w:val="16"/>
                <w:szCs w:val="16"/>
              </w:rPr>
              <w:t>17.6.3.4</w:t>
            </w:r>
          </w:p>
        </w:tc>
        <w:tc>
          <w:tcPr>
            <w:tcW w:w="998" w:type="dxa"/>
          </w:tcPr>
          <w:p w14:paraId="1770F1A3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 38.533 CR 2396TS 38.903 CR 0520; TS/TR ... CR ... </w:t>
            </w:r>
          </w:p>
        </w:tc>
      </w:tr>
      <w:tr w:rsidR="00CB28BC" w14:paraId="38EA9F0C" w14:textId="77777777" w:rsidTr="00C900A0">
        <w:tc>
          <w:tcPr>
            <w:tcW w:w="879" w:type="dxa"/>
          </w:tcPr>
          <w:p w14:paraId="1462A0F0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6C4E44A" w14:textId="77777777" w:rsidR="00CB28BC" w:rsidRDefault="00CB28BC" w:rsidP="00C900A0">
            <w:r>
              <w:rPr>
                <w:sz w:val="16"/>
                <w:szCs w:val="16"/>
              </w:rPr>
              <w:t>2389</w:t>
            </w:r>
          </w:p>
        </w:tc>
        <w:tc>
          <w:tcPr>
            <w:tcW w:w="517" w:type="dxa"/>
          </w:tcPr>
          <w:p w14:paraId="6A76C133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DEA4F4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6B2644" w14:textId="77777777" w:rsidR="00CB28BC" w:rsidRDefault="00CB28BC" w:rsidP="00C900A0">
            <w:r>
              <w:rPr>
                <w:sz w:val="16"/>
                <w:szCs w:val="16"/>
              </w:rPr>
              <w:t>Correction to RedCap RRM TC 18.2.2.1 L2N Redirection</w:t>
            </w:r>
          </w:p>
        </w:tc>
        <w:tc>
          <w:tcPr>
            <w:tcW w:w="517" w:type="dxa"/>
          </w:tcPr>
          <w:p w14:paraId="69A7E1AE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89CE63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09BFA7AD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890470E" w14:textId="77777777" w:rsidR="00CB28BC" w:rsidRDefault="00CB28BC" w:rsidP="00C900A0">
            <w:r>
              <w:rPr>
                <w:sz w:val="16"/>
                <w:szCs w:val="16"/>
              </w:rPr>
              <w:t>R5-232475</w:t>
            </w:r>
          </w:p>
        </w:tc>
        <w:tc>
          <w:tcPr>
            <w:tcW w:w="1597" w:type="dxa"/>
          </w:tcPr>
          <w:p w14:paraId="7202A831" w14:textId="77777777" w:rsidR="00CB28BC" w:rsidRDefault="00CB28B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AFB6446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942B0AA" w14:textId="77777777" w:rsidR="00CB28BC" w:rsidRDefault="00CB28BC" w:rsidP="00C900A0">
            <w:r>
              <w:rPr>
                <w:sz w:val="16"/>
                <w:szCs w:val="16"/>
              </w:rPr>
              <w:t>18.2.2.1</w:t>
            </w:r>
          </w:p>
        </w:tc>
        <w:tc>
          <w:tcPr>
            <w:tcW w:w="998" w:type="dxa"/>
          </w:tcPr>
          <w:p w14:paraId="1E803E81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CB28BC" w14:paraId="785A048E" w14:textId="77777777" w:rsidTr="00C900A0">
        <w:tc>
          <w:tcPr>
            <w:tcW w:w="879" w:type="dxa"/>
          </w:tcPr>
          <w:p w14:paraId="1BE47471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653C7CD" w14:textId="77777777" w:rsidR="00CB28BC" w:rsidRDefault="00CB28BC" w:rsidP="00C900A0">
            <w:r>
              <w:rPr>
                <w:sz w:val="16"/>
                <w:szCs w:val="16"/>
              </w:rPr>
              <w:t>2394</w:t>
            </w:r>
          </w:p>
        </w:tc>
        <w:tc>
          <w:tcPr>
            <w:tcW w:w="517" w:type="dxa"/>
          </w:tcPr>
          <w:p w14:paraId="7724D883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932003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63FE7D6" w14:textId="77777777" w:rsidR="00CB28BC" w:rsidRDefault="00CB28BC" w:rsidP="00C900A0">
            <w:r>
              <w:rPr>
                <w:sz w:val="16"/>
                <w:szCs w:val="16"/>
              </w:rPr>
              <w:t>Correction to Annex A for RedCap RRM TCs</w:t>
            </w:r>
          </w:p>
        </w:tc>
        <w:tc>
          <w:tcPr>
            <w:tcW w:w="517" w:type="dxa"/>
          </w:tcPr>
          <w:p w14:paraId="4CADC0ED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CF292D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666B7E75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4DF49E9" w14:textId="77777777" w:rsidR="00CB28BC" w:rsidRDefault="00CB28BC" w:rsidP="00C900A0">
            <w:r>
              <w:rPr>
                <w:sz w:val="16"/>
                <w:szCs w:val="16"/>
              </w:rPr>
              <w:t>R5-232480</w:t>
            </w:r>
          </w:p>
        </w:tc>
        <w:tc>
          <w:tcPr>
            <w:tcW w:w="1597" w:type="dxa"/>
          </w:tcPr>
          <w:p w14:paraId="45234FB4" w14:textId="77777777" w:rsidR="00CB28BC" w:rsidRDefault="00CB28B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6B580FB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C222029" w14:textId="77777777" w:rsidR="00CB28BC" w:rsidRDefault="00CB28BC" w:rsidP="00C900A0">
            <w:r>
              <w:rPr>
                <w:sz w:val="16"/>
                <w:szCs w:val="16"/>
              </w:rPr>
              <w:t>A.8A</w:t>
            </w:r>
          </w:p>
        </w:tc>
        <w:tc>
          <w:tcPr>
            <w:tcW w:w="998" w:type="dxa"/>
          </w:tcPr>
          <w:p w14:paraId="34388BDA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CB28BC" w14:paraId="16AD3F1D" w14:textId="77777777" w:rsidTr="00C900A0">
        <w:tc>
          <w:tcPr>
            <w:tcW w:w="879" w:type="dxa"/>
          </w:tcPr>
          <w:p w14:paraId="306DBE0A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D20423F" w14:textId="77777777" w:rsidR="00CB28BC" w:rsidRDefault="00CB28BC" w:rsidP="00C900A0">
            <w:r>
              <w:rPr>
                <w:sz w:val="16"/>
                <w:szCs w:val="16"/>
              </w:rPr>
              <w:t>2396</w:t>
            </w:r>
          </w:p>
        </w:tc>
        <w:tc>
          <w:tcPr>
            <w:tcW w:w="517" w:type="dxa"/>
          </w:tcPr>
          <w:p w14:paraId="599A6911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BD8686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8DE71E2" w14:textId="77777777" w:rsidR="00CB28BC" w:rsidRDefault="00CB28BC" w:rsidP="00C900A0">
            <w:r>
              <w:rPr>
                <w:sz w:val="16"/>
                <w:szCs w:val="16"/>
              </w:rPr>
              <w:t>Correction to Annex F for RedCap RRM TCs</w:t>
            </w:r>
          </w:p>
        </w:tc>
        <w:tc>
          <w:tcPr>
            <w:tcW w:w="517" w:type="dxa"/>
          </w:tcPr>
          <w:p w14:paraId="38C3D593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E54683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35CEEED3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EACE952" w14:textId="77777777" w:rsidR="00CB28BC" w:rsidRDefault="00CB28BC" w:rsidP="00C900A0">
            <w:r>
              <w:rPr>
                <w:sz w:val="16"/>
                <w:szCs w:val="16"/>
              </w:rPr>
              <w:t>R5-232482</w:t>
            </w:r>
          </w:p>
        </w:tc>
        <w:tc>
          <w:tcPr>
            <w:tcW w:w="1597" w:type="dxa"/>
          </w:tcPr>
          <w:p w14:paraId="2A7FD25F" w14:textId="77777777" w:rsidR="00CB28BC" w:rsidRDefault="00CB28B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4B6495A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028B612" w14:textId="77777777" w:rsidR="00CB28BC" w:rsidRDefault="00CB28BC" w:rsidP="00C900A0">
            <w:r>
              <w:rPr>
                <w:sz w:val="16"/>
                <w:szCs w:val="16"/>
              </w:rPr>
              <w:t>F.1.1.2, F.1.3.2</w:t>
            </w:r>
          </w:p>
        </w:tc>
        <w:tc>
          <w:tcPr>
            <w:tcW w:w="998" w:type="dxa"/>
          </w:tcPr>
          <w:p w14:paraId="14DDA91B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 38.533 CR 2382-2388 2390-2393TS 38.903 CR 0517-0522; TS/TR ... CR ... </w:t>
            </w:r>
          </w:p>
        </w:tc>
      </w:tr>
      <w:tr w:rsidR="00CB28BC" w14:paraId="012AF46D" w14:textId="77777777" w:rsidTr="00C900A0">
        <w:tc>
          <w:tcPr>
            <w:tcW w:w="879" w:type="dxa"/>
          </w:tcPr>
          <w:p w14:paraId="0F5AE7E5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D7F040D" w14:textId="77777777" w:rsidR="00CB28BC" w:rsidRDefault="00CB28BC" w:rsidP="00C900A0">
            <w:r>
              <w:rPr>
                <w:sz w:val="16"/>
                <w:szCs w:val="16"/>
              </w:rPr>
              <w:t>2433</w:t>
            </w:r>
          </w:p>
        </w:tc>
        <w:tc>
          <w:tcPr>
            <w:tcW w:w="517" w:type="dxa"/>
          </w:tcPr>
          <w:p w14:paraId="7CCB219D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D57B66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3EBB92A" w14:textId="77777777" w:rsidR="00CB28BC" w:rsidRDefault="00CB28BC" w:rsidP="00C900A0">
            <w:r>
              <w:rPr>
                <w:sz w:val="16"/>
                <w:szCs w:val="16"/>
              </w:rPr>
              <w:t>Correction of RedCap test case 17.1.1.1</w:t>
            </w:r>
          </w:p>
        </w:tc>
        <w:tc>
          <w:tcPr>
            <w:tcW w:w="517" w:type="dxa"/>
          </w:tcPr>
          <w:p w14:paraId="352B7A8B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08EAC1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5122DA29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1182DE3" w14:textId="77777777" w:rsidR="00CB28BC" w:rsidRDefault="00CB28BC" w:rsidP="00C900A0">
            <w:r>
              <w:rPr>
                <w:sz w:val="16"/>
                <w:szCs w:val="16"/>
              </w:rPr>
              <w:t>R5-232923</w:t>
            </w:r>
          </w:p>
        </w:tc>
        <w:tc>
          <w:tcPr>
            <w:tcW w:w="1597" w:type="dxa"/>
          </w:tcPr>
          <w:p w14:paraId="57A532E2" w14:textId="77777777" w:rsidR="00CB28BC" w:rsidRDefault="00CB28BC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79DE4A3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F592790" w14:textId="77777777" w:rsidR="00CB28BC" w:rsidRDefault="00CB28BC" w:rsidP="00C900A0">
            <w:r>
              <w:rPr>
                <w:sz w:val="16"/>
                <w:szCs w:val="16"/>
              </w:rPr>
              <w:t>17</w:t>
            </w:r>
          </w:p>
        </w:tc>
        <w:tc>
          <w:tcPr>
            <w:tcW w:w="998" w:type="dxa"/>
          </w:tcPr>
          <w:p w14:paraId="1A4FC450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B28BC" w14:paraId="376A6304" w14:textId="77777777" w:rsidTr="00C900A0">
        <w:tc>
          <w:tcPr>
            <w:tcW w:w="879" w:type="dxa"/>
          </w:tcPr>
          <w:p w14:paraId="67EFB863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281900B" w14:textId="77777777" w:rsidR="00CB28BC" w:rsidRDefault="00CB28BC" w:rsidP="00C900A0">
            <w:r>
              <w:rPr>
                <w:sz w:val="16"/>
                <w:szCs w:val="16"/>
              </w:rPr>
              <w:t>2434</w:t>
            </w:r>
          </w:p>
        </w:tc>
        <w:tc>
          <w:tcPr>
            <w:tcW w:w="517" w:type="dxa"/>
          </w:tcPr>
          <w:p w14:paraId="6F7FF8BE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768FE1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E7A7225" w14:textId="77777777" w:rsidR="00CB28BC" w:rsidRDefault="00CB28BC" w:rsidP="00C900A0">
            <w:r>
              <w:rPr>
                <w:sz w:val="16"/>
                <w:szCs w:val="16"/>
              </w:rPr>
              <w:t>Correction of RedCap test case 17.1.1.2</w:t>
            </w:r>
          </w:p>
        </w:tc>
        <w:tc>
          <w:tcPr>
            <w:tcW w:w="517" w:type="dxa"/>
          </w:tcPr>
          <w:p w14:paraId="2A79D341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AA27FA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00CC609D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BA322C1" w14:textId="77777777" w:rsidR="00CB28BC" w:rsidRDefault="00CB28BC" w:rsidP="00C900A0">
            <w:r>
              <w:rPr>
                <w:sz w:val="16"/>
                <w:szCs w:val="16"/>
              </w:rPr>
              <w:t>R5-232924</w:t>
            </w:r>
          </w:p>
        </w:tc>
        <w:tc>
          <w:tcPr>
            <w:tcW w:w="1597" w:type="dxa"/>
          </w:tcPr>
          <w:p w14:paraId="7C791709" w14:textId="77777777" w:rsidR="00CB28BC" w:rsidRDefault="00CB28BC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C75A02A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78E5AAD" w14:textId="77777777" w:rsidR="00CB28BC" w:rsidRDefault="00CB28BC" w:rsidP="00C900A0">
            <w:r>
              <w:rPr>
                <w:sz w:val="16"/>
                <w:szCs w:val="16"/>
              </w:rPr>
              <w:t>17.1.1.2</w:t>
            </w:r>
          </w:p>
        </w:tc>
        <w:tc>
          <w:tcPr>
            <w:tcW w:w="998" w:type="dxa"/>
          </w:tcPr>
          <w:p w14:paraId="0B397C83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B28BC" w14:paraId="7308FE41" w14:textId="77777777" w:rsidTr="00C900A0">
        <w:tc>
          <w:tcPr>
            <w:tcW w:w="879" w:type="dxa"/>
          </w:tcPr>
          <w:p w14:paraId="0765577D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5DA1161" w14:textId="77777777" w:rsidR="00CB28BC" w:rsidRDefault="00CB28BC" w:rsidP="00C900A0">
            <w:r>
              <w:rPr>
                <w:sz w:val="16"/>
                <w:szCs w:val="16"/>
              </w:rPr>
              <w:t>2435</w:t>
            </w:r>
          </w:p>
        </w:tc>
        <w:tc>
          <w:tcPr>
            <w:tcW w:w="517" w:type="dxa"/>
          </w:tcPr>
          <w:p w14:paraId="29D98E35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31442C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11194F" w14:textId="77777777" w:rsidR="00CB28BC" w:rsidRDefault="00CB28BC" w:rsidP="00C900A0">
            <w:r>
              <w:rPr>
                <w:sz w:val="16"/>
                <w:szCs w:val="16"/>
              </w:rPr>
              <w:t>Correction of RedCap test case 17.1.1.3</w:t>
            </w:r>
          </w:p>
        </w:tc>
        <w:tc>
          <w:tcPr>
            <w:tcW w:w="517" w:type="dxa"/>
          </w:tcPr>
          <w:p w14:paraId="7E04D6EB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B5F2E1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51335ECE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AC8E019" w14:textId="77777777" w:rsidR="00CB28BC" w:rsidRDefault="00CB28BC" w:rsidP="00C900A0">
            <w:r>
              <w:rPr>
                <w:sz w:val="16"/>
                <w:szCs w:val="16"/>
              </w:rPr>
              <w:t>R5-232925</w:t>
            </w:r>
          </w:p>
        </w:tc>
        <w:tc>
          <w:tcPr>
            <w:tcW w:w="1597" w:type="dxa"/>
          </w:tcPr>
          <w:p w14:paraId="474A0210" w14:textId="77777777" w:rsidR="00CB28BC" w:rsidRDefault="00CB28BC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D3DF7A0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D51B0D5" w14:textId="77777777" w:rsidR="00CB28BC" w:rsidRDefault="00CB28BC" w:rsidP="00C900A0">
            <w:r>
              <w:rPr>
                <w:sz w:val="16"/>
                <w:szCs w:val="16"/>
              </w:rPr>
              <w:t>17.1.1.3</w:t>
            </w:r>
          </w:p>
        </w:tc>
        <w:tc>
          <w:tcPr>
            <w:tcW w:w="998" w:type="dxa"/>
          </w:tcPr>
          <w:p w14:paraId="51F9B105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B28BC" w14:paraId="34AA0FD7" w14:textId="77777777" w:rsidTr="00C900A0">
        <w:tc>
          <w:tcPr>
            <w:tcW w:w="879" w:type="dxa"/>
          </w:tcPr>
          <w:p w14:paraId="3B0F03F7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A17FA6A" w14:textId="77777777" w:rsidR="00CB28BC" w:rsidRDefault="00CB28BC" w:rsidP="00C900A0">
            <w:r>
              <w:rPr>
                <w:sz w:val="16"/>
                <w:szCs w:val="16"/>
              </w:rPr>
              <w:t>2436</w:t>
            </w:r>
          </w:p>
        </w:tc>
        <w:tc>
          <w:tcPr>
            <w:tcW w:w="517" w:type="dxa"/>
          </w:tcPr>
          <w:p w14:paraId="14EE8CA0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95A0FB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D4D8244" w14:textId="77777777" w:rsidR="00CB28BC" w:rsidRDefault="00CB28BC" w:rsidP="00C900A0">
            <w:r>
              <w:rPr>
                <w:sz w:val="16"/>
                <w:szCs w:val="16"/>
              </w:rPr>
              <w:t>Correction of RedCap test case 17.1.1.4</w:t>
            </w:r>
          </w:p>
        </w:tc>
        <w:tc>
          <w:tcPr>
            <w:tcW w:w="517" w:type="dxa"/>
          </w:tcPr>
          <w:p w14:paraId="518B56AD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88FAF2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470FF66C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A6D6546" w14:textId="77777777" w:rsidR="00CB28BC" w:rsidRDefault="00CB28BC" w:rsidP="00C900A0">
            <w:r>
              <w:rPr>
                <w:sz w:val="16"/>
                <w:szCs w:val="16"/>
              </w:rPr>
              <w:t>R5-232926</w:t>
            </w:r>
          </w:p>
        </w:tc>
        <w:tc>
          <w:tcPr>
            <w:tcW w:w="1597" w:type="dxa"/>
          </w:tcPr>
          <w:p w14:paraId="61D318AD" w14:textId="77777777" w:rsidR="00CB28BC" w:rsidRDefault="00CB28BC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A66946A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C58921B" w14:textId="77777777" w:rsidR="00CB28BC" w:rsidRDefault="00CB28BC" w:rsidP="00C900A0">
            <w:r>
              <w:rPr>
                <w:sz w:val="16"/>
                <w:szCs w:val="16"/>
              </w:rPr>
              <w:t>17.1.1.4</w:t>
            </w:r>
          </w:p>
        </w:tc>
        <w:tc>
          <w:tcPr>
            <w:tcW w:w="998" w:type="dxa"/>
          </w:tcPr>
          <w:p w14:paraId="7CE9E95A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7B2E858A" w14:textId="77777777" w:rsidR="00CB28BC" w:rsidRDefault="00CB28BC" w:rsidP="00CB28BC"/>
    <w:p w14:paraId="42C6088D" w14:textId="77777777" w:rsidR="00CB28BC" w:rsidRDefault="00CB28BC" w:rsidP="00CB28BC"/>
    <w:p w14:paraId="71F589A6" w14:textId="77777777" w:rsidR="00CB28BC" w:rsidRPr="00917427" w:rsidRDefault="00CB28BC" w:rsidP="00CB28B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100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RP-230949</w:t>
      </w:r>
      <w:r>
        <w:rPr>
          <w:b/>
          <w:i/>
          <w:noProof/>
          <w:sz w:val="28"/>
        </w:rPr>
        <w:fldChar w:fldCharType="end"/>
      </w:r>
    </w:p>
    <w:p w14:paraId="73AE971E" w14:textId="77777777" w:rsidR="00CB28BC" w:rsidRPr="00784730" w:rsidRDefault="00CB28BC" w:rsidP="00CB28B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Taipei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14th Jun 2023</w:t>
      </w:r>
      <w:r w:rsidRPr="00784730">
        <w:rPr>
          <w:b/>
          <w:noProof/>
          <w:sz w:val="24"/>
        </w:rPr>
        <w:fldChar w:fldCharType="end"/>
      </w:r>
    </w:p>
    <w:p w14:paraId="0BE856CF" w14:textId="77777777" w:rsidR="00CB28BC" w:rsidRPr="00050554" w:rsidRDefault="00CB28BC" w:rsidP="00CB28BC">
      <w:pPr>
        <w:rPr>
          <w:rFonts w:ascii="Arial" w:hAnsi="Arial" w:cs="Arial"/>
          <w:b/>
          <w:bCs/>
          <w:lang w:val="en-US"/>
        </w:rPr>
      </w:pPr>
    </w:p>
    <w:p w14:paraId="6B56EEE1" w14:textId="77777777" w:rsidR="00CB28BC" w:rsidRDefault="00CB28BC" w:rsidP="00CB28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011729F9" w14:textId="77777777" w:rsidR="00CB28BC" w:rsidRPr="00E145B1" w:rsidRDefault="00CB28BC" w:rsidP="00CB28B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Support of reduced capability NR devices (NR_redcap_plus_ARCH-UEConTest) (Batch 4)</w:t>
      </w:r>
      <w:r>
        <w:rPr>
          <w:rFonts w:ascii="Arial" w:hAnsi="Arial" w:cs="Arial"/>
          <w:b/>
          <w:bCs/>
        </w:rPr>
        <w:fldChar w:fldCharType="end"/>
      </w:r>
    </w:p>
    <w:p w14:paraId="70B1EF39" w14:textId="77777777" w:rsidR="00CB28BC" w:rsidRDefault="00CB28BC" w:rsidP="00CB28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13.3.20</w:t>
      </w:r>
      <w:r>
        <w:rPr>
          <w:rFonts w:ascii="Arial" w:hAnsi="Arial" w:cs="Arial"/>
          <w:b/>
          <w:bCs/>
        </w:rPr>
        <w:fldChar w:fldCharType="end"/>
      </w:r>
    </w:p>
    <w:p w14:paraId="75335FA2" w14:textId="77777777" w:rsidR="00CB28BC" w:rsidRDefault="00CB28BC" w:rsidP="00CB28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EE8ADE1" w14:textId="77777777" w:rsidR="00CB28BC" w:rsidRDefault="00CB28BC" w:rsidP="00CB28B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F637D75" w14:textId="77777777" w:rsidR="00CB28BC" w:rsidRPr="004E535C" w:rsidRDefault="00CB28BC" w:rsidP="00CB28B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100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B28BC" w:rsidRPr="004E535C" w14:paraId="7446E811" w14:textId="77777777" w:rsidTr="00C900A0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6D0E0D9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64EBB87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57CE397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333DE83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7EC2C72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A71D7C6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C6F8FE8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EF0B457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343273A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244A9B3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F2EF266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715F9A3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116D71A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B28BC" w14:paraId="5A83797A" w14:textId="77777777" w:rsidTr="00C900A0">
        <w:tc>
          <w:tcPr>
            <w:tcW w:w="879" w:type="dxa"/>
          </w:tcPr>
          <w:p w14:paraId="5F41DC65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CB0F138" w14:textId="77777777" w:rsidR="00CB28BC" w:rsidRDefault="00CB28BC" w:rsidP="00C900A0">
            <w:r>
              <w:rPr>
                <w:sz w:val="16"/>
                <w:szCs w:val="16"/>
              </w:rPr>
              <w:t>2352</w:t>
            </w:r>
          </w:p>
        </w:tc>
        <w:tc>
          <w:tcPr>
            <w:tcW w:w="517" w:type="dxa"/>
          </w:tcPr>
          <w:p w14:paraId="2B22EC14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5C7831E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1FE1D86" w14:textId="77777777" w:rsidR="00CB28BC" w:rsidRDefault="00CB28BC" w:rsidP="00C900A0">
            <w:r>
              <w:rPr>
                <w:sz w:val="16"/>
                <w:szCs w:val="16"/>
              </w:rPr>
              <w:t>Core spec alignment for SMTC value for RedCap TC 16.1.1.1</w:t>
            </w:r>
          </w:p>
        </w:tc>
        <w:tc>
          <w:tcPr>
            <w:tcW w:w="517" w:type="dxa"/>
          </w:tcPr>
          <w:p w14:paraId="0CBF4878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4BCC36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73E5E8F4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626D62F" w14:textId="77777777" w:rsidR="00CB28BC" w:rsidRDefault="00CB28BC" w:rsidP="00C900A0">
            <w:r>
              <w:rPr>
                <w:sz w:val="16"/>
                <w:szCs w:val="16"/>
              </w:rPr>
              <w:t>R5-233610</w:t>
            </w:r>
          </w:p>
        </w:tc>
        <w:tc>
          <w:tcPr>
            <w:tcW w:w="1597" w:type="dxa"/>
          </w:tcPr>
          <w:p w14:paraId="2AF39CC5" w14:textId="77777777" w:rsidR="00CB28BC" w:rsidRDefault="00CB28BC" w:rsidP="00C900A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ED20748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A6E4D91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4A2898B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7EC3339C" w14:textId="77777777" w:rsidTr="00C900A0">
        <w:tc>
          <w:tcPr>
            <w:tcW w:w="879" w:type="dxa"/>
          </w:tcPr>
          <w:p w14:paraId="00D83150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0E88470" w14:textId="77777777" w:rsidR="00CB28BC" w:rsidRDefault="00CB28BC" w:rsidP="00C900A0">
            <w:r>
              <w:rPr>
                <w:sz w:val="16"/>
                <w:szCs w:val="16"/>
              </w:rPr>
              <w:t>2373</w:t>
            </w:r>
          </w:p>
        </w:tc>
        <w:tc>
          <w:tcPr>
            <w:tcW w:w="517" w:type="dxa"/>
          </w:tcPr>
          <w:p w14:paraId="732D5CE8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E5219AB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EAF7723" w14:textId="77777777" w:rsidR="00CB28BC" w:rsidRDefault="00CB28BC" w:rsidP="00C900A0">
            <w:r>
              <w:rPr>
                <w:sz w:val="16"/>
                <w:szCs w:val="16"/>
              </w:rPr>
              <w:t>Correction to RedCap RRM TC 16.3.1.x NCDSSB HO</w:t>
            </w:r>
          </w:p>
        </w:tc>
        <w:tc>
          <w:tcPr>
            <w:tcW w:w="517" w:type="dxa"/>
          </w:tcPr>
          <w:p w14:paraId="4C7A2E2A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49E0CC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5B4195EC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E217831" w14:textId="77777777" w:rsidR="00CB28BC" w:rsidRDefault="00CB28BC" w:rsidP="00C900A0">
            <w:r>
              <w:rPr>
                <w:sz w:val="16"/>
                <w:szCs w:val="16"/>
              </w:rPr>
              <w:t>R5-233771</w:t>
            </w:r>
          </w:p>
        </w:tc>
        <w:tc>
          <w:tcPr>
            <w:tcW w:w="1597" w:type="dxa"/>
          </w:tcPr>
          <w:p w14:paraId="650CDA7F" w14:textId="77777777" w:rsidR="00CB28BC" w:rsidRDefault="00CB28BC" w:rsidP="00C900A0">
            <w:r>
              <w:rPr>
                <w:sz w:val="16"/>
                <w:szCs w:val="16"/>
              </w:rPr>
              <w:t>Huawei, HiSilicon, Starpoint</w:t>
            </w:r>
          </w:p>
        </w:tc>
        <w:tc>
          <w:tcPr>
            <w:tcW w:w="1122" w:type="dxa"/>
          </w:tcPr>
          <w:p w14:paraId="39272D27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EFC040A" w14:textId="77777777" w:rsidR="00CB28BC" w:rsidRDefault="00CB28BC" w:rsidP="00C900A0">
            <w:r>
              <w:rPr>
                <w:sz w:val="16"/>
                <w:szCs w:val="16"/>
              </w:rPr>
              <w:t>16.3.1.3, 16.3.1.4, 16.3.1.5, 16.3.1.6</w:t>
            </w:r>
          </w:p>
        </w:tc>
        <w:tc>
          <w:tcPr>
            <w:tcW w:w="998" w:type="dxa"/>
          </w:tcPr>
          <w:p w14:paraId="1533C96E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CB28BC" w14:paraId="66AC1E74" w14:textId="77777777" w:rsidTr="00C900A0">
        <w:tc>
          <w:tcPr>
            <w:tcW w:w="879" w:type="dxa"/>
          </w:tcPr>
          <w:p w14:paraId="219FDFC9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D58DC18" w14:textId="77777777" w:rsidR="00CB28BC" w:rsidRDefault="00CB28BC" w:rsidP="00C900A0">
            <w:r>
              <w:rPr>
                <w:sz w:val="16"/>
                <w:szCs w:val="16"/>
              </w:rPr>
              <w:t>2378</w:t>
            </w:r>
          </w:p>
        </w:tc>
        <w:tc>
          <w:tcPr>
            <w:tcW w:w="517" w:type="dxa"/>
          </w:tcPr>
          <w:p w14:paraId="25002F6E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32856F8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D9D30ED" w14:textId="77777777" w:rsidR="00CB28BC" w:rsidRDefault="00CB28BC" w:rsidP="00C900A0">
            <w:r>
              <w:rPr>
                <w:sz w:val="16"/>
                <w:szCs w:val="16"/>
              </w:rPr>
              <w:t>Correction to RedCap RRM TC 17.5.2.3 CSIRS BFR noDRX with TT</w:t>
            </w:r>
          </w:p>
        </w:tc>
        <w:tc>
          <w:tcPr>
            <w:tcW w:w="517" w:type="dxa"/>
          </w:tcPr>
          <w:p w14:paraId="626ABCDA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DBDF59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15141F3E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FFF530F" w14:textId="77777777" w:rsidR="00CB28BC" w:rsidRDefault="00CB28BC" w:rsidP="00C900A0">
            <w:r>
              <w:rPr>
                <w:sz w:val="16"/>
                <w:szCs w:val="16"/>
              </w:rPr>
              <w:t>R5-233654</w:t>
            </w:r>
          </w:p>
        </w:tc>
        <w:tc>
          <w:tcPr>
            <w:tcW w:w="1597" w:type="dxa"/>
          </w:tcPr>
          <w:p w14:paraId="41222F81" w14:textId="77777777" w:rsidR="00CB28BC" w:rsidRDefault="00CB28B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7854586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EC90178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4A1FA0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6B9724DE" w14:textId="77777777" w:rsidTr="00C900A0">
        <w:tc>
          <w:tcPr>
            <w:tcW w:w="879" w:type="dxa"/>
          </w:tcPr>
          <w:p w14:paraId="7419468B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8B42CC0" w14:textId="77777777" w:rsidR="00CB28BC" w:rsidRDefault="00CB28BC" w:rsidP="00C900A0">
            <w:r>
              <w:rPr>
                <w:sz w:val="16"/>
                <w:szCs w:val="16"/>
              </w:rPr>
              <w:t>2379</w:t>
            </w:r>
          </w:p>
        </w:tc>
        <w:tc>
          <w:tcPr>
            <w:tcW w:w="517" w:type="dxa"/>
          </w:tcPr>
          <w:p w14:paraId="032564BF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C96A032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8C6978" w14:textId="77777777" w:rsidR="00CB28BC" w:rsidRDefault="00CB28BC" w:rsidP="00C900A0">
            <w:r>
              <w:rPr>
                <w:sz w:val="16"/>
                <w:szCs w:val="16"/>
              </w:rPr>
              <w:t>Correction to RedCap RRM TC 17.5.2.4 CSIRS BFR DRX with TT</w:t>
            </w:r>
          </w:p>
        </w:tc>
        <w:tc>
          <w:tcPr>
            <w:tcW w:w="517" w:type="dxa"/>
          </w:tcPr>
          <w:p w14:paraId="2AB70021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8CBC2B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371B90B8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78BA72E" w14:textId="77777777" w:rsidR="00CB28BC" w:rsidRDefault="00CB28BC" w:rsidP="00C900A0">
            <w:r>
              <w:rPr>
                <w:sz w:val="16"/>
                <w:szCs w:val="16"/>
              </w:rPr>
              <w:t>R5-233655</w:t>
            </w:r>
          </w:p>
        </w:tc>
        <w:tc>
          <w:tcPr>
            <w:tcW w:w="1597" w:type="dxa"/>
          </w:tcPr>
          <w:p w14:paraId="03995C5E" w14:textId="77777777" w:rsidR="00CB28BC" w:rsidRDefault="00CB28B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D792EA8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CFFB8D4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9624FAB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4B0C1518" w14:textId="77777777" w:rsidTr="00C900A0">
        <w:tc>
          <w:tcPr>
            <w:tcW w:w="879" w:type="dxa"/>
          </w:tcPr>
          <w:p w14:paraId="206E3902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F8DCBFB" w14:textId="77777777" w:rsidR="00CB28BC" w:rsidRDefault="00CB28BC" w:rsidP="00C900A0">
            <w:r>
              <w:rPr>
                <w:sz w:val="16"/>
                <w:szCs w:val="16"/>
              </w:rPr>
              <w:t>2380</w:t>
            </w:r>
          </w:p>
        </w:tc>
        <w:tc>
          <w:tcPr>
            <w:tcW w:w="517" w:type="dxa"/>
          </w:tcPr>
          <w:p w14:paraId="3DD7363F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448F578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FDA341" w14:textId="77777777" w:rsidR="00CB28BC" w:rsidRDefault="00CB28BC" w:rsidP="00C900A0">
            <w:r>
              <w:rPr>
                <w:sz w:val="16"/>
                <w:szCs w:val="16"/>
              </w:rPr>
              <w:t>Correction to RedCap RRM TC 17.5.2.5 BFR restriction with TT</w:t>
            </w:r>
          </w:p>
        </w:tc>
        <w:tc>
          <w:tcPr>
            <w:tcW w:w="517" w:type="dxa"/>
          </w:tcPr>
          <w:p w14:paraId="066CEA54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6659C8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408F0926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A5ED92F" w14:textId="77777777" w:rsidR="00CB28BC" w:rsidRDefault="00CB28BC" w:rsidP="00C900A0">
            <w:r>
              <w:rPr>
                <w:sz w:val="16"/>
                <w:szCs w:val="16"/>
              </w:rPr>
              <w:t>R5-233656</w:t>
            </w:r>
          </w:p>
        </w:tc>
        <w:tc>
          <w:tcPr>
            <w:tcW w:w="1597" w:type="dxa"/>
          </w:tcPr>
          <w:p w14:paraId="33BECCDF" w14:textId="77777777" w:rsidR="00CB28BC" w:rsidRDefault="00CB28B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9C656F6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902EDF1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6EF078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1F8D98DA" w14:textId="77777777" w:rsidTr="00C900A0">
        <w:tc>
          <w:tcPr>
            <w:tcW w:w="879" w:type="dxa"/>
          </w:tcPr>
          <w:p w14:paraId="299209F8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295372C" w14:textId="77777777" w:rsidR="00CB28BC" w:rsidRDefault="00CB28BC" w:rsidP="00C900A0">
            <w:r>
              <w:rPr>
                <w:sz w:val="16"/>
                <w:szCs w:val="16"/>
              </w:rPr>
              <w:t>2382</w:t>
            </w:r>
          </w:p>
        </w:tc>
        <w:tc>
          <w:tcPr>
            <w:tcW w:w="517" w:type="dxa"/>
          </w:tcPr>
          <w:p w14:paraId="11728926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043B70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692037" w14:textId="77777777" w:rsidR="00CB28BC" w:rsidRDefault="00CB28BC" w:rsidP="00C900A0">
            <w:r>
              <w:rPr>
                <w:sz w:val="16"/>
                <w:szCs w:val="16"/>
              </w:rPr>
              <w:t>Addition of RedCap RRM TC 17.6.1.2 intraFreq DRX with TT</w:t>
            </w:r>
          </w:p>
        </w:tc>
        <w:tc>
          <w:tcPr>
            <w:tcW w:w="517" w:type="dxa"/>
          </w:tcPr>
          <w:p w14:paraId="0705A072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E8ED4F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6BE4DCDE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5FA2383" w14:textId="77777777" w:rsidR="00CB28BC" w:rsidRDefault="00CB28BC" w:rsidP="00C900A0">
            <w:r>
              <w:rPr>
                <w:sz w:val="16"/>
                <w:szCs w:val="16"/>
              </w:rPr>
              <w:t>R5-233657</w:t>
            </w:r>
          </w:p>
        </w:tc>
        <w:tc>
          <w:tcPr>
            <w:tcW w:w="1597" w:type="dxa"/>
          </w:tcPr>
          <w:p w14:paraId="283143F7" w14:textId="77777777" w:rsidR="00CB28BC" w:rsidRDefault="00CB28B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5091960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91F25A8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F47732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59F8C480" w14:textId="77777777" w:rsidTr="00C900A0">
        <w:tc>
          <w:tcPr>
            <w:tcW w:w="879" w:type="dxa"/>
          </w:tcPr>
          <w:p w14:paraId="162D94F3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DB7F921" w14:textId="77777777" w:rsidR="00CB28BC" w:rsidRDefault="00CB28BC" w:rsidP="00C900A0">
            <w:r>
              <w:rPr>
                <w:sz w:val="16"/>
                <w:szCs w:val="16"/>
              </w:rPr>
              <w:t>2385</w:t>
            </w:r>
          </w:p>
        </w:tc>
        <w:tc>
          <w:tcPr>
            <w:tcW w:w="517" w:type="dxa"/>
          </w:tcPr>
          <w:p w14:paraId="45DD526F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6B05872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63DEB60" w14:textId="77777777" w:rsidR="00CB28BC" w:rsidRDefault="00CB28BC" w:rsidP="00C900A0">
            <w:r>
              <w:rPr>
                <w:sz w:val="16"/>
                <w:szCs w:val="16"/>
              </w:rPr>
              <w:t>Correction to RedCap RRM TC 17.6.3.1 SSB L1RSRP noDRX with TT</w:t>
            </w:r>
          </w:p>
        </w:tc>
        <w:tc>
          <w:tcPr>
            <w:tcW w:w="517" w:type="dxa"/>
          </w:tcPr>
          <w:p w14:paraId="507B932C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C9DBE6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6E05C305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E17870E" w14:textId="77777777" w:rsidR="00CB28BC" w:rsidRDefault="00CB28BC" w:rsidP="00C900A0">
            <w:r>
              <w:rPr>
                <w:sz w:val="16"/>
                <w:szCs w:val="16"/>
              </w:rPr>
              <w:t>R5-233647</w:t>
            </w:r>
          </w:p>
        </w:tc>
        <w:tc>
          <w:tcPr>
            <w:tcW w:w="1597" w:type="dxa"/>
          </w:tcPr>
          <w:p w14:paraId="17A52830" w14:textId="77777777" w:rsidR="00CB28BC" w:rsidRDefault="00CB28B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60375E8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DCF0F29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B85757B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68C7F58C" w14:textId="77777777" w:rsidTr="00C900A0">
        <w:tc>
          <w:tcPr>
            <w:tcW w:w="879" w:type="dxa"/>
          </w:tcPr>
          <w:p w14:paraId="37975404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37EFE69" w14:textId="77777777" w:rsidR="00CB28BC" w:rsidRDefault="00CB28BC" w:rsidP="00C900A0">
            <w:r>
              <w:rPr>
                <w:sz w:val="16"/>
                <w:szCs w:val="16"/>
              </w:rPr>
              <w:t>2390</w:t>
            </w:r>
          </w:p>
        </w:tc>
        <w:tc>
          <w:tcPr>
            <w:tcW w:w="517" w:type="dxa"/>
          </w:tcPr>
          <w:p w14:paraId="79F2DDA1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52D615F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8FD6B53" w14:textId="77777777" w:rsidR="00CB28BC" w:rsidRDefault="00CB28BC" w:rsidP="00C900A0">
            <w:r>
              <w:rPr>
                <w:sz w:val="16"/>
                <w:szCs w:val="16"/>
              </w:rPr>
              <w:t>Correction to RedCap RRM TC 18.3.1.5 interRAT noDRX with TT</w:t>
            </w:r>
          </w:p>
        </w:tc>
        <w:tc>
          <w:tcPr>
            <w:tcW w:w="517" w:type="dxa"/>
          </w:tcPr>
          <w:p w14:paraId="5D0B4C0E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71AD6C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4516D722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8481775" w14:textId="77777777" w:rsidR="00CB28BC" w:rsidRDefault="00CB28BC" w:rsidP="00C900A0">
            <w:r>
              <w:rPr>
                <w:sz w:val="16"/>
                <w:szCs w:val="16"/>
              </w:rPr>
              <w:t>R5-233752</w:t>
            </w:r>
          </w:p>
        </w:tc>
        <w:tc>
          <w:tcPr>
            <w:tcW w:w="1597" w:type="dxa"/>
          </w:tcPr>
          <w:p w14:paraId="20B8B0C2" w14:textId="77777777" w:rsidR="00CB28BC" w:rsidRDefault="00CB28B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861C05D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91DB157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290C41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1C4AB84F" w14:textId="77777777" w:rsidTr="00C900A0">
        <w:tc>
          <w:tcPr>
            <w:tcW w:w="879" w:type="dxa"/>
          </w:tcPr>
          <w:p w14:paraId="5A23F731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0CEEBE4" w14:textId="77777777" w:rsidR="00CB28BC" w:rsidRDefault="00CB28BC" w:rsidP="00C900A0">
            <w:r>
              <w:rPr>
                <w:sz w:val="16"/>
                <w:szCs w:val="16"/>
              </w:rPr>
              <w:t>2391</w:t>
            </w:r>
          </w:p>
        </w:tc>
        <w:tc>
          <w:tcPr>
            <w:tcW w:w="517" w:type="dxa"/>
          </w:tcPr>
          <w:p w14:paraId="0D3C628C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9D4ABB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D48D8C7" w14:textId="77777777" w:rsidR="00CB28BC" w:rsidRDefault="00CB28BC" w:rsidP="00C900A0">
            <w:r>
              <w:rPr>
                <w:sz w:val="16"/>
                <w:szCs w:val="16"/>
              </w:rPr>
              <w:t>Correction to RedCap RRM TC 18.3.1.6 interRAT DRX with TT</w:t>
            </w:r>
          </w:p>
        </w:tc>
        <w:tc>
          <w:tcPr>
            <w:tcW w:w="517" w:type="dxa"/>
          </w:tcPr>
          <w:p w14:paraId="3EB112E6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2EDBC5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62B1E2B7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D5371A0" w14:textId="77777777" w:rsidR="00CB28BC" w:rsidRDefault="00CB28BC" w:rsidP="00C900A0">
            <w:r>
              <w:rPr>
                <w:sz w:val="16"/>
                <w:szCs w:val="16"/>
              </w:rPr>
              <w:t>R5-233753</w:t>
            </w:r>
          </w:p>
        </w:tc>
        <w:tc>
          <w:tcPr>
            <w:tcW w:w="1597" w:type="dxa"/>
          </w:tcPr>
          <w:p w14:paraId="653AFD96" w14:textId="77777777" w:rsidR="00CB28BC" w:rsidRDefault="00CB28B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31F4400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1808C0B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B8945E2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6B4F5050" w14:textId="77777777" w:rsidTr="00C900A0">
        <w:tc>
          <w:tcPr>
            <w:tcW w:w="879" w:type="dxa"/>
          </w:tcPr>
          <w:p w14:paraId="798D7F65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45D3795" w14:textId="77777777" w:rsidR="00CB28BC" w:rsidRDefault="00CB28BC" w:rsidP="00C900A0">
            <w:r>
              <w:rPr>
                <w:sz w:val="16"/>
                <w:szCs w:val="16"/>
              </w:rPr>
              <w:t>2392</w:t>
            </w:r>
          </w:p>
        </w:tc>
        <w:tc>
          <w:tcPr>
            <w:tcW w:w="517" w:type="dxa"/>
          </w:tcPr>
          <w:p w14:paraId="472A2C90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7FC7D8F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C69AA58" w14:textId="77777777" w:rsidR="00CB28BC" w:rsidRDefault="00CB28BC" w:rsidP="00C900A0">
            <w:r>
              <w:rPr>
                <w:sz w:val="16"/>
                <w:szCs w:val="16"/>
              </w:rPr>
              <w:t>Correction to RedCap RRM TC 18.3.1.7 interRAT noDRX SBI with TT</w:t>
            </w:r>
          </w:p>
        </w:tc>
        <w:tc>
          <w:tcPr>
            <w:tcW w:w="517" w:type="dxa"/>
          </w:tcPr>
          <w:p w14:paraId="2CB8D22E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63EAE1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19368E1C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CF68FE0" w14:textId="77777777" w:rsidR="00CB28BC" w:rsidRDefault="00CB28BC" w:rsidP="00C900A0">
            <w:r>
              <w:rPr>
                <w:sz w:val="16"/>
                <w:szCs w:val="16"/>
              </w:rPr>
              <w:t>R5-233754</w:t>
            </w:r>
          </w:p>
        </w:tc>
        <w:tc>
          <w:tcPr>
            <w:tcW w:w="1597" w:type="dxa"/>
          </w:tcPr>
          <w:p w14:paraId="79FA7E0E" w14:textId="77777777" w:rsidR="00CB28BC" w:rsidRDefault="00CB28B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9C2DEB1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3E5ECAA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B510B9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29C798EF" w14:textId="77777777" w:rsidTr="00C900A0">
        <w:tc>
          <w:tcPr>
            <w:tcW w:w="879" w:type="dxa"/>
          </w:tcPr>
          <w:p w14:paraId="5CC8F55C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479C4A2" w14:textId="77777777" w:rsidR="00CB28BC" w:rsidRDefault="00CB28BC" w:rsidP="00C900A0">
            <w:r>
              <w:rPr>
                <w:sz w:val="16"/>
                <w:szCs w:val="16"/>
              </w:rPr>
              <w:t>2393</w:t>
            </w:r>
          </w:p>
        </w:tc>
        <w:tc>
          <w:tcPr>
            <w:tcW w:w="517" w:type="dxa"/>
          </w:tcPr>
          <w:p w14:paraId="6E793824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B6BAD3F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E22095" w14:textId="77777777" w:rsidR="00CB28BC" w:rsidRDefault="00CB28BC" w:rsidP="00C900A0">
            <w:r>
              <w:rPr>
                <w:sz w:val="16"/>
                <w:szCs w:val="16"/>
              </w:rPr>
              <w:t>Correction to RedCap RRM TC 18.3.1.8 interRAT DRX SBI with TT</w:t>
            </w:r>
          </w:p>
        </w:tc>
        <w:tc>
          <w:tcPr>
            <w:tcW w:w="517" w:type="dxa"/>
          </w:tcPr>
          <w:p w14:paraId="7A08ADAC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FB8C81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024A15CC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F32D9EB" w14:textId="77777777" w:rsidR="00CB28BC" w:rsidRDefault="00CB28BC" w:rsidP="00C900A0">
            <w:r>
              <w:rPr>
                <w:sz w:val="16"/>
                <w:szCs w:val="16"/>
              </w:rPr>
              <w:t>R5-233755</w:t>
            </w:r>
          </w:p>
        </w:tc>
        <w:tc>
          <w:tcPr>
            <w:tcW w:w="1597" w:type="dxa"/>
          </w:tcPr>
          <w:p w14:paraId="0CDF1007" w14:textId="77777777" w:rsidR="00CB28BC" w:rsidRDefault="00CB28B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4768620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204728F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ABB83B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00EC1307" w14:textId="77777777" w:rsidTr="00C900A0">
        <w:tc>
          <w:tcPr>
            <w:tcW w:w="879" w:type="dxa"/>
          </w:tcPr>
          <w:p w14:paraId="6942D912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48E75FC" w14:textId="77777777" w:rsidR="00CB28BC" w:rsidRDefault="00CB28BC" w:rsidP="00C900A0">
            <w:r>
              <w:rPr>
                <w:sz w:val="16"/>
                <w:szCs w:val="16"/>
              </w:rPr>
              <w:t>2395</w:t>
            </w:r>
          </w:p>
        </w:tc>
        <w:tc>
          <w:tcPr>
            <w:tcW w:w="517" w:type="dxa"/>
          </w:tcPr>
          <w:p w14:paraId="28511459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9865EF7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2F61241" w14:textId="77777777" w:rsidR="00CB28BC" w:rsidRDefault="00CB28BC" w:rsidP="00C900A0">
            <w:r>
              <w:rPr>
                <w:sz w:val="16"/>
                <w:szCs w:val="16"/>
              </w:rPr>
              <w:t>Correction to Annex E for RedCap RRM TCs</w:t>
            </w:r>
          </w:p>
        </w:tc>
        <w:tc>
          <w:tcPr>
            <w:tcW w:w="517" w:type="dxa"/>
          </w:tcPr>
          <w:p w14:paraId="7527305C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773713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2788C545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504BB29" w14:textId="77777777" w:rsidR="00CB28BC" w:rsidRDefault="00CB28BC" w:rsidP="00C900A0">
            <w:r>
              <w:rPr>
                <w:sz w:val="16"/>
                <w:szCs w:val="16"/>
              </w:rPr>
              <w:t>R5-233611</w:t>
            </w:r>
          </w:p>
        </w:tc>
        <w:tc>
          <w:tcPr>
            <w:tcW w:w="1597" w:type="dxa"/>
          </w:tcPr>
          <w:p w14:paraId="618CFE97" w14:textId="77777777" w:rsidR="00CB28BC" w:rsidRDefault="00CB28B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90FD9DE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02612E1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AF3E0A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7D8BC2B7" w14:textId="77777777" w:rsidTr="00C900A0">
        <w:tc>
          <w:tcPr>
            <w:tcW w:w="879" w:type="dxa"/>
          </w:tcPr>
          <w:p w14:paraId="7BA29DB9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889CC87" w14:textId="77777777" w:rsidR="00CB28BC" w:rsidRDefault="00CB28BC" w:rsidP="00C900A0">
            <w:r>
              <w:rPr>
                <w:sz w:val="16"/>
                <w:szCs w:val="16"/>
              </w:rPr>
              <w:t>2415</w:t>
            </w:r>
          </w:p>
        </w:tc>
        <w:tc>
          <w:tcPr>
            <w:tcW w:w="517" w:type="dxa"/>
          </w:tcPr>
          <w:p w14:paraId="497821E5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0B939A4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CE50E2F" w14:textId="77777777" w:rsidR="00CB28BC" w:rsidRDefault="00CB28BC" w:rsidP="00C900A0">
            <w:r>
              <w:rPr>
                <w:sz w:val="16"/>
                <w:szCs w:val="16"/>
              </w:rPr>
              <w:t>Addition of RedCap RLM OOS test cases 16.5.1.5 and 16.5.1.6</w:t>
            </w:r>
          </w:p>
        </w:tc>
        <w:tc>
          <w:tcPr>
            <w:tcW w:w="517" w:type="dxa"/>
          </w:tcPr>
          <w:p w14:paraId="7A5E1775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B6E369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313EE905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57E2F4B" w14:textId="77777777" w:rsidR="00CB28BC" w:rsidRDefault="00CB28BC" w:rsidP="00C900A0">
            <w:r>
              <w:rPr>
                <w:sz w:val="16"/>
                <w:szCs w:val="16"/>
              </w:rPr>
              <w:t>R5-233612</w:t>
            </w:r>
          </w:p>
        </w:tc>
        <w:tc>
          <w:tcPr>
            <w:tcW w:w="1597" w:type="dxa"/>
          </w:tcPr>
          <w:p w14:paraId="64E93F37" w14:textId="77777777" w:rsidR="00CB28BC" w:rsidRDefault="00CB28BC" w:rsidP="00C900A0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632AFB31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2F37B51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1CE9736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57A3A84A" w14:textId="77777777" w:rsidTr="00C900A0">
        <w:tc>
          <w:tcPr>
            <w:tcW w:w="879" w:type="dxa"/>
          </w:tcPr>
          <w:p w14:paraId="75B9DDFD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6862852" w14:textId="77777777" w:rsidR="00CB28BC" w:rsidRDefault="00CB28BC" w:rsidP="00C900A0">
            <w:r>
              <w:rPr>
                <w:sz w:val="16"/>
                <w:szCs w:val="16"/>
              </w:rPr>
              <w:t>2416</w:t>
            </w:r>
          </w:p>
        </w:tc>
        <w:tc>
          <w:tcPr>
            <w:tcW w:w="517" w:type="dxa"/>
          </w:tcPr>
          <w:p w14:paraId="13C5C3E8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F96756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EFE0FBC" w14:textId="77777777" w:rsidR="00CB28BC" w:rsidRDefault="00CB28BC" w:rsidP="00C900A0">
            <w:r>
              <w:rPr>
                <w:sz w:val="16"/>
                <w:szCs w:val="16"/>
              </w:rPr>
              <w:t>Addition of RedCap SSB-based BFD and LR in DRX mode test cases 16.5.2.3 and 16.5.2.4</w:t>
            </w:r>
          </w:p>
        </w:tc>
        <w:tc>
          <w:tcPr>
            <w:tcW w:w="517" w:type="dxa"/>
          </w:tcPr>
          <w:p w14:paraId="43AE4955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4017E6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05E19A1D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AE20FEB" w14:textId="77777777" w:rsidR="00CB28BC" w:rsidRDefault="00CB28BC" w:rsidP="00C900A0">
            <w:r>
              <w:rPr>
                <w:sz w:val="16"/>
                <w:szCs w:val="16"/>
              </w:rPr>
              <w:t>R5-233613</w:t>
            </w:r>
          </w:p>
        </w:tc>
        <w:tc>
          <w:tcPr>
            <w:tcW w:w="1597" w:type="dxa"/>
          </w:tcPr>
          <w:p w14:paraId="0D898BDB" w14:textId="77777777" w:rsidR="00CB28BC" w:rsidRDefault="00CB28BC" w:rsidP="00C900A0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70C71018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FC16A1F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10F569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1A75E444" w14:textId="77777777" w:rsidTr="00C900A0">
        <w:tc>
          <w:tcPr>
            <w:tcW w:w="879" w:type="dxa"/>
          </w:tcPr>
          <w:p w14:paraId="3C7C1558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F4BB179" w14:textId="77777777" w:rsidR="00CB28BC" w:rsidRDefault="00CB28BC" w:rsidP="00C900A0">
            <w:r>
              <w:rPr>
                <w:sz w:val="16"/>
                <w:szCs w:val="16"/>
              </w:rPr>
              <w:t>2417</w:t>
            </w:r>
          </w:p>
        </w:tc>
        <w:tc>
          <w:tcPr>
            <w:tcW w:w="517" w:type="dxa"/>
          </w:tcPr>
          <w:p w14:paraId="15E46D5D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7444CBE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2410B90" w14:textId="77777777" w:rsidR="00CB28BC" w:rsidRDefault="00CB28BC" w:rsidP="00C900A0">
            <w:r>
              <w:rPr>
                <w:sz w:val="16"/>
                <w:szCs w:val="16"/>
              </w:rPr>
              <w:t>Addition of RedCap DCI-based DL active BWP switch test cases 16.5.3.1.1 and 16.5.3.1.2</w:t>
            </w:r>
          </w:p>
        </w:tc>
        <w:tc>
          <w:tcPr>
            <w:tcW w:w="517" w:type="dxa"/>
          </w:tcPr>
          <w:p w14:paraId="64655493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6A6D43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73EE5F5B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ACD12DB" w14:textId="77777777" w:rsidR="00CB28BC" w:rsidRDefault="00CB28BC" w:rsidP="00C900A0">
            <w:r>
              <w:rPr>
                <w:sz w:val="16"/>
                <w:szCs w:val="16"/>
              </w:rPr>
              <w:t>R5-233614</w:t>
            </w:r>
          </w:p>
        </w:tc>
        <w:tc>
          <w:tcPr>
            <w:tcW w:w="1597" w:type="dxa"/>
          </w:tcPr>
          <w:p w14:paraId="48592B82" w14:textId="77777777" w:rsidR="00CB28BC" w:rsidRDefault="00CB28BC" w:rsidP="00C900A0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1FE6ECCD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9172E64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5B9BD5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217ADA7C" w14:textId="77777777" w:rsidTr="00C900A0">
        <w:tc>
          <w:tcPr>
            <w:tcW w:w="879" w:type="dxa"/>
          </w:tcPr>
          <w:p w14:paraId="37C2CCC9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7370AD1" w14:textId="77777777" w:rsidR="00CB28BC" w:rsidRDefault="00CB28BC" w:rsidP="00C900A0">
            <w:r>
              <w:rPr>
                <w:sz w:val="16"/>
                <w:szCs w:val="16"/>
              </w:rPr>
              <w:t>2418</w:t>
            </w:r>
          </w:p>
        </w:tc>
        <w:tc>
          <w:tcPr>
            <w:tcW w:w="517" w:type="dxa"/>
          </w:tcPr>
          <w:p w14:paraId="25A6DEED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DC2EC43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9EE88BB" w14:textId="77777777" w:rsidR="00CB28BC" w:rsidRDefault="00CB28BC" w:rsidP="00C900A0">
            <w:r>
              <w:rPr>
                <w:sz w:val="16"/>
                <w:szCs w:val="16"/>
              </w:rPr>
              <w:t>Addition of RedCap RRC-based DL active BWP switch test cases 16.5.3.2.1 and 16.5.3.2.2</w:t>
            </w:r>
          </w:p>
        </w:tc>
        <w:tc>
          <w:tcPr>
            <w:tcW w:w="517" w:type="dxa"/>
          </w:tcPr>
          <w:p w14:paraId="1F001EDD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ACCF36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1A963D09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0B043C3" w14:textId="77777777" w:rsidR="00CB28BC" w:rsidRDefault="00CB28BC" w:rsidP="00C900A0">
            <w:r>
              <w:rPr>
                <w:sz w:val="16"/>
                <w:szCs w:val="16"/>
              </w:rPr>
              <w:t>R5-233615</w:t>
            </w:r>
          </w:p>
        </w:tc>
        <w:tc>
          <w:tcPr>
            <w:tcW w:w="1597" w:type="dxa"/>
          </w:tcPr>
          <w:p w14:paraId="552439E0" w14:textId="77777777" w:rsidR="00CB28BC" w:rsidRDefault="00CB28BC" w:rsidP="00C900A0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69CD1C64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CC7163F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CAD5AA1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49135F9C" w14:textId="77777777" w:rsidTr="00C900A0">
        <w:tc>
          <w:tcPr>
            <w:tcW w:w="879" w:type="dxa"/>
          </w:tcPr>
          <w:p w14:paraId="011C949A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07D8B59" w14:textId="77777777" w:rsidR="00CB28BC" w:rsidRDefault="00CB28BC" w:rsidP="00C900A0">
            <w:r>
              <w:rPr>
                <w:sz w:val="16"/>
                <w:szCs w:val="16"/>
              </w:rPr>
              <w:t>2432</w:t>
            </w:r>
          </w:p>
        </w:tc>
        <w:tc>
          <w:tcPr>
            <w:tcW w:w="517" w:type="dxa"/>
          </w:tcPr>
          <w:p w14:paraId="2B57A00A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A3623E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5FCD0B9" w14:textId="77777777" w:rsidR="00CB28BC" w:rsidRDefault="00CB28BC" w:rsidP="00C900A0">
            <w:r>
              <w:rPr>
                <w:sz w:val="16"/>
                <w:szCs w:val="16"/>
              </w:rPr>
              <w:t>Correction of RedCap NR SA FR1 - E-UTRA Cell reselection test cases in clause 16.1.2</w:t>
            </w:r>
          </w:p>
        </w:tc>
        <w:tc>
          <w:tcPr>
            <w:tcW w:w="517" w:type="dxa"/>
          </w:tcPr>
          <w:p w14:paraId="6EE007C5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97041C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73855D3E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E5700C4" w14:textId="77777777" w:rsidR="00CB28BC" w:rsidRDefault="00CB28BC" w:rsidP="00C900A0">
            <w:r>
              <w:rPr>
                <w:sz w:val="16"/>
                <w:szCs w:val="16"/>
              </w:rPr>
              <w:t>R5-233616</w:t>
            </w:r>
          </w:p>
        </w:tc>
        <w:tc>
          <w:tcPr>
            <w:tcW w:w="1597" w:type="dxa"/>
          </w:tcPr>
          <w:p w14:paraId="4AC5591C" w14:textId="77777777" w:rsidR="00CB28BC" w:rsidRDefault="00CB28BC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FF87552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9B97EB7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3F0799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4716DB51" w14:textId="77777777" w:rsidTr="00C900A0">
        <w:tc>
          <w:tcPr>
            <w:tcW w:w="879" w:type="dxa"/>
          </w:tcPr>
          <w:p w14:paraId="0747B439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4D9AC4C" w14:textId="77777777" w:rsidR="00CB28BC" w:rsidRDefault="00CB28BC" w:rsidP="00C900A0">
            <w:r>
              <w:rPr>
                <w:sz w:val="16"/>
                <w:szCs w:val="16"/>
              </w:rPr>
              <w:t>2437</w:t>
            </w:r>
          </w:p>
        </w:tc>
        <w:tc>
          <w:tcPr>
            <w:tcW w:w="517" w:type="dxa"/>
          </w:tcPr>
          <w:p w14:paraId="0DB3C54A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4A46E04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31D69E4" w14:textId="77777777" w:rsidR="00CB28BC" w:rsidRDefault="00CB28BC" w:rsidP="00C900A0">
            <w:r>
              <w:rPr>
                <w:sz w:val="16"/>
                <w:szCs w:val="16"/>
              </w:rPr>
              <w:t>Annex E correction for Redcap FR2 reselection cases</w:t>
            </w:r>
          </w:p>
        </w:tc>
        <w:tc>
          <w:tcPr>
            <w:tcW w:w="517" w:type="dxa"/>
          </w:tcPr>
          <w:p w14:paraId="4A7432E2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D0E709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773C236D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92800A9" w14:textId="77777777" w:rsidR="00CB28BC" w:rsidRDefault="00CB28BC" w:rsidP="00C900A0">
            <w:r>
              <w:rPr>
                <w:sz w:val="16"/>
                <w:szCs w:val="16"/>
              </w:rPr>
              <w:t>R5-233617</w:t>
            </w:r>
          </w:p>
        </w:tc>
        <w:tc>
          <w:tcPr>
            <w:tcW w:w="1597" w:type="dxa"/>
          </w:tcPr>
          <w:p w14:paraId="6EAE3B2B" w14:textId="77777777" w:rsidR="00CB28BC" w:rsidRDefault="00CB28BC" w:rsidP="00C900A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D20D06A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EE84CA5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0D1437D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28F10C72" w14:textId="77777777" w:rsidTr="00C900A0">
        <w:tc>
          <w:tcPr>
            <w:tcW w:w="879" w:type="dxa"/>
          </w:tcPr>
          <w:p w14:paraId="52E88226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CD5CFD6" w14:textId="77777777" w:rsidR="00CB28BC" w:rsidRDefault="00CB28BC" w:rsidP="00C900A0">
            <w:r>
              <w:rPr>
                <w:sz w:val="16"/>
                <w:szCs w:val="16"/>
              </w:rPr>
              <w:t>2461</w:t>
            </w:r>
          </w:p>
        </w:tc>
        <w:tc>
          <w:tcPr>
            <w:tcW w:w="517" w:type="dxa"/>
          </w:tcPr>
          <w:p w14:paraId="71930B06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1ACD8E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C4C9B79" w14:textId="77777777" w:rsidR="00CB28BC" w:rsidRDefault="00CB28BC" w:rsidP="00C900A0">
            <w:r>
              <w:rPr>
                <w:sz w:val="16"/>
                <w:szCs w:val="16"/>
              </w:rPr>
              <w:t>Addition of NR SA FR2 BFD and LR TT for RedCap</w:t>
            </w:r>
          </w:p>
        </w:tc>
        <w:tc>
          <w:tcPr>
            <w:tcW w:w="517" w:type="dxa"/>
          </w:tcPr>
          <w:p w14:paraId="51F55775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290FED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5E54CA91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5EC03D9" w14:textId="77777777" w:rsidR="00CB28BC" w:rsidRDefault="00CB28BC" w:rsidP="00C900A0">
            <w:r>
              <w:rPr>
                <w:sz w:val="16"/>
                <w:szCs w:val="16"/>
              </w:rPr>
              <w:t>R5-233298</w:t>
            </w:r>
          </w:p>
        </w:tc>
        <w:tc>
          <w:tcPr>
            <w:tcW w:w="1597" w:type="dxa"/>
          </w:tcPr>
          <w:p w14:paraId="7A5CA09A" w14:textId="77777777" w:rsidR="00CB28BC" w:rsidRDefault="00CB28BC" w:rsidP="00C900A0">
            <w:r>
              <w:rPr>
                <w:sz w:val="16"/>
                <w:szCs w:val="16"/>
              </w:rPr>
              <w:t>Anritsu, Huawei, HiSilicon</w:t>
            </w:r>
          </w:p>
        </w:tc>
        <w:tc>
          <w:tcPr>
            <w:tcW w:w="1122" w:type="dxa"/>
          </w:tcPr>
          <w:p w14:paraId="4E8A2F0D" w14:textId="77777777" w:rsidR="00CB28BC" w:rsidRDefault="00CB28BC" w:rsidP="00C900A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63BF059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804C03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</w:tbl>
    <w:p w14:paraId="427746D5" w14:textId="77777777" w:rsidR="00CB28BC" w:rsidRDefault="00CB28BC" w:rsidP="00CB28BC"/>
    <w:p w14:paraId="74E535EA" w14:textId="77777777" w:rsidR="00CB28BC" w:rsidRDefault="00CB28BC" w:rsidP="00CB28BC"/>
    <w:p w14:paraId="2678A3CB" w14:textId="77777777" w:rsidR="00CB28BC" w:rsidRPr="00917427" w:rsidRDefault="00CB28BC" w:rsidP="00CB28B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100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RP-230950</w:t>
      </w:r>
      <w:r>
        <w:rPr>
          <w:b/>
          <w:i/>
          <w:noProof/>
          <w:sz w:val="28"/>
        </w:rPr>
        <w:fldChar w:fldCharType="end"/>
      </w:r>
    </w:p>
    <w:p w14:paraId="7D3075D7" w14:textId="77777777" w:rsidR="00CB28BC" w:rsidRPr="00784730" w:rsidRDefault="00CB28BC" w:rsidP="00CB28B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Taipei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14th Jun 2023</w:t>
      </w:r>
      <w:r w:rsidRPr="00784730">
        <w:rPr>
          <w:b/>
          <w:noProof/>
          <w:sz w:val="24"/>
        </w:rPr>
        <w:fldChar w:fldCharType="end"/>
      </w:r>
    </w:p>
    <w:p w14:paraId="4725A3CE" w14:textId="77777777" w:rsidR="00CB28BC" w:rsidRPr="00050554" w:rsidRDefault="00CB28BC" w:rsidP="00CB28BC">
      <w:pPr>
        <w:rPr>
          <w:rFonts w:ascii="Arial" w:hAnsi="Arial" w:cs="Arial"/>
          <w:b/>
          <w:bCs/>
          <w:lang w:val="en-US"/>
        </w:rPr>
      </w:pPr>
    </w:p>
    <w:p w14:paraId="0A09E27E" w14:textId="77777777" w:rsidR="00CB28BC" w:rsidRDefault="00CB28BC" w:rsidP="00CB28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3842A848" w14:textId="77777777" w:rsidR="00CB28BC" w:rsidRPr="00E145B1" w:rsidRDefault="00CB28BC" w:rsidP="00CB28B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NR small data transmissions in INACTIVE state (NR_SmallData_INACTIVE-UEConTest)</w:t>
      </w:r>
      <w:r>
        <w:rPr>
          <w:rFonts w:ascii="Arial" w:hAnsi="Arial" w:cs="Arial"/>
          <w:b/>
          <w:bCs/>
        </w:rPr>
        <w:fldChar w:fldCharType="end"/>
      </w:r>
    </w:p>
    <w:p w14:paraId="703EA7F2" w14:textId="77777777" w:rsidR="00CB28BC" w:rsidRDefault="00CB28BC" w:rsidP="00CB28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13.3.21</w:t>
      </w:r>
      <w:r>
        <w:rPr>
          <w:rFonts w:ascii="Arial" w:hAnsi="Arial" w:cs="Arial"/>
          <w:b/>
          <w:bCs/>
        </w:rPr>
        <w:fldChar w:fldCharType="end"/>
      </w:r>
    </w:p>
    <w:p w14:paraId="2EBDEE4B" w14:textId="77777777" w:rsidR="00CB28BC" w:rsidRDefault="00CB28BC" w:rsidP="00CB28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76B84FE" w14:textId="77777777" w:rsidR="00CB28BC" w:rsidRDefault="00CB28BC" w:rsidP="00CB28B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2D9E4A3" w14:textId="77777777" w:rsidR="00CB28BC" w:rsidRPr="004E535C" w:rsidRDefault="00CB28BC" w:rsidP="00CB28B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100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B28BC" w:rsidRPr="004E535C" w14:paraId="14DB2397" w14:textId="77777777" w:rsidTr="00C900A0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C24E4F4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E705723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6CB92E3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ACED8A4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C5A050A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480150B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0B41A9F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86DEE27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C55FDF9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9FD1A74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DEC9FF8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9C1C00B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8F11C65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B28BC" w14:paraId="00A03471" w14:textId="77777777" w:rsidTr="00C900A0">
        <w:tc>
          <w:tcPr>
            <w:tcW w:w="879" w:type="dxa"/>
          </w:tcPr>
          <w:p w14:paraId="35F1039D" w14:textId="77777777" w:rsidR="00CB28BC" w:rsidRDefault="00CB28BC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A247ADE" w14:textId="77777777" w:rsidR="00CB28BC" w:rsidRDefault="00CB28BC" w:rsidP="00C900A0">
            <w:r>
              <w:rPr>
                <w:sz w:val="16"/>
                <w:szCs w:val="16"/>
              </w:rPr>
              <w:t>3655</w:t>
            </w:r>
          </w:p>
        </w:tc>
        <w:tc>
          <w:tcPr>
            <w:tcW w:w="517" w:type="dxa"/>
          </w:tcPr>
          <w:p w14:paraId="648A98DF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4179787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81CDAD5" w14:textId="77777777" w:rsidR="00CB28BC" w:rsidRDefault="00CB28BC" w:rsidP="00C900A0">
            <w:r>
              <w:rPr>
                <w:sz w:val="16"/>
                <w:szCs w:val="16"/>
              </w:rPr>
              <w:t>Correction to SDT TC 7.1.1.13.1</w:t>
            </w:r>
          </w:p>
        </w:tc>
        <w:tc>
          <w:tcPr>
            <w:tcW w:w="517" w:type="dxa"/>
          </w:tcPr>
          <w:p w14:paraId="5603C71D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FA840A" w14:textId="77777777" w:rsidR="00CB28BC" w:rsidRDefault="00CB28B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4AA87209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B2BAD85" w14:textId="77777777" w:rsidR="00CB28BC" w:rsidRDefault="00CB28BC" w:rsidP="00C900A0">
            <w:r>
              <w:rPr>
                <w:sz w:val="16"/>
                <w:szCs w:val="16"/>
              </w:rPr>
              <w:t>R5-233413</w:t>
            </w:r>
          </w:p>
        </w:tc>
        <w:tc>
          <w:tcPr>
            <w:tcW w:w="1597" w:type="dxa"/>
          </w:tcPr>
          <w:p w14:paraId="15AC9086" w14:textId="77777777" w:rsidR="00CB28BC" w:rsidRDefault="00CB28BC" w:rsidP="00C900A0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183129EB" w14:textId="77777777" w:rsidR="00CB28BC" w:rsidRDefault="00CB28BC" w:rsidP="00C900A0">
            <w:r>
              <w:rPr>
                <w:sz w:val="16"/>
                <w:szCs w:val="16"/>
              </w:rPr>
              <w:t>NR_SmallData_INACTIVE-UEConTest</w:t>
            </w:r>
          </w:p>
        </w:tc>
        <w:tc>
          <w:tcPr>
            <w:tcW w:w="2323" w:type="dxa"/>
          </w:tcPr>
          <w:p w14:paraId="3121C98E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3E145D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5316AF76" w14:textId="77777777" w:rsidTr="00C900A0">
        <w:tc>
          <w:tcPr>
            <w:tcW w:w="879" w:type="dxa"/>
          </w:tcPr>
          <w:p w14:paraId="1D0881E2" w14:textId="77777777" w:rsidR="00CB28BC" w:rsidRDefault="00CB28BC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A6B82BB" w14:textId="77777777" w:rsidR="00CB28BC" w:rsidRDefault="00CB28BC" w:rsidP="00C900A0">
            <w:r>
              <w:rPr>
                <w:sz w:val="16"/>
                <w:szCs w:val="16"/>
              </w:rPr>
              <w:t>3656</w:t>
            </w:r>
          </w:p>
        </w:tc>
        <w:tc>
          <w:tcPr>
            <w:tcW w:w="517" w:type="dxa"/>
          </w:tcPr>
          <w:p w14:paraId="39833E27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F423D9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3103931" w14:textId="77777777" w:rsidR="00CB28BC" w:rsidRDefault="00CB28BC" w:rsidP="00C900A0">
            <w:r>
              <w:rPr>
                <w:sz w:val="16"/>
                <w:szCs w:val="16"/>
              </w:rPr>
              <w:t>Correction to SDT TC 7.1.1.13.2</w:t>
            </w:r>
          </w:p>
        </w:tc>
        <w:tc>
          <w:tcPr>
            <w:tcW w:w="517" w:type="dxa"/>
          </w:tcPr>
          <w:p w14:paraId="206EBBEF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2C7CF8" w14:textId="77777777" w:rsidR="00CB28BC" w:rsidRDefault="00CB28B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6CC308F6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13BC187" w14:textId="77777777" w:rsidR="00CB28BC" w:rsidRDefault="00CB28BC" w:rsidP="00C900A0">
            <w:r>
              <w:rPr>
                <w:sz w:val="16"/>
                <w:szCs w:val="16"/>
              </w:rPr>
              <w:t>R5-232092</w:t>
            </w:r>
          </w:p>
        </w:tc>
        <w:tc>
          <w:tcPr>
            <w:tcW w:w="1597" w:type="dxa"/>
          </w:tcPr>
          <w:p w14:paraId="3C7C0AC5" w14:textId="77777777" w:rsidR="00CB28BC" w:rsidRDefault="00CB28BC" w:rsidP="00C900A0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7DB60047" w14:textId="77777777" w:rsidR="00CB28BC" w:rsidRDefault="00CB28BC" w:rsidP="00C900A0">
            <w:r>
              <w:rPr>
                <w:sz w:val="16"/>
                <w:szCs w:val="16"/>
              </w:rPr>
              <w:t>NR_SmallData_INACTIVE-UEConTest</w:t>
            </w:r>
          </w:p>
        </w:tc>
        <w:tc>
          <w:tcPr>
            <w:tcW w:w="2323" w:type="dxa"/>
          </w:tcPr>
          <w:p w14:paraId="4A35A665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73D3B40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4B0B9971" w14:textId="77777777" w:rsidTr="00C900A0">
        <w:tc>
          <w:tcPr>
            <w:tcW w:w="879" w:type="dxa"/>
          </w:tcPr>
          <w:p w14:paraId="285617F6" w14:textId="77777777" w:rsidR="00CB28BC" w:rsidRDefault="00CB28BC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9E206E5" w14:textId="77777777" w:rsidR="00CB28BC" w:rsidRDefault="00CB28BC" w:rsidP="00C900A0">
            <w:r>
              <w:rPr>
                <w:sz w:val="16"/>
                <w:szCs w:val="16"/>
              </w:rPr>
              <w:t>3657</w:t>
            </w:r>
          </w:p>
        </w:tc>
        <w:tc>
          <w:tcPr>
            <w:tcW w:w="517" w:type="dxa"/>
          </w:tcPr>
          <w:p w14:paraId="3F2F4074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C88400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7CB005" w14:textId="77777777" w:rsidR="00CB28BC" w:rsidRDefault="00CB28BC" w:rsidP="00C900A0">
            <w:r>
              <w:rPr>
                <w:sz w:val="16"/>
                <w:szCs w:val="16"/>
              </w:rPr>
              <w:t>Correction to SDT TC 7.1.1.13.3</w:t>
            </w:r>
          </w:p>
        </w:tc>
        <w:tc>
          <w:tcPr>
            <w:tcW w:w="517" w:type="dxa"/>
          </w:tcPr>
          <w:p w14:paraId="17797640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BA4533" w14:textId="77777777" w:rsidR="00CB28BC" w:rsidRDefault="00CB28B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69FD8819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E5B075E" w14:textId="77777777" w:rsidR="00CB28BC" w:rsidRDefault="00CB28BC" w:rsidP="00C900A0">
            <w:r>
              <w:rPr>
                <w:sz w:val="16"/>
                <w:szCs w:val="16"/>
              </w:rPr>
              <w:t>R5-232093</w:t>
            </w:r>
          </w:p>
        </w:tc>
        <w:tc>
          <w:tcPr>
            <w:tcW w:w="1597" w:type="dxa"/>
          </w:tcPr>
          <w:p w14:paraId="45366449" w14:textId="77777777" w:rsidR="00CB28BC" w:rsidRDefault="00CB28BC" w:rsidP="00C900A0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2B214C4" w14:textId="77777777" w:rsidR="00CB28BC" w:rsidRDefault="00CB28BC" w:rsidP="00C900A0">
            <w:r>
              <w:rPr>
                <w:sz w:val="16"/>
                <w:szCs w:val="16"/>
              </w:rPr>
              <w:t>NR_SmallData_INACTIVE-UEConTest</w:t>
            </w:r>
          </w:p>
        </w:tc>
        <w:tc>
          <w:tcPr>
            <w:tcW w:w="2323" w:type="dxa"/>
          </w:tcPr>
          <w:p w14:paraId="14D391A6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875D1B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114246CA" w14:textId="77777777" w:rsidTr="00C900A0">
        <w:tc>
          <w:tcPr>
            <w:tcW w:w="879" w:type="dxa"/>
          </w:tcPr>
          <w:p w14:paraId="170A6C94" w14:textId="77777777" w:rsidR="00CB28BC" w:rsidRDefault="00CB28BC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5F42C28" w14:textId="77777777" w:rsidR="00CB28BC" w:rsidRDefault="00CB28BC" w:rsidP="00C900A0">
            <w:r>
              <w:rPr>
                <w:sz w:val="16"/>
                <w:szCs w:val="16"/>
              </w:rPr>
              <w:t>3658</w:t>
            </w:r>
          </w:p>
        </w:tc>
        <w:tc>
          <w:tcPr>
            <w:tcW w:w="517" w:type="dxa"/>
          </w:tcPr>
          <w:p w14:paraId="034EAB77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1498CB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D36962A" w14:textId="77777777" w:rsidR="00CB28BC" w:rsidRDefault="00CB28BC" w:rsidP="00C900A0">
            <w:r>
              <w:rPr>
                <w:sz w:val="16"/>
                <w:szCs w:val="16"/>
              </w:rPr>
              <w:t>Correction to SDT TC 7.1.1.13.4</w:t>
            </w:r>
          </w:p>
        </w:tc>
        <w:tc>
          <w:tcPr>
            <w:tcW w:w="517" w:type="dxa"/>
          </w:tcPr>
          <w:p w14:paraId="722BA1BF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E90A16" w14:textId="77777777" w:rsidR="00CB28BC" w:rsidRDefault="00CB28B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1D349E79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6B04F71" w14:textId="77777777" w:rsidR="00CB28BC" w:rsidRDefault="00CB28BC" w:rsidP="00C900A0">
            <w:r>
              <w:rPr>
                <w:sz w:val="16"/>
                <w:szCs w:val="16"/>
              </w:rPr>
              <w:t>R5-232095</w:t>
            </w:r>
          </w:p>
        </w:tc>
        <w:tc>
          <w:tcPr>
            <w:tcW w:w="1597" w:type="dxa"/>
          </w:tcPr>
          <w:p w14:paraId="34E46078" w14:textId="77777777" w:rsidR="00CB28BC" w:rsidRDefault="00CB28BC" w:rsidP="00C900A0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8559AD6" w14:textId="77777777" w:rsidR="00CB28BC" w:rsidRDefault="00CB28BC" w:rsidP="00C900A0">
            <w:r>
              <w:rPr>
                <w:sz w:val="16"/>
                <w:szCs w:val="16"/>
              </w:rPr>
              <w:t>NR_SmallData_INACTIVE-UEConTest</w:t>
            </w:r>
          </w:p>
        </w:tc>
        <w:tc>
          <w:tcPr>
            <w:tcW w:w="2323" w:type="dxa"/>
          </w:tcPr>
          <w:p w14:paraId="4721C2E8" w14:textId="77777777" w:rsidR="00CB28BC" w:rsidRDefault="00CB28BC" w:rsidP="00C900A0">
            <w:r>
              <w:rPr>
                <w:sz w:val="16"/>
                <w:szCs w:val="16"/>
              </w:rPr>
              <w:t>7.1.1.13.4</w:t>
            </w:r>
          </w:p>
        </w:tc>
        <w:tc>
          <w:tcPr>
            <w:tcW w:w="998" w:type="dxa"/>
          </w:tcPr>
          <w:p w14:paraId="753F1CD6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B28BC" w14:paraId="130542C6" w14:textId="77777777" w:rsidTr="00C900A0">
        <w:tc>
          <w:tcPr>
            <w:tcW w:w="879" w:type="dxa"/>
          </w:tcPr>
          <w:p w14:paraId="36A26F67" w14:textId="77777777" w:rsidR="00CB28BC" w:rsidRDefault="00CB28BC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09888DB" w14:textId="77777777" w:rsidR="00CB28BC" w:rsidRDefault="00CB28BC" w:rsidP="00C900A0">
            <w:r>
              <w:rPr>
                <w:sz w:val="16"/>
                <w:szCs w:val="16"/>
              </w:rPr>
              <w:t>3659</w:t>
            </w:r>
          </w:p>
        </w:tc>
        <w:tc>
          <w:tcPr>
            <w:tcW w:w="517" w:type="dxa"/>
          </w:tcPr>
          <w:p w14:paraId="46C6E325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04D503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6CB45F" w14:textId="77777777" w:rsidR="00CB28BC" w:rsidRDefault="00CB28BC" w:rsidP="00C900A0">
            <w:r>
              <w:rPr>
                <w:sz w:val="16"/>
                <w:szCs w:val="16"/>
              </w:rPr>
              <w:t>Editorial corrections to SDT TC 8.1.5.13.1</w:t>
            </w:r>
          </w:p>
        </w:tc>
        <w:tc>
          <w:tcPr>
            <w:tcW w:w="517" w:type="dxa"/>
          </w:tcPr>
          <w:p w14:paraId="38508A03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CB6558" w14:textId="77777777" w:rsidR="00CB28BC" w:rsidRDefault="00CB28B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9FB82B1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0D169BD" w14:textId="77777777" w:rsidR="00CB28BC" w:rsidRDefault="00CB28BC" w:rsidP="00C900A0">
            <w:r>
              <w:rPr>
                <w:sz w:val="16"/>
                <w:szCs w:val="16"/>
              </w:rPr>
              <w:t>R5-232096</w:t>
            </w:r>
          </w:p>
        </w:tc>
        <w:tc>
          <w:tcPr>
            <w:tcW w:w="1597" w:type="dxa"/>
          </w:tcPr>
          <w:p w14:paraId="4CD23C4B" w14:textId="77777777" w:rsidR="00CB28BC" w:rsidRDefault="00CB28BC" w:rsidP="00C900A0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85FF1C6" w14:textId="77777777" w:rsidR="00CB28BC" w:rsidRDefault="00CB28BC" w:rsidP="00C900A0">
            <w:r>
              <w:rPr>
                <w:sz w:val="16"/>
                <w:szCs w:val="16"/>
              </w:rPr>
              <w:t>NR_SmallData_INACTIVE-UEConTest</w:t>
            </w:r>
          </w:p>
        </w:tc>
        <w:tc>
          <w:tcPr>
            <w:tcW w:w="2323" w:type="dxa"/>
          </w:tcPr>
          <w:p w14:paraId="53CAFB51" w14:textId="77777777" w:rsidR="00CB28BC" w:rsidRDefault="00CB28BC" w:rsidP="00C900A0">
            <w:r>
              <w:rPr>
                <w:sz w:val="16"/>
                <w:szCs w:val="16"/>
              </w:rPr>
              <w:t>8.1.5.13.1</w:t>
            </w:r>
          </w:p>
        </w:tc>
        <w:tc>
          <w:tcPr>
            <w:tcW w:w="998" w:type="dxa"/>
          </w:tcPr>
          <w:p w14:paraId="2D1829B8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B28BC" w14:paraId="24AD16D4" w14:textId="77777777" w:rsidTr="00C900A0">
        <w:tc>
          <w:tcPr>
            <w:tcW w:w="879" w:type="dxa"/>
          </w:tcPr>
          <w:p w14:paraId="4BDF71FB" w14:textId="77777777" w:rsidR="00CB28BC" w:rsidRDefault="00CB28BC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6249208" w14:textId="77777777" w:rsidR="00CB28BC" w:rsidRDefault="00CB28BC" w:rsidP="00C900A0">
            <w:r>
              <w:rPr>
                <w:sz w:val="16"/>
                <w:szCs w:val="16"/>
              </w:rPr>
              <w:t>3666</w:t>
            </w:r>
          </w:p>
        </w:tc>
        <w:tc>
          <w:tcPr>
            <w:tcW w:w="517" w:type="dxa"/>
          </w:tcPr>
          <w:p w14:paraId="540333AB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9E1FD24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DB915A3" w14:textId="77777777" w:rsidR="00CB28BC" w:rsidRDefault="00CB28BC" w:rsidP="00C900A0">
            <w:r>
              <w:rPr>
                <w:sz w:val="16"/>
                <w:szCs w:val="16"/>
              </w:rPr>
              <w:t>Update to MAC test case for RA Based SDT / 2-step RACH</w:t>
            </w:r>
          </w:p>
        </w:tc>
        <w:tc>
          <w:tcPr>
            <w:tcW w:w="517" w:type="dxa"/>
          </w:tcPr>
          <w:p w14:paraId="107FD39A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E57611" w14:textId="77777777" w:rsidR="00CB28BC" w:rsidRDefault="00CB28B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7EF29B8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D202C84" w14:textId="77777777" w:rsidR="00CB28BC" w:rsidRDefault="00CB28BC" w:rsidP="00C900A0">
            <w:r>
              <w:rPr>
                <w:sz w:val="16"/>
                <w:szCs w:val="16"/>
              </w:rPr>
              <w:t>R5-233415</w:t>
            </w:r>
          </w:p>
        </w:tc>
        <w:tc>
          <w:tcPr>
            <w:tcW w:w="1597" w:type="dxa"/>
          </w:tcPr>
          <w:p w14:paraId="5658B864" w14:textId="77777777" w:rsidR="00CB28BC" w:rsidRDefault="00CB28BC" w:rsidP="00C900A0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 w14:paraId="24A6B8A9" w14:textId="77777777" w:rsidR="00CB28BC" w:rsidRDefault="00CB28BC" w:rsidP="00C900A0">
            <w:r>
              <w:rPr>
                <w:sz w:val="16"/>
                <w:szCs w:val="16"/>
              </w:rPr>
              <w:t>NR_SmallData_INACTIVE-UEConTest</w:t>
            </w:r>
          </w:p>
        </w:tc>
        <w:tc>
          <w:tcPr>
            <w:tcW w:w="2323" w:type="dxa"/>
          </w:tcPr>
          <w:p w14:paraId="2B06E730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DFF454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3677AD60" w14:textId="77777777" w:rsidTr="00C900A0">
        <w:tc>
          <w:tcPr>
            <w:tcW w:w="879" w:type="dxa"/>
          </w:tcPr>
          <w:p w14:paraId="1F519477" w14:textId="77777777" w:rsidR="00CB28BC" w:rsidRDefault="00CB28BC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7B95DB8" w14:textId="77777777" w:rsidR="00CB28BC" w:rsidRDefault="00CB28BC" w:rsidP="00C900A0">
            <w:r>
              <w:rPr>
                <w:sz w:val="16"/>
                <w:szCs w:val="16"/>
              </w:rPr>
              <w:t>3667</w:t>
            </w:r>
          </w:p>
        </w:tc>
        <w:tc>
          <w:tcPr>
            <w:tcW w:w="517" w:type="dxa"/>
          </w:tcPr>
          <w:p w14:paraId="3D4D1012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06E4D2B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93412A" w14:textId="77777777" w:rsidR="00CB28BC" w:rsidRDefault="00CB28BC" w:rsidP="00C900A0">
            <w:r>
              <w:rPr>
                <w:sz w:val="16"/>
                <w:szCs w:val="16"/>
              </w:rPr>
              <w:t>Update to MAC test case for RA Based SDT / 4-step RACH</w:t>
            </w:r>
          </w:p>
        </w:tc>
        <w:tc>
          <w:tcPr>
            <w:tcW w:w="517" w:type="dxa"/>
          </w:tcPr>
          <w:p w14:paraId="5637BA3A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F03856" w14:textId="77777777" w:rsidR="00CB28BC" w:rsidRDefault="00CB28B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44ADF8FC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135A8CC" w14:textId="77777777" w:rsidR="00CB28BC" w:rsidRDefault="00CB28BC" w:rsidP="00C900A0">
            <w:r>
              <w:rPr>
                <w:sz w:val="16"/>
                <w:szCs w:val="16"/>
              </w:rPr>
              <w:t>R5-233416</w:t>
            </w:r>
          </w:p>
        </w:tc>
        <w:tc>
          <w:tcPr>
            <w:tcW w:w="1597" w:type="dxa"/>
          </w:tcPr>
          <w:p w14:paraId="62997E5D" w14:textId="77777777" w:rsidR="00CB28BC" w:rsidRDefault="00CB28BC" w:rsidP="00C900A0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 w14:paraId="359190F9" w14:textId="77777777" w:rsidR="00CB28BC" w:rsidRDefault="00CB28BC" w:rsidP="00C900A0">
            <w:r>
              <w:rPr>
                <w:sz w:val="16"/>
                <w:szCs w:val="16"/>
              </w:rPr>
              <w:t>NR_SmallData_INACTIVE-UEConTest</w:t>
            </w:r>
          </w:p>
        </w:tc>
        <w:tc>
          <w:tcPr>
            <w:tcW w:w="2323" w:type="dxa"/>
          </w:tcPr>
          <w:p w14:paraId="2C737C78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57AE387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4FAD67B2" w14:textId="77777777" w:rsidTr="00C900A0">
        <w:tc>
          <w:tcPr>
            <w:tcW w:w="879" w:type="dxa"/>
          </w:tcPr>
          <w:p w14:paraId="284314F7" w14:textId="77777777" w:rsidR="00CB28BC" w:rsidRDefault="00CB28BC" w:rsidP="00C900A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0882072" w14:textId="77777777" w:rsidR="00CB28BC" w:rsidRDefault="00CB28BC" w:rsidP="00C900A0">
            <w:r>
              <w:rPr>
                <w:sz w:val="16"/>
                <w:szCs w:val="16"/>
              </w:rPr>
              <w:t>3788</w:t>
            </w:r>
          </w:p>
        </w:tc>
        <w:tc>
          <w:tcPr>
            <w:tcW w:w="517" w:type="dxa"/>
          </w:tcPr>
          <w:p w14:paraId="715191A6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4D7E25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4ED408F" w14:textId="77777777" w:rsidR="00CB28BC" w:rsidRDefault="00CB28BC" w:rsidP="00C900A0">
            <w:r>
              <w:rPr>
                <w:sz w:val="16"/>
                <w:szCs w:val="16"/>
              </w:rPr>
              <w:t>Correction of SDT TC 7.1.1.13.5-cg-SDT-TATimer</w:t>
            </w:r>
          </w:p>
        </w:tc>
        <w:tc>
          <w:tcPr>
            <w:tcW w:w="517" w:type="dxa"/>
          </w:tcPr>
          <w:p w14:paraId="4CD29619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D52981" w14:textId="77777777" w:rsidR="00CB28BC" w:rsidRDefault="00CB28BC" w:rsidP="00C900A0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1DA60D56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65A5D0F" w14:textId="77777777" w:rsidR="00CB28BC" w:rsidRDefault="00CB28BC" w:rsidP="00C900A0">
            <w:r>
              <w:rPr>
                <w:sz w:val="16"/>
                <w:szCs w:val="16"/>
              </w:rPr>
              <w:t>R5-232969</w:t>
            </w:r>
          </w:p>
        </w:tc>
        <w:tc>
          <w:tcPr>
            <w:tcW w:w="1597" w:type="dxa"/>
          </w:tcPr>
          <w:p w14:paraId="53B0C07F" w14:textId="77777777" w:rsidR="00CB28BC" w:rsidRDefault="00CB28BC" w:rsidP="00C900A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ED59CE2" w14:textId="77777777" w:rsidR="00CB28BC" w:rsidRDefault="00CB28BC" w:rsidP="00C900A0">
            <w:r>
              <w:rPr>
                <w:sz w:val="16"/>
                <w:szCs w:val="16"/>
              </w:rPr>
              <w:t>NR_SmallData_INACTIVE-UEConTest</w:t>
            </w:r>
          </w:p>
        </w:tc>
        <w:tc>
          <w:tcPr>
            <w:tcW w:w="2323" w:type="dxa"/>
          </w:tcPr>
          <w:p w14:paraId="23F04E4A" w14:textId="77777777" w:rsidR="00CB28BC" w:rsidRDefault="00CB28BC" w:rsidP="00C900A0">
            <w:r>
              <w:rPr>
                <w:sz w:val="16"/>
                <w:szCs w:val="16"/>
              </w:rPr>
              <w:t>7.1.1.13.5</w:t>
            </w:r>
          </w:p>
        </w:tc>
        <w:tc>
          <w:tcPr>
            <w:tcW w:w="998" w:type="dxa"/>
          </w:tcPr>
          <w:p w14:paraId="54F82B99" w14:textId="77777777" w:rsidR="00CB28BC" w:rsidRDefault="00CB28BC" w:rsidP="00C900A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B28BC" w14:paraId="55F09F07" w14:textId="77777777" w:rsidTr="00C900A0">
        <w:tc>
          <w:tcPr>
            <w:tcW w:w="879" w:type="dxa"/>
          </w:tcPr>
          <w:p w14:paraId="4A6FECB5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2D8BBD0" w14:textId="77777777" w:rsidR="00CB28BC" w:rsidRDefault="00CB28BC" w:rsidP="00C900A0">
            <w:r>
              <w:rPr>
                <w:sz w:val="16"/>
                <w:szCs w:val="16"/>
              </w:rPr>
              <w:t>2349</w:t>
            </w:r>
          </w:p>
        </w:tc>
        <w:tc>
          <w:tcPr>
            <w:tcW w:w="517" w:type="dxa"/>
          </w:tcPr>
          <w:p w14:paraId="0FA9EF29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48AE26" w14:textId="24A499F1" w:rsidR="00CB28BC" w:rsidRDefault="00CB28BC" w:rsidP="00C900A0">
            <w:r>
              <w:rPr>
                <w:sz w:val="16"/>
                <w:szCs w:val="16"/>
              </w:rPr>
              <w:t>Rel-1</w:t>
            </w:r>
            <w:r w:rsidR="005A213D">
              <w:rPr>
                <w:sz w:val="16"/>
                <w:szCs w:val="16"/>
              </w:rPr>
              <w:t>7</w:t>
            </w:r>
          </w:p>
        </w:tc>
        <w:tc>
          <w:tcPr>
            <w:tcW w:w="3045" w:type="dxa"/>
          </w:tcPr>
          <w:p w14:paraId="504D8866" w14:textId="77777777" w:rsidR="00CB28BC" w:rsidRDefault="00CB28BC" w:rsidP="00C900A0">
            <w:r>
              <w:rPr>
                <w:sz w:val="16"/>
                <w:szCs w:val="16"/>
              </w:rPr>
              <w:t>Addition to CG-SDT RRM test case for FR2</w:t>
            </w:r>
          </w:p>
        </w:tc>
        <w:tc>
          <w:tcPr>
            <w:tcW w:w="517" w:type="dxa"/>
          </w:tcPr>
          <w:p w14:paraId="49768B6B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CF63F5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263A90E9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FD60B7E" w14:textId="77777777" w:rsidR="00CB28BC" w:rsidRDefault="00CB28BC" w:rsidP="00C900A0">
            <w:r>
              <w:rPr>
                <w:sz w:val="16"/>
                <w:szCs w:val="16"/>
              </w:rPr>
              <w:t>R5-232130</w:t>
            </w:r>
          </w:p>
        </w:tc>
        <w:tc>
          <w:tcPr>
            <w:tcW w:w="1597" w:type="dxa"/>
          </w:tcPr>
          <w:p w14:paraId="4183BA3D" w14:textId="77777777" w:rsidR="00CB28BC" w:rsidRDefault="00CB28BC" w:rsidP="00C900A0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58C8B5A" w14:textId="77777777" w:rsidR="00CB28BC" w:rsidRDefault="00CB28BC" w:rsidP="00C900A0">
            <w:r>
              <w:rPr>
                <w:sz w:val="16"/>
                <w:szCs w:val="16"/>
              </w:rPr>
              <w:t>NR_SmallData_INACTIVE-UEConTest</w:t>
            </w:r>
          </w:p>
        </w:tc>
        <w:tc>
          <w:tcPr>
            <w:tcW w:w="2323" w:type="dxa"/>
          </w:tcPr>
          <w:p w14:paraId="2BCAE9B1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273F7A8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642EBC31" w14:textId="77777777" w:rsidTr="00C900A0">
        <w:tc>
          <w:tcPr>
            <w:tcW w:w="879" w:type="dxa"/>
          </w:tcPr>
          <w:p w14:paraId="0B11B5D3" w14:textId="77777777" w:rsidR="00CB28BC" w:rsidRDefault="00CB28BC" w:rsidP="00C900A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17910CE" w14:textId="77777777" w:rsidR="00CB28BC" w:rsidRDefault="00CB28BC" w:rsidP="00C900A0">
            <w:r>
              <w:rPr>
                <w:sz w:val="16"/>
                <w:szCs w:val="16"/>
              </w:rPr>
              <w:t>2456</w:t>
            </w:r>
          </w:p>
        </w:tc>
        <w:tc>
          <w:tcPr>
            <w:tcW w:w="517" w:type="dxa"/>
          </w:tcPr>
          <w:p w14:paraId="5C868EAB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11C1C2D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E71ACF6" w14:textId="77777777" w:rsidR="00CB28BC" w:rsidRDefault="00CB28BC" w:rsidP="00C900A0">
            <w:r>
              <w:rPr>
                <w:sz w:val="16"/>
                <w:szCs w:val="16"/>
              </w:rPr>
              <w:t>Update to FR1 CG-SDT test case</w:t>
            </w:r>
          </w:p>
        </w:tc>
        <w:tc>
          <w:tcPr>
            <w:tcW w:w="517" w:type="dxa"/>
          </w:tcPr>
          <w:p w14:paraId="0A051F34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8ACC76" w14:textId="77777777" w:rsidR="00CB28BC" w:rsidRDefault="00CB28BC" w:rsidP="00C900A0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</w:tcPr>
          <w:p w14:paraId="44D271AE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85FFD7F" w14:textId="77777777" w:rsidR="00CB28BC" w:rsidRDefault="00CB28BC" w:rsidP="00C900A0">
            <w:r>
              <w:rPr>
                <w:sz w:val="16"/>
                <w:szCs w:val="16"/>
              </w:rPr>
              <w:t>R5-233739</w:t>
            </w:r>
          </w:p>
        </w:tc>
        <w:tc>
          <w:tcPr>
            <w:tcW w:w="1597" w:type="dxa"/>
          </w:tcPr>
          <w:p w14:paraId="758CDBE8" w14:textId="77777777" w:rsidR="00CB28BC" w:rsidRDefault="00CB28BC" w:rsidP="00C900A0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37DD4D44" w14:textId="77777777" w:rsidR="00CB28BC" w:rsidRDefault="00CB28BC" w:rsidP="00C900A0">
            <w:r>
              <w:rPr>
                <w:sz w:val="16"/>
                <w:szCs w:val="16"/>
              </w:rPr>
              <w:t>NR_SmallData_INACTIVE-UEConTest</w:t>
            </w:r>
          </w:p>
        </w:tc>
        <w:tc>
          <w:tcPr>
            <w:tcW w:w="2323" w:type="dxa"/>
          </w:tcPr>
          <w:p w14:paraId="3FE9F874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ED5050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</w:tbl>
    <w:p w14:paraId="6FF6874E" w14:textId="77777777" w:rsidR="00CB28BC" w:rsidRDefault="00CB28BC" w:rsidP="00CB28BC"/>
    <w:p w14:paraId="5FB19D91" w14:textId="77777777" w:rsidR="00CB28BC" w:rsidRDefault="00CB28BC" w:rsidP="00CB28BC"/>
    <w:p w14:paraId="4E1273F4" w14:textId="6F882CFA" w:rsidR="001305FF" w:rsidRDefault="001305FF" w:rsidP="001305FF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RP-230951</w:t>
      </w:r>
      <w:r>
        <w:rPr>
          <w:b/>
          <w:i/>
          <w:noProof/>
          <w:sz w:val="28"/>
        </w:rPr>
        <w:fldChar w:fldCharType="end"/>
      </w:r>
    </w:p>
    <w:p w14:paraId="34F7312E" w14:textId="77777777" w:rsidR="001305FF" w:rsidRDefault="001305FF" w:rsidP="001305FF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0A268DE0" w14:textId="77777777" w:rsidR="001305FF" w:rsidRDefault="001305FF" w:rsidP="001305FF">
      <w:pPr>
        <w:rPr>
          <w:rFonts w:ascii="Arial" w:hAnsi="Arial" w:cs="Arial"/>
          <w:b/>
          <w:bCs/>
          <w:lang w:val="en-US"/>
        </w:rPr>
      </w:pPr>
    </w:p>
    <w:p w14:paraId="041D8DE4" w14:textId="77777777" w:rsidR="001305FF" w:rsidRDefault="001305FF" w:rsidP="001305F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7CD90A30" w14:textId="77777777" w:rsidR="001305FF" w:rsidRDefault="001305FF" w:rsidP="001305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Enhancement of Private Network support for NG-RAN including CT aspects (NG_RAN_PRN_enh_plus_CT-UEConTest)</w:t>
      </w:r>
      <w:r>
        <w:rPr>
          <w:rFonts w:ascii="Arial" w:hAnsi="Arial" w:cs="Arial"/>
          <w:b/>
          <w:bCs/>
        </w:rPr>
        <w:fldChar w:fldCharType="end"/>
      </w:r>
    </w:p>
    <w:p w14:paraId="2D68D3A4" w14:textId="77777777" w:rsidR="001305FF" w:rsidRDefault="001305FF" w:rsidP="001305F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13.3.22</w:t>
      </w:r>
      <w:r>
        <w:rPr>
          <w:rFonts w:ascii="Arial" w:hAnsi="Arial" w:cs="Arial"/>
          <w:b/>
          <w:bCs/>
        </w:rPr>
        <w:fldChar w:fldCharType="end"/>
      </w:r>
    </w:p>
    <w:p w14:paraId="298C0C54" w14:textId="77777777" w:rsidR="001305FF" w:rsidRDefault="001305FF" w:rsidP="001305F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CC1AC82" w14:textId="77777777" w:rsidR="001305FF" w:rsidRDefault="001305FF" w:rsidP="001305F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D03E7B2" w14:textId="77777777" w:rsidR="001305FF" w:rsidRDefault="001305FF" w:rsidP="001305FF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1305FF" w14:paraId="36EF9CFE" w14:textId="77777777" w:rsidTr="001305FF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9DC63DF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6F00B12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1E5A00F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13A3638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13EC2DC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FC63475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1D75D3D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E20982B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37A8D82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F935D37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36BC82C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8EAF482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8B305BA" w14:textId="77777777" w:rsidR="001305FF" w:rsidRDefault="001305F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1305FF" w14:paraId="318AA3DD" w14:textId="77777777" w:rsidTr="001305F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668FBF" w14:textId="77777777" w:rsidR="001305FF" w:rsidRDefault="001305F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A55332" w14:textId="77777777" w:rsidR="001305FF" w:rsidRDefault="001305FF">
            <w:r>
              <w:rPr>
                <w:sz w:val="16"/>
                <w:szCs w:val="16"/>
              </w:rPr>
              <w:t>0459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75A9F0" w14:textId="77777777" w:rsidR="001305FF" w:rsidRDefault="001305F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0530EF" w14:textId="77777777" w:rsidR="001305FF" w:rsidRDefault="001305F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330503" w14:textId="77777777" w:rsidR="001305FF" w:rsidRDefault="001305FF">
            <w:r>
              <w:rPr>
                <w:sz w:val="16"/>
                <w:szCs w:val="16"/>
              </w:rPr>
              <w:t>Addition of PICS for Rel-17 eNPN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5402CD" w14:textId="77777777" w:rsidR="001305FF" w:rsidRDefault="001305F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FC73F5" w14:textId="77777777" w:rsidR="001305FF" w:rsidRDefault="001305FF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F91D67" w14:textId="77777777" w:rsidR="001305FF" w:rsidRDefault="001305FF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E9B004" w14:textId="77777777" w:rsidR="001305FF" w:rsidRDefault="001305FF">
            <w:r>
              <w:rPr>
                <w:sz w:val="16"/>
                <w:szCs w:val="16"/>
              </w:rPr>
              <w:t>R5-233471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125AC1" w14:textId="77777777" w:rsidR="001305FF" w:rsidRDefault="001305F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3054A9" w14:textId="77777777" w:rsidR="001305FF" w:rsidRDefault="001305FF">
            <w:r>
              <w:rPr>
                <w:sz w:val="16"/>
                <w:szCs w:val="16"/>
              </w:rPr>
              <w:t>NG_RAN_PRN_enh_plus_CT-UEConTest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2CBA3A" w14:textId="77777777" w:rsidR="001305FF" w:rsidRDefault="001305F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F10CF3" w14:textId="77777777" w:rsidR="001305FF" w:rsidRDefault="001305FF">
            <w:pPr>
              <w:rPr>
                <w:sz w:val="16"/>
                <w:szCs w:val="16"/>
              </w:rPr>
            </w:pPr>
          </w:p>
        </w:tc>
      </w:tr>
    </w:tbl>
    <w:p w14:paraId="2EBD2A1B" w14:textId="77777777" w:rsidR="001305FF" w:rsidRDefault="001305FF" w:rsidP="001305FF"/>
    <w:p w14:paraId="2A0518F7" w14:textId="77777777" w:rsidR="001305FF" w:rsidRDefault="001305FF" w:rsidP="001305FF"/>
    <w:p w14:paraId="2EF2EE51" w14:textId="77777777" w:rsidR="003D69BE" w:rsidRDefault="003D69BE" w:rsidP="003D69BE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RP-230952</w:t>
      </w:r>
      <w:r>
        <w:rPr>
          <w:b/>
          <w:i/>
          <w:noProof/>
          <w:sz w:val="28"/>
        </w:rPr>
        <w:fldChar w:fldCharType="end"/>
      </w:r>
    </w:p>
    <w:p w14:paraId="38AD687A" w14:textId="77777777" w:rsidR="003D69BE" w:rsidRDefault="003D69BE" w:rsidP="003D69BE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6F8DDBFF" w14:textId="77777777" w:rsidR="003D69BE" w:rsidRDefault="003D69BE" w:rsidP="003D69BE">
      <w:pPr>
        <w:rPr>
          <w:rFonts w:ascii="Arial" w:hAnsi="Arial" w:cs="Arial"/>
          <w:b/>
          <w:bCs/>
          <w:lang w:val="en-US"/>
        </w:rPr>
      </w:pPr>
    </w:p>
    <w:p w14:paraId="303DB103" w14:textId="77777777" w:rsidR="003D69BE" w:rsidRDefault="003D69BE" w:rsidP="003D69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49BC7ECE" w14:textId="77777777" w:rsidR="003D69BE" w:rsidRDefault="003D69BE" w:rsidP="003D69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NR Uplink Data Compression (UDC) (NR_UDC-UEConTest)</w:t>
      </w:r>
      <w:r>
        <w:rPr>
          <w:rFonts w:ascii="Arial" w:hAnsi="Arial" w:cs="Arial"/>
          <w:b/>
          <w:bCs/>
        </w:rPr>
        <w:fldChar w:fldCharType="end"/>
      </w:r>
    </w:p>
    <w:p w14:paraId="5F597FF2" w14:textId="77777777" w:rsidR="003D69BE" w:rsidRDefault="003D69BE" w:rsidP="003D69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13.3.23</w:t>
      </w:r>
      <w:r>
        <w:rPr>
          <w:rFonts w:ascii="Arial" w:hAnsi="Arial" w:cs="Arial"/>
          <w:b/>
          <w:bCs/>
        </w:rPr>
        <w:fldChar w:fldCharType="end"/>
      </w:r>
    </w:p>
    <w:p w14:paraId="078E6253" w14:textId="77777777" w:rsidR="003D69BE" w:rsidRDefault="003D69BE" w:rsidP="003D69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C5EC3D8" w14:textId="77777777" w:rsidR="003D69BE" w:rsidRDefault="003D69BE" w:rsidP="003D69B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A8C306D" w14:textId="77777777" w:rsidR="003D69BE" w:rsidRDefault="003D69BE" w:rsidP="003D69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3D69BE" w14:paraId="6EAFD8BE" w14:textId="77777777" w:rsidTr="003D69BE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F2AA249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1A09872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90523A7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535C07E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A268150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23B7DE2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F58F3D6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28F1D14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75B6BEB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9480689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B2FB2C1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FE948B1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3967914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3D69BE" w14:paraId="69CE43CB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1AE130" w14:textId="77777777" w:rsidR="003D69BE" w:rsidRDefault="003D69B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3DEB7F" w14:textId="77777777" w:rsidR="003D69BE" w:rsidRDefault="003D69BE">
            <w:r>
              <w:rPr>
                <w:sz w:val="16"/>
                <w:szCs w:val="16"/>
              </w:rPr>
              <w:t>3680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8020C2" w14:textId="77777777" w:rsidR="003D69BE" w:rsidRDefault="003D6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75801B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C051A5" w14:textId="77777777" w:rsidR="003D69BE" w:rsidRDefault="003D69BE">
            <w:r>
              <w:rPr>
                <w:sz w:val="16"/>
                <w:szCs w:val="16"/>
              </w:rPr>
              <w:t>Addition of new test case 7.1.3.6.8 for PDCP UDC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08E583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597967" w14:textId="77777777" w:rsidR="003D69BE" w:rsidRDefault="003D69B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9341B4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4C75B3" w14:textId="77777777" w:rsidR="003D69BE" w:rsidRDefault="003D69BE">
            <w:r>
              <w:rPr>
                <w:sz w:val="16"/>
                <w:szCs w:val="16"/>
              </w:rPr>
              <w:t>R5-233362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4C2FAA" w14:textId="77777777" w:rsidR="003D69BE" w:rsidRDefault="003D69B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CD6C38" w14:textId="77777777" w:rsidR="003D69BE" w:rsidRDefault="003D69BE">
            <w:r>
              <w:rPr>
                <w:sz w:val="16"/>
                <w:szCs w:val="16"/>
              </w:rPr>
              <w:t>NR_UDC-UEConTest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7BD638E" w14:textId="77777777" w:rsidR="003D69BE" w:rsidRDefault="003D6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A115CE" w14:textId="77777777" w:rsidR="003D69BE" w:rsidRDefault="003D69BE">
            <w:pPr>
              <w:rPr>
                <w:sz w:val="16"/>
                <w:szCs w:val="16"/>
              </w:rPr>
            </w:pPr>
          </w:p>
        </w:tc>
      </w:tr>
      <w:tr w:rsidR="003D69BE" w14:paraId="1C3D4DDF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0BB949" w14:textId="77777777" w:rsidR="003D69BE" w:rsidRDefault="003D69BE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CFE6A2" w14:textId="77777777" w:rsidR="003D69BE" w:rsidRDefault="003D69BE">
            <w:r>
              <w:rPr>
                <w:sz w:val="16"/>
                <w:szCs w:val="16"/>
              </w:rPr>
              <w:t>3681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CFA8C5" w14:textId="77777777" w:rsidR="003D69BE" w:rsidRDefault="003D6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8A7831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31B57C" w14:textId="77777777" w:rsidR="003D69BE" w:rsidRDefault="003D69BE">
            <w:r>
              <w:rPr>
                <w:sz w:val="16"/>
                <w:szCs w:val="16"/>
              </w:rPr>
              <w:t>Addition of new test case 7.1.3.6.9 for PDCP UDC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0C2D0A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28AE0E" w14:textId="77777777" w:rsidR="003D69BE" w:rsidRDefault="003D69B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AA0542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989B55" w14:textId="77777777" w:rsidR="003D69BE" w:rsidRDefault="003D69BE">
            <w:r>
              <w:rPr>
                <w:sz w:val="16"/>
                <w:szCs w:val="16"/>
              </w:rPr>
              <w:t>R5-233363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8BC400" w14:textId="77777777" w:rsidR="003D69BE" w:rsidRDefault="003D69B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EB0FB7" w14:textId="77777777" w:rsidR="003D69BE" w:rsidRDefault="003D69BE">
            <w:r>
              <w:rPr>
                <w:sz w:val="16"/>
                <w:szCs w:val="16"/>
              </w:rPr>
              <w:t>NR_UDC-UEConTest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4C69F8C" w14:textId="77777777" w:rsidR="003D69BE" w:rsidRDefault="003D6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E37CF2" w14:textId="77777777" w:rsidR="003D69BE" w:rsidRDefault="003D69BE">
            <w:pPr>
              <w:rPr>
                <w:sz w:val="16"/>
                <w:szCs w:val="16"/>
              </w:rPr>
            </w:pPr>
          </w:p>
        </w:tc>
      </w:tr>
      <w:tr w:rsidR="003D69BE" w14:paraId="45FBD3FB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E12486" w14:textId="77777777" w:rsidR="003D69BE" w:rsidRDefault="003D69BE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431195" w14:textId="77777777" w:rsidR="003D69BE" w:rsidRDefault="003D69BE">
            <w:r>
              <w:rPr>
                <w:sz w:val="16"/>
                <w:szCs w:val="16"/>
              </w:rPr>
              <w:t>0342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063FFE" w14:textId="77777777" w:rsidR="003D69BE" w:rsidRDefault="003D6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D1DC52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FE28F5" w14:textId="77777777" w:rsidR="003D69BE" w:rsidRDefault="003D69BE">
            <w:r>
              <w:rPr>
                <w:sz w:val="16"/>
                <w:szCs w:val="16"/>
              </w:rPr>
              <w:t>Addition of applicability for PDCP UDC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75F986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F25E33" w14:textId="77777777" w:rsidR="003D69BE" w:rsidRDefault="003D69BE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14A02C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51830F" w14:textId="77777777" w:rsidR="003D69BE" w:rsidRDefault="003D69BE">
            <w:r>
              <w:rPr>
                <w:sz w:val="16"/>
                <w:szCs w:val="16"/>
              </w:rPr>
              <w:t>R5-232269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1DD6CD" w14:textId="77777777" w:rsidR="003D69BE" w:rsidRDefault="003D69B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C65629" w14:textId="77777777" w:rsidR="003D69BE" w:rsidRDefault="003D69BE">
            <w:r>
              <w:rPr>
                <w:sz w:val="16"/>
                <w:szCs w:val="16"/>
              </w:rPr>
              <w:t>NR_UDC-UEConTest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DE414A6" w14:textId="77777777" w:rsidR="003D69BE" w:rsidRDefault="003D6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F8EF2A" w14:textId="77777777" w:rsidR="003D69BE" w:rsidRDefault="003D69BE">
            <w:pPr>
              <w:rPr>
                <w:sz w:val="16"/>
                <w:szCs w:val="16"/>
              </w:rPr>
            </w:pPr>
          </w:p>
        </w:tc>
      </w:tr>
      <w:tr w:rsidR="003D69BE" w14:paraId="634CA4D8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002717" w14:textId="77777777" w:rsidR="003D69BE" w:rsidRDefault="003D69BE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E88535" w14:textId="77777777" w:rsidR="003D69BE" w:rsidRDefault="003D69BE">
            <w:r>
              <w:rPr>
                <w:sz w:val="16"/>
                <w:szCs w:val="16"/>
              </w:rPr>
              <w:t>3091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4B12A8" w14:textId="77777777" w:rsidR="003D69BE" w:rsidRDefault="003D6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1766AF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CB357E" w14:textId="77777777" w:rsidR="003D69BE" w:rsidRDefault="003D69BE">
            <w:r>
              <w:rPr>
                <w:sz w:val="16"/>
                <w:szCs w:val="16"/>
              </w:rPr>
              <w:t>NR UDC: Addition of Test Model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D00E85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C9E5CC" w14:textId="77777777" w:rsidR="003D69BE" w:rsidRDefault="003D69BE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81A904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3DB321" w14:textId="77777777" w:rsidR="003D69BE" w:rsidRDefault="003D69BE">
            <w:r>
              <w:rPr>
                <w:sz w:val="16"/>
                <w:szCs w:val="16"/>
              </w:rPr>
              <w:t>R5-232192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0DC710" w14:textId="77777777" w:rsidR="003D69BE" w:rsidRDefault="003D69BE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9A94FE" w14:textId="77777777" w:rsidR="003D69BE" w:rsidRDefault="003D69BE">
            <w:r>
              <w:rPr>
                <w:sz w:val="16"/>
                <w:szCs w:val="16"/>
              </w:rPr>
              <w:t>NR_UDC-UEConTest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852A87E" w14:textId="77777777" w:rsidR="003D69BE" w:rsidRDefault="003D6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16C9E7" w14:textId="77777777" w:rsidR="003D69BE" w:rsidRDefault="003D69BE">
            <w:pPr>
              <w:rPr>
                <w:sz w:val="16"/>
                <w:szCs w:val="16"/>
              </w:rPr>
            </w:pPr>
          </w:p>
        </w:tc>
      </w:tr>
    </w:tbl>
    <w:p w14:paraId="0E5CCB1D" w14:textId="77777777" w:rsidR="003D69BE" w:rsidRDefault="003D69BE" w:rsidP="003D69BE"/>
    <w:p w14:paraId="18E8C671" w14:textId="77777777" w:rsidR="003D69BE" w:rsidRDefault="003D69BE" w:rsidP="003D69BE"/>
    <w:p w14:paraId="27B9E2AD" w14:textId="77777777" w:rsidR="003D69BE" w:rsidRDefault="003D69BE" w:rsidP="003D69BE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RP-230953</w:t>
      </w:r>
      <w:r>
        <w:rPr>
          <w:b/>
          <w:i/>
          <w:noProof/>
          <w:sz w:val="28"/>
        </w:rPr>
        <w:fldChar w:fldCharType="end"/>
      </w:r>
    </w:p>
    <w:p w14:paraId="2139C33E" w14:textId="77777777" w:rsidR="003D69BE" w:rsidRDefault="003D69BE" w:rsidP="003D69BE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4003E46F" w14:textId="77777777" w:rsidR="003D69BE" w:rsidRDefault="003D69BE" w:rsidP="003D69BE">
      <w:pPr>
        <w:rPr>
          <w:rFonts w:ascii="Arial" w:hAnsi="Arial" w:cs="Arial"/>
          <w:b/>
          <w:bCs/>
          <w:lang w:val="en-US"/>
        </w:rPr>
      </w:pPr>
    </w:p>
    <w:p w14:paraId="705F5807" w14:textId="77777777" w:rsidR="003D69BE" w:rsidRDefault="003D69BE" w:rsidP="003D69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14C0FF5A" w14:textId="77777777" w:rsidR="003D69BE" w:rsidRDefault="003D69BE" w:rsidP="003D69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Solutions for NR to support non-terrestrial networks (NTN) plus CT aspects (NR_NTN_solutions_plus_CT-UEConTest)</w:t>
      </w:r>
      <w:r>
        <w:rPr>
          <w:rFonts w:ascii="Arial" w:hAnsi="Arial" w:cs="Arial"/>
          <w:b/>
          <w:bCs/>
        </w:rPr>
        <w:fldChar w:fldCharType="end"/>
      </w:r>
    </w:p>
    <w:p w14:paraId="4B10EE72" w14:textId="77777777" w:rsidR="003D69BE" w:rsidRDefault="003D69BE" w:rsidP="003D69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13.3.24</w:t>
      </w:r>
      <w:r>
        <w:rPr>
          <w:rFonts w:ascii="Arial" w:hAnsi="Arial" w:cs="Arial"/>
          <w:b/>
          <w:bCs/>
        </w:rPr>
        <w:fldChar w:fldCharType="end"/>
      </w:r>
    </w:p>
    <w:p w14:paraId="63986194" w14:textId="77777777" w:rsidR="003D69BE" w:rsidRDefault="003D69BE" w:rsidP="003D69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7E4669F" w14:textId="77777777" w:rsidR="003D69BE" w:rsidRDefault="003D69BE" w:rsidP="003D69B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041C544" w14:textId="77777777" w:rsidR="003D69BE" w:rsidRDefault="003D69BE" w:rsidP="003D69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3D69BE" w14:paraId="6AC8C00F" w14:textId="77777777" w:rsidTr="003D69BE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639A3EF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C52E6AF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3689FC3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FC5F407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82F7182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F224E37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21F3A1F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3057C31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47A6833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6FC44DE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6EAD869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A7CECDE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597C761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3D69BE" w14:paraId="5BA6B9D8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7CE7E7" w14:textId="77777777" w:rsidR="003D69BE" w:rsidRDefault="003D69B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D9447C" w14:textId="77777777" w:rsidR="003D69BE" w:rsidRDefault="003D69BE">
            <w:r>
              <w:rPr>
                <w:sz w:val="16"/>
                <w:szCs w:val="16"/>
              </w:rPr>
              <w:t>2766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253266" w14:textId="77777777" w:rsidR="003D69BE" w:rsidRDefault="003D6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0B3584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10E736" w14:textId="77777777" w:rsidR="003D69BE" w:rsidRDefault="003D69BE">
            <w:r>
              <w:rPr>
                <w:sz w:val="16"/>
                <w:szCs w:val="16"/>
              </w:rPr>
              <w:t>NR NTN test frequencies for n255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82EFC9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35E4CF" w14:textId="77777777" w:rsidR="003D69BE" w:rsidRDefault="003D69BE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97BD87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4EC633" w14:textId="77777777" w:rsidR="003D69BE" w:rsidRDefault="003D69BE">
            <w:r>
              <w:rPr>
                <w:sz w:val="16"/>
                <w:szCs w:val="16"/>
              </w:rPr>
              <w:t>R5-232520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166A6B" w14:textId="77777777" w:rsidR="003D69BE" w:rsidRDefault="003D69BE">
            <w:r>
              <w:rPr>
                <w:sz w:val="16"/>
                <w:szCs w:val="16"/>
              </w:rPr>
              <w:t>Google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FD672F" w14:textId="77777777" w:rsidR="003D69BE" w:rsidRDefault="003D69BE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6C4786" w14:textId="77777777" w:rsidR="003D69BE" w:rsidRDefault="003D69BE">
            <w:r>
              <w:rPr>
                <w:sz w:val="16"/>
                <w:szCs w:val="16"/>
              </w:rPr>
              <w:t>4.3.1.9.1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800A42A" w14:textId="77777777" w:rsidR="003D69BE" w:rsidRDefault="003D69B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D69BE" w14:paraId="33D0C3C5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348476" w14:textId="77777777" w:rsidR="003D69BE" w:rsidRDefault="003D69B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CA7969" w14:textId="77777777" w:rsidR="003D69BE" w:rsidRDefault="003D69BE">
            <w:r>
              <w:rPr>
                <w:sz w:val="16"/>
                <w:szCs w:val="16"/>
              </w:rPr>
              <w:t>2771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A0831E" w14:textId="77777777" w:rsidR="003D69BE" w:rsidRDefault="003D6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D2E4CC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A04A37" w14:textId="77777777" w:rsidR="003D69BE" w:rsidRDefault="003D69BE">
            <w:r>
              <w:rPr>
                <w:sz w:val="16"/>
                <w:szCs w:val="16"/>
              </w:rPr>
              <w:t>Updates to SIB19 for NR NTN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4BED3A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D8D4B0" w14:textId="77777777" w:rsidR="003D69BE" w:rsidRDefault="003D69BE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643F47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DC4A61" w14:textId="77777777" w:rsidR="003D69BE" w:rsidRDefault="003D69BE">
            <w:r>
              <w:rPr>
                <w:sz w:val="16"/>
                <w:szCs w:val="16"/>
              </w:rPr>
              <w:t>R5-233434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1E3EEE" w14:textId="77777777" w:rsidR="003D69BE" w:rsidRDefault="003D69BE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612C8C" w14:textId="77777777" w:rsidR="003D69BE" w:rsidRDefault="003D69BE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F6A28B" w14:textId="77777777" w:rsidR="003D69BE" w:rsidRDefault="003D6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C6845E" w14:textId="77777777" w:rsidR="003D69BE" w:rsidRDefault="003D69BE">
            <w:pPr>
              <w:rPr>
                <w:sz w:val="16"/>
                <w:szCs w:val="16"/>
              </w:rPr>
            </w:pPr>
          </w:p>
        </w:tc>
      </w:tr>
      <w:tr w:rsidR="003D69BE" w14:paraId="0C094BAE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F32A31" w14:textId="77777777" w:rsidR="003D69BE" w:rsidRDefault="003D69B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A67A89" w14:textId="77777777" w:rsidR="003D69BE" w:rsidRDefault="003D69BE">
            <w:r>
              <w:rPr>
                <w:sz w:val="16"/>
                <w:szCs w:val="16"/>
              </w:rPr>
              <w:t>2772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B7A06D" w14:textId="77777777" w:rsidR="003D69BE" w:rsidRDefault="003D6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925A74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A4DA59" w14:textId="77777777" w:rsidR="003D69BE" w:rsidRDefault="003D69BE">
            <w:r>
              <w:rPr>
                <w:sz w:val="16"/>
                <w:szCs w:val="16"/>
              </w:rPr>
              <w:t>Update IE ServingCellConfigCommon for NR NTN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5969BD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3A5699" w14:textId="77777777" w:rsidR="003D69BE" w:rsidRDefault="003D69BE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18E462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FE2AF0" w14:textId="77777777" w:rsidR="003D69BE" w:rsidRDefault="003D69BE">
            <w:r>
              <w:rPr>
                <w:sz w:val="16"/>
                <w:szCs w:val="16"/>
              </w:rPr>
              <w:t>R5-233435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C220E4" w14:textId="77777777" w:rsidR="003D69BE" w:rsidRDefault="003D69BE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748D4A" w14:textId="77777777" w:rsidR="003D69BE" w:rsidRDefault="003D69BE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5D2E25" w14:textId="77777777" w:rsidR="003D69BE" w:rsidRDefault="003D6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C00840" w14:textId="77777777" w:rsidR="003D69BE" w:rsidRDefault="003D69BE">
            <w:pPr>
              <w:rPr>
                <w:sz w:val="16"/>
                <w:szCs w:val="16"/>
              </w:rPr>
            </w:pPr>
          </w:p>
        </w:tc>
      </w:tr>
      <w:tr w:rsidR="003D69BE" w14:paraId="766DE33A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A9102D" w14:textId="77777777" w:rsidR="003D69BE" w:rsidRDefault="003D69B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DE7080" w14:textId="77777777" w:rsidR="003D69BE" w:rsidRDefault="003D69BE">
            <w:r>
              <w:rPr>
                <w:sz w:val="16"/>
                <w:szCs w:val="16"/>
              </w:rPr>
              <w:t>2773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8EDCC2" w14:textId="77777777" w:rsidR="003D69BE" w:rsidRDefault="003D6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B7B47F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946AEB" w14:textId="77777777" w:rsidR="003D69BE" w:rsidRDefault="003D69BE">
            <w:r>
              <w:rPr>
                <w:sz w:val="16"/>
                <w:szCs w:val="16"/>
              </w:rPr>
              <w:t>Update to clause 4.4.3 Common parameters for NR NTN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D679BB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08FC42" w14:textId="77777777" w:rsidR="003D69BE" w:rsidRDefault="003D69BE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C25D99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8D8689" w14:textId="77777777" w:rsidR="003D69BE" w:rsidRDefault="003D69BE">
            <w:r>
              <w:rPr>
                <w:sz w:val="16"/>
                <w:szCs w:val="16"/>
              </w:rPr>
              <w:t>R5-233436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6EE1F9" w14:textId="77777777" w:rsidR="003D69BE" w:rsidRDefault="003D69BE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E0141A" w14:textId="77777777" w:rsidR="003D69BE" w:rsidRDefault="003D69BE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701305" w14:textId="77777777" w:rsidR="003D69BE" w:rsidRDefault="003D6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6967E09" w14:textId="77777777" w:rsidR="003D69BE" w:rsidRDefault="003D69BE">
            <w:pPr>
              <w:rPr>
                <w:sz w:val="16"/>
                <w:szCs w:val="16"/>
              </w:rPr>
            </w:pPr>
          </w:p>
        </w:tc>
      </w:tr>
      <w:tr w:rsidR="003D69BE" w14:paraId="29783A4B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B31E9B" w14:textId="77777777" w:rsidR="003D69BE" w:rsidRDefault="003D69B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AA07F0" w14:textId="77777777" w:rsidR="003D69BE" w:rsidRDefault="003D69BE">
            <w:r>
              <w:rPr>
                <w:sz w:val="16"/>
                <w:szCs w:val="16"/>
              </w:rPr>
              <w:t>2774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FF3DC1" w14:textId="77777777" w:rsidR="003D69BE" w:rsidRDefault="003D6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F0FE77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5EDDB2" w14:textId="77777777" w:rsidR="003D69BE" w:rsidRDefault="003D69BE">
            <w:r>
              <w:rPr>
                <w:sz w:val="16"/>
                <w:szCs w:val="16"/>
              </w:rPr>
              <w:t>Addition of NTN freq bands to clause 6.2.3 for Default test frequencies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6BAD8F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EE341E" w14:textId="77777777" w:rsidR="003D69BE" w:rsidRDefault="003D69BE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5255C4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B10523" w14:textId="77777777" w:rsidR="003D69BE" w:rsidRDefault="003D69BE">
            <w:r>
              <w:rPr>
                <w:sz w:val="16"/>
                <w:szCs w:val="16"/>
              </w:rPr>
              <w:t>R5-232693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1EEDC1" w14:textId="77777777" w:rsidR="003D69BE" w:rsidRDefault="003D69BE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93B704" w14:textId="77777777" w:rsidR="003D69BE" w:rsidRDefault="003D69BE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E0ED3F" w14:textId="77777777" w:rsidR="003D69BE" w:rsidRDefault="003D6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FA46BA" w14:textId="77777777" w:rsidR="003D69BE" w:rsidRDefault="003D69BE">
            <w:pPr>
              <w:rPr>
                <w:sz w:val="16"/>
                <w:szCs w:val="16"/>
              </w:rPr>
            </w:pPr>
          </w:p>
        </w:tc>
      </w:tr>
      <w:tr w:rsidR="003D69BE" w14:paraId="279BD157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61184E" w14:textId="77777777" w:rsidR="003D69BE" w:rsidRDefault="003D69B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EE1FA3" w14:textId="77777777" w:rsidR="003D69BE" w:rsidRDefault="003D69BE">
            <w:r>
              <w:rPr>
                <w:sz w:val="16"/>
                <w:szCs w:val="16"/>
              </w:rPr>
              <w:t>2775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4065A4" w14:textId="77777777" w:rsidR="003D69BE" w:rsidRDefault="003D6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880B9C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324101" w14:textId="77777777" w:rsidR="003D69BE" w:rsidRDefault="003D69BE">
            <w:r>
              <w:rPr>
                <w:sz w:val="16"/>
                <w:szCs w:val="16"/>
              </w:rPr>
              <w:t>Addition of new clause for UE Position Requirements for NR NTN testing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F49B54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F7C8CC" w14:textId="77777777" w:rsidR="003D69BE" w:rsidRDefault="003D69BE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DF0783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2FF86B" w14:textId="77777777" w:rsidR="003D69BE" w:rsidRDefault="003D69BE">
            <w:r>
              <w:rPr>
                <w:sz w:val="16"/>
                <w:szCs w:val="16"/>
              </w:rPr>
              <w:t>R5-233369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59F3D2" w14:textId="77777777" w:rsidR="003D69BE" w:rsidRDefault="003D69BE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EB75B0" w14:textId="77777777" w:rsidR="003D69BE" w:rsidRDefault="003D69BE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F0EB5D4" w14:textId="77777777" w:rsidR="003D69BE" w:rsidRDefault="003D6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627E80" w14:textId="77777777" w:rsidR="003D69BE" w:rsidRDefault="003D69BE">
            <w:pPr>
              <w:rPr>
                <w:sz w:val="16"/>
                <w:szCs w:val="16"/>
              </w:rPr>
            </w:pPr>
          </w:p>
        </w:tc>
      </w:tr>
      <w:tr w:rsidR="003D69BE" w14:paraId="7F7A0A9F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BAAC1B" w14:textId="77777777" w:rsidR="003D69BE" w:rsidRDefault="003D69BE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6955CF" w14:textId="77777777" w:rsidR="003D69BE" w:rsidRDefault="003D69BE">
            <w:r>
              <w:rPr>
                <w:sz w:val="16"/>
                <w:szCs w:val="16"/>
              </w:rPr>
              <w:t>0759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0DC368" w14:textId="77777777" w:rsidR="003D69BE" w:rsidRDefault="003D6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0E6B7C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3E53E2" w14:textId="77777777" w:rsidR="003D69BE" w:rsidRDefault="003D69BE">
            <w:r>
              <w:rPr>
                <w:sz w:val="16"/>
                <w:szCs w:val="16"/>
              </w:rPr>
              <w:t>TP analysis updated for NTN maximum input level test case 7.4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24C4CA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9E625B" w14:textId="77777777" w:rsidR="003D69BE" w:rsidRDefault="003D69BE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302941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AB878B" w14:textId="77777777" w:rsidR="003D69BE" w:rsidRDefault="003D69BE">
            <w:r>
              <w:rPr>
                <w:sz w:val="16"/>
                <w:szCs w:val="16"/>
              </w:rPr>
              <w:t>R5-232347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7BACAD" w14:textId="77777777" w:rsidR="003D69BE" w:rsidRDefault="003D69B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9C1FC6" w14:textId="77777777" w:rsidR="003D69BE" w:rsidRDefault="003D69BE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7BA7DF" w14:textId="77777777" w:rsidR="003D69BE" w:rsidRDefault="003D69BE">
            <w:r>
              <w:rPr>
                <w:sz w:val="16"/>
                <w:szCs w:val="16"/>
              </w:rPr>
              <w:t>4.4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EE41804" w14:textId="77777777" w:rsidR="003D69BE" w:rsidRDefault="003D69B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D69BE" w14:paraId="78E208A8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F6664F" w14:textId="77777777" w:rsidR="003D69BE" w:rsidRDefault="003D69BE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BF9196" w14:textId="77777777" w:rsidR="003D69BE" w:rsidRDefault="003D69BE">
            <w:r>
              <w:rPr>
                <w:sz w:val="16"/>
                <w:szCs w:val="16"/>
              </w:rPr>
              <w:t>0764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40D366" w14:textId="77777777" w:rsidR="003D69BE" w:rsidRDefault="003D6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FADAD5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A9CAA3" w14:textId="77777777" w:rsidR="003D69BE" w:rsidRDefault="003D69BE">
            <w:r>
              <w:rPr>
                <w:sz w:val="16"/>
                <w:szCs w:val="16"/>
              </w:rPr>
              <w:t>TP analysis for NR NTN configured transmission power tests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CF9DF8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EBE2E5" w14:textId="77777777" w:rsidR="003D69BE" w:rsidRDefault="003D69BE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6C670C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BA1ADE" w14:textId="77777777" w:rsidR="003D69BE" w:rsidRDefault="003D69BE">
            <w:r>
              <w:rPr>
                <w:sz w:val="16"/>
                <w:szCs w:val="16"/>
              </w:rPr>
              <w:t>R5-233514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A57284" w14:textId="77777777" w:rsidR="003D69BE" w:rsidRDefault="003D69BE">
            <w:r>
              <w:rPr>
                <w:sz w:val="16"/>
                <w:szCs w:val="16"/>
              </w:rPr>
              <w:t>Google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2710D0" w14:textId="77777777" w:rsidR="003D69BE" w:rsidRDefault="003D69BE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BCEAC1" w14:textId="77777777" w:rsidR="003D69BE" w:rsidRDefault="003D6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86DD3B" w14:textId="77777777" w:rsidR="003D69BE" w:rsidRDefault="003D69BE">
            <w:pPr>
              <w:rPr>
                <w:sz w:val="16"/>
                <w:szCs w:val="16"/>
              </w:rPr>
            </w:pPr>
          </w:p>
        </w:tc>
      </w:tr>
    </w:tbl>
    <w:p w14:paraId="12730846" w14:textId="77777777" w:rsidR="003D69BE" w:rsidRDefault="003D69BE" w:rsidP="003D69BE"/>
    <w:p w14:paraId="621126FD" w14:textId="156C4C3E" w:rsidR="003D69BE" w:rsidRDefault="003D69BE" w:rsidP="003D69BE"/>
    <w:p w14:paraId="0B0A7EEA" w14:textId="77777777" w:rsidR="00CB28BC" w:rsidRPr="00917427" w:rsidRDefault="00CB28BC" w:rsidP="00CB28B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100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RP-230954</w:t>
      </w:r>
      <w:r>
        <w:rPr>
          <w:b/>
          <w:i/>
          <w:noProof/>
          <w:sz w:val="28"/>
        </w:rPr>
        <w:fldChar w:fldCharType="end"/>
      </w:r>
    </w:p>
    <w:p w14:paraId="2CB39473" w14:textId="77777777" w:rsidR="00CB28BC" w:rsidRPr="00784730" w:rsidRDefault="00CB28BC" w:rsidP="00CB28B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Taipei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14th Jun 2023</w:t>
      </w:r>
      <w:r w:rsidRPr="00784730">
        <w:rPr>
          <w:b/>
          <w:noProof/>
          <w:sz w:val="24"/>
        </w:rPr>
        <w:fldChar w:fldCharType="end"/>
      </w:r>
    </w:p>
    <w:p w14:paraId="0052D786" w14:textId="77777777" w:rsidR="00CB28BC" w:rsidRPr="00050554" w:rsidRDefault="00CB28BC" w:rsidP="00CB28BC">
      <w:pPr>
        <w:rPr>
          <w:rFonts w:ascii="Arial" w:hAnsi="Arial" w:cs="Arial"/>
          <w:b/>
          <w:bCs/>
          <w:lang w:val="en-US"/>
        </w:rPr>
      </w:pPr>
    </w:p>
    <w:p w14:paraId="0522D7B2" w14:textId="77777777" w:rsidR="00CB28BC" w:rsidRDefault="00CB28BC" w:rsidP="00CB28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24B97AFE" w14:textId="77777777" w:rsidR="00CB28BC" w:rsidRPr="00E145B1" w:rsidRDefault="00CB28BC" w:rsidP="00CB28B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NB-IoT/eMTC support for Non-Terrestrial Networks (NTN) including EPS aspects (LTE_NBIOT_eMTC_NTN_plus_EPS-UEConTest)</w:t>
      </w:r>
      <w:r>
        <w:rPr>
          <w:rFonts w:ascii="Arial" w:hAnsi="Arial" w:cs="Arial"/>
          <w:b/>
          <w:bCs/>
        </w:rPr>
        <w:fldChar w:fldCharType="end"/>
      </w:r>
    </w:p>
    <w:p w14:paraId="7AB03461" w14:textId="77777777" w:rsidR="00CB28BC" w:rsidRDefault="00CB28BC" w:rsidP="00CB28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13.3.25</w:t>
      </w:r>
      <w:r>
        <w:rPr>
          <w:rFonts w:ascii="Arial" w:hAnsi="Arial" w:cs="Arial"/>
          <w:b/>
          <w:bCs/>
        </w:rPr>
        <w:fldChar w:fldCharType="end"/>
      </w:r>
    </w:p>
    <w:p w14:paraId="54D6598C" w14:textId="77777777" w:rsidR="00CB28BC" w:rsidRDefault="00CB28BC" w:rsidP="00CB28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E362C19" w14:textId="77777777" w:rsidR="00CB28BC" w:rsidRDefault="00CB28BC" w:rsidP="00CB28B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F468590" w14:textId="77777777" w:rsidR="00CB28BC" w:rsidRPr="004E535C" w:rsidRDefault="00CB28BC" w:rsidP="00CB28B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100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B28BC" w:rsidRPr="004E535C" w14:paraId="59B244F4" w14:textId="77777777" w:rsidTr="00C900A0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F7EADEC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9E2EA97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14E4AA4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39260BB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1958FAA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1B573A2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921BF87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EBD884B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8226E99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BF9DD1F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BA49334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3AFFA6C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126D47B" w14:textId="77777777" w:rsidR="00CB28BC" w:rsidRPr="00BF1EB6" w:rsidRDefault="00CB28BC" w:rsidP="00C900A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B28BC" w14:paraId="41D613FD" w14:textId="77777777" w:rsidTr="00C900A0">
        <w:tc>
          <w:tcPr>
            <w:tcW w:w="879" w:type="dxa"/>
          </w:tcPr>
          <w:p w14:paraId="270C2F6A" w14:textId="77777777" w:rsidR="00CB28BC" w:rsidRDefault="00CB28BC" w:rsidP="00C900A0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 w14:paraId="1983C921" w14:textId="77777777" w:rsidR="00CB28BC" w:rsidRDefault="00CB28BC" w:rsidP="00C900A0">
            <w:r>
              <w:rPr>
                <w:sz w:val="16"/>
                <w:szCs w:val="16"/>
              </w:rPr>
              <w:t>1422</w:t>
            </w:r>
          </w:p>
        </w:tc>
        <w:tc>
          <w:tcPr>
            <w:tcW w:w="517" w:type="dxa"/>
          </w:tcPr>
          <w:p w14:paraId="6FC7C5BC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DF9B9D4" w14:textId="77777777" w:rsidR="00CB28BC" w:rsidRDefault="00CB28BC" w:rsidP="00C900A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05ACFA8" w14:textId="77777777" w:rsidR="00CB28BC" w:rsidRDefault="00CB28BC" w:rsidP="00C900A0">
            <w:r>
              <w:rPr>
                <w:sz w:val="16"/>
                <w:szCs w:val="16"/>
              </w:rPr>
              <w:t>Update of default configuration for IoT NTN</w:t>
            </w:r>
          </w:p>
        </w:tc>
        <w:tc>
          <w:tcPr>
            <w:tcW w:w="517" w:type="dxa"/>
          </w:tcPr>
          <w:p w14:paraId="46DD5179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8B68F2" w14:textId="77777777" w:rsidR="00CB28BC" w:rsidRDefault="00CB28BC" w:rsidP="00C900A0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0645EB87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36944D4" w14:textId="77777777" w:rsidR="00CB28BC" w:rsidRDefault="00CB28BC" w:rsidP="00C900A0">
            <w:r>
              <w:rPr>
                <w:sz w:val="16"/>
                <w:szCs w:val="16"/>
              </w:rPr>
              <w:t>R5-233437</w:t>
            </w:r>
          </w:p>
        </w:tc>
        <w:tc>
          <w:tcPr>
            <w:tcW w:w="1597" w:type="dxa"/>
          </w:tcPr>
          <w:p w14:paraId="388247FE" w14:textId="77777777" w:rsidR="00CB28BC" w:rsidRDefault="00CB28BC" w:rsidP="00C900A0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79109FFB" w14:textId="77777777" w:rsidR="00CB28BC" w:rsidRDefault="00CB28BC" w:rsidP="00C900A0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0DD64FAE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BB8479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1B5E486C" w14:textId="77777777" w:rsidTr="00C900A0">
        <w:tc>
          <w:tcPr>
            <w:tcW w:w="879" w:type="dxa"/>
          </w:tcPr>
          <w:p w14:paraId="4CC99877" w14:textId="77777777" w:rsidR="00CB28BC" w:rsidRDefault="00CB28BC" w:rsidP="00C900A0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 w14:paraId="6CEAF8FA" w14:textId="77777777" w:rsidR="00CB28BC" w:rsidRDefault="00CB28BC" w:rsidP="00C900A0">
            <w:r>
              <w:rPr>
                <w:sz w:val="16"/>
                <w:szCs w:val="16"/>
              </w:rPr>
              <w:t>1425</w:t>
            </w:r>
          </w:p>
        </w:tc>
        <w:tc>
          <w:tcPr>
            <w:tcW w:w="517" w:type="dxa"/>
          </w:tcPr>
          <w:p w14:paraId="0D5E704E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B071FF2" w14:textId="77777777" w:rsidR="00CB28BC" w:rsidRDefault="00CB28BC" w:rsidP="00C900A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B618F48" w14:textId="77777777" w:rsidR="00CB28BC" w:rsidRDefault="00CB28BC" w:rsidP="00C900A0">
            <w:r>
              <w:rPr>
                <w:sz w:val="16"/>
                <w:szCs w:val="16"/>
              </w:rPr>
              <w:t>Addition of system information combination for NBIOT GSO NTN</w:t>
            </w:r>
          </w:p>
        </w:tc>
        <w:tc>
          <w:tcPr>
            <w:tcW w:w="517" w:type="dxa"/>
          </w:tcPr>
          <w:p w14:paraId="48C2AD79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85DF82" w14:textId="77777777" w:rsidR="00CB28BC" w:rsidRDefault="00CB28BC" w:rsidP="00C900A0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DDC7549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D8C637D" w14:textId="77777777" w:rsidR="00CB28BC" w:rsidRDefault="00CB28BC" w:rsidP="00C900A0">
            <w:r>
              <w:rPr>
                <w:sz w:val="16"/>
                <w:szCs w:val="16"/>
              </w:rPr>
              <w:t>R5-233365</w:t>
            </w:r>
          </w:p>
        </w:tc>
        <w:tc>
          <w:tcPr>
            <w:tcW w:w="1597" w:type="dxa"/>
          </w:tcPr>
          <w:p w14:paraId="5DD17086" w14:textId="77777777" w:rsidR="00CB28BC" w:rsidRDefault="00CB28BC" w:rsidP="00C900A0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46D6B4C6" w14:textId="77777777" w:rsidR="00CB28BC" w:rsidRDefault="00CB28BC" w:rsidP="00C900A0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35E1DF94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4B0DD4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43365AA1" w14:textId="77777777" w:rsidTr="00C900A0">
        <w:tc>
          <w:tcPr>
            <w:tcW w:w="879" w:type="dxa"/>
          </w:tcPr>
          <w:p w14:paraId="0B0D18E0" w14:textId="77777777" w:rsidR="00CB28BC" w:rsidRDefault="00CB28BC" w:rsidP="00C900A0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1080015A" w14:textId="77777777" w:rsidR="00CB28BC" w:rsidRDefault="00CB28BC" w:rsidP="00C900A0">
            <w:r>
              <w:rPr>
                <w:sz w:val="16"/>
                <w:szCs w:val="16"/>
              </w:rPr>
              <w:t>5206</w:t>
            </w:r>
          </w:p>
        </w:tc>
        <w:tc>
          <w:tcPr>
            <w:tcW w:w="517" w:type="dxa"/>
          </w:tcPr>
          <w:p w14:paraId="19C0811C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925D77B" w14:textId="77777777" w:rsidR="00CB28BC" w:rsidRDefault="00CB28BC" w:rsidP="00C900A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BC84807" w14:textId="77777777" w:rsidR="00CB28BC" w:rsidRDefault="00CB28BC" w:rsidP="00C900A0">
            <w:r>
              <w:rPr>
                <w:sz w:val="16"/>
                <w:szCs w:val="16"/>
              </w:rPr>
              <w:t>Correction to IoT NTN TC 6.1.1.11</w:t>
            </w:r>
          </w:p>
        </w:tc>
        <w:tc>
          <w:tcPr>
            <w:tcW w:w="517" w:type="dxa"/>
          </w:tcPr>
          <w:p w14:paraId="1D7FECD1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ACD136" w14:textId="77777777" w:rsidR="00CB28BC" w:rsidRDefault="00CB28BC" w:rsidP="00C900A0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3E2E2CE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223B8AD" w14:textId="77777777" w:rsidR="00CB28BC" w:rsidRDefault="00CB28BC" w:rsidP="00C900A0">
            <w:r>
              <w:rPr>
                <w:sz w:val="16"/>
                <w:szCs w:val="16"/>
              </w:rPr>
              <w:t>R5-233438</w:t>
            </w:r>
          </w:p>
        </w:tc>
        <w:tc>
          <w:tcPr>
            <w:tcW w:w="1597" w:type="dxa"/>
          </w:tcPr>
          <w:p w14:paraId="4F709565" w14:textId="77777777" w:rsidR="00CB28BC" w:rsidRDefault="00CB28BC" w:rsidP="00C900A0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D2027A6" w14:textId="77777777" w:rsidR="00CB28BC" w:rsidRDefault="00CB28BC" w:rsidP="00C900A0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459DCA9E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172FBE5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451DA31B" w14:textId="77777777" w:rsidTr="00C900A0">
        <w:tc>
          <w:tcPr>
            <w:tcW w:w="879" w:type="dxa"/>
          </w:tcPr>
          <w:p w14:paraId="173FB58C" w14:textId="77777777" w:rsidR="00CB28BC" w:rsidRDefault="00CB28BC" w:rsidP="00C900A0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02247449" w14:textId="77777777" w:rsidR="00CB28BC" w:rsidRDefault="00CB28BC" w:rsidP="00C900A0">
            <w:r>
              <w:rPr>
                <w:sz w:val="16"/>
                <w:szCs w:val="16"/>
              </w:rPr>
              <w:t>5207</w:t>
            </w:r>
          </w:p>
        </w:tc>
        <w:tc>
          <w:tcPr>
            <w:tcW w:w="517" w:type="dxa"/>
          </w:tcPr>
          <w:p w14:paraId="4B8DBF61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7F3C230" w14:textId="77777777" w:rsidR="00CB28BC" w:rsidRDefault="00CB28BC" w:rsidP="00C900A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D6D5CA9" w14:textId="77777777" w:rsidR="00CB28BC" w:rsidRDefault="00CB28BC" w:rsidP="00C900A0">
            <w:r>
              <w:rPr>
                <w:sz w:val="16"/>
                <w:szCs w:val="16"/>
              </w:rPr>
              <w:t>Correction to IoT NTN TC 7.1.6.6</w:t>
            </w:r>
          </w:p>
        </w:tc>
        <w:tc>
          <w:tcPr>
            <w:tcW w:w="517" w:type="dxa"/>
          </w:tcPr>
          <w:p w14:paraId="6788CC8F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1C6BE2" w14:textId="77777777" w:rsidR="00CB28BC" w:rsidRDefault="00CB28BC" w:rsidP="00C900A0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0B638017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0335B4AC" w14:textId="77777777" w:rsidR="00CB28BC" w:rsidRDefault="00CB28BC" w:rsidP="00C900A0">
            <w:r>
              <w:rPr>
                <w:sz w:val="16"/>
                <w:szCs w:val="16"/>
              </w:rPr>
              <w:t>R5-233439</w:t>
            </w:r>
          </w:p>
        </w:tc>
        <w:tc>
          <w:tcPr>
            <w:tcW w:w="1597" w:type="dxa"/>
          </w:tcPr>
          <w:p w14:paraId="3E60D472" w14:textId="77777777" w:rsidR="00CB28BC" w:rsidRDefault="00CB28BC" w:rsidP="00C900A0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3C2E878" w14:textId="77777777" w:rsidR="00CB28BC" w:rsidRDefault="00CB28BC" w:rsidP="00C900A0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075CFFEA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D26FF4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45F7DF78" w14:textId="77777777" w:rsidTr="00C900A0">
        <w:tc>
          <w:tcPr>
            <w:tcW w:w="879" w:type="dxa"/>
          </w:tcPr>
          <w:p w14:paraId="1D0716E1" w14:textId="77777777" w:rsidR="00CB28BC" w:rsidRDefault="00CB28BC" w:rsidP="00C900A0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340587F0" w14:textId="77777777" w:rsidR="00CB28BC" w:rsidRDefault="00CB28BC" w:rsidP="00C900A0">
            <w:r>
              <w:rPr>
                <w:sz w:val="16"/>
                <w:szCs w:val="16"/>
              </w:rPr>
              <w:t>5209</w:t>
            </w:r>
          </w:p>
        </w:tc>
        <w:tc>
          <w:tcPr>
            <w:tcW w:w="517" w:type="dxa"/>
          </w:tcPr>
          <w:p w14:paraId="533CBFA1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C905B3A" w14:textId="77777777" w:rsidR="00CB28BC" w:rsidRDefault="00CB28BC" w:rsidP="00C900A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908B4CF" w14:textId="77777777" w:rsidR="00CB28BC" w:rsidRDefault="00CB28BC" w:rsidP="00C900A0">
            <w:r>
              <w:rPr>
                <w:sz w:val="16"/>
                <w:szCs w:val="16"/>
              </w:rPr>
              <w:t>Correction to IoT NTN TC 22.2.13</w:t>
            </w:r>
          </w:p>
        </w:tc>
        <w:tc>
          <w:tcPr>
            <w:tcW w:w="517" w:type="dxa"/>
          </w:tcPr>
          <w:p w14:paraId="4E0D42E3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CBE890" w14:textId="77777777" w:rsidR="00CB28BC" w:rsidRDefault="00CB28BC" w:rsidP="00C900A0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42A5BDF2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6B74BA76" w14:textId="77777777" w:rsidR="00CB28BC" w:rsidRDefault="00CB28BC" w:rsidP="00C900A0">
            <w:r>
              <w:rPr>
                <w:sz w:val="16"/>
                <w:szCs w:val="16"/>
              </w:rPr>
              <w:t>R5-233440</w:t>
            </w:r>
          </w:p>
        </w:tc>
        <w:tc>
          <w:tcPr>
            <w:tcW w:w="1597" w:type="dxa"/>
          </w:tcPr>
          <w:p w14:paraId="782240FE" w14:textId="77777777" w:rsidR="00CB28BC" w:rsidRDefault="00CB28BC" w:rsidP="00C900A0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524417D" w14:textId="77777777" w:rsidR="00CB28BC" w:rsidRDefault="00CB28BC" w:rsidP="00C900A0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6AF143EE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C7F467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4893A00E" w14:textId="77777777" w:rsidTr="00C900A0">
        <w:tc>
          <w:tcPr>
            <w:tcW w:w="879" w:type="dxa"/>
          </w:tcPr>
          <w:p w14:paraId="5144E672" w14:textId="77777777" w:rsidR="00CB28BC" w:rsidRDefault="00CB28BC" w:rsidP="00C900A0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5B4973D0" w14:textId="77777777" w:rsidR="00CB28BC" w:rsidRDefault="00CB28BC" w:rsidP="00C900A0">
            <w:r>
              <w:rPr>
                <w:sz w:val="16"/>
                <w:szCs w:val="16"/>
              </w:rPr>
              <w:t>5210</w:t>
            </w:r>
          </w:p>
        </w:tc>
        <w:tc>
          <w:tcPr>
            <w:tcW w:w="517" w:type="dxa"/>
          </w:tcPr>
          <w:p w14:paraId="2BECC895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5D7C3B0" w14:textId="77777777" w:rsidR="00CB28BC" w:rsidRDefault="00CB28BC" w:rsidP="00C900A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17AFC53" w14:textId="77777777" w:rsidR="00CB28BC" w:rsidRDefault="00CB28BC" w:rsidP="00C900A0">
            <w:r>
              <w:rPr>
                <w:sz w:val="16"/>
                <w:szCs w:val="16"/>
              </w:rPr>
              <w:t>Correction to IoT NTN TC 22.3.1.5a</w:t>
            </w:r>
          </w:p>
        </w:tc>
        <w:tc>
          <w:tcPr>
            <w:tcW w:w="517" w:type="dxa"/>
          </w:tcPr>
          <w:p w14:paraId="562EB745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39B7F8" w14:textId="77777777" w:rsidR="00CB28BC" w:rsidRDefault="00CB28BC" w:rsidP="00C900A0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6538022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C67666E" w14:textId="77777777" w:rsidR="00CB28BC" w:rsidRDefault="00CB28BC" w:rsidP="00C900A0">
            <w:r>
              <w:rPr>
                <w:sz w:val="16"/>
                <w:szCs w:val="16"/>
              </w:rPr>
              <w:t>R5-233441</w:t>
            </w:r>
          </w:p>
        </w:tc>
        <w:tc>
          <w:tcPr>
            <w:tcW w:w="1597" w:type="dxa"/>
          </w:tcPr>
          <w:p w14:paraId="45D147C7" w14:textId="77777777" w:rsidR="00CB28BC" w:rsidRDefault="00CB28BC" w:rsidP="00C900A0">
            <w:r>
              <w:rPr>
                <w:sz w:val="16"/>
                <w:szCs w:val="16"/>
              </w:rPr>
              <w:t>MediaTek Inc., Qualcomm Incorporated</w:t>
            </w:r>
          </w:p>
        </w:tc>
        <w:tc>
          <w:tcPr>
            <w:tcW w:w="1122" w:type="dxa"/>
          </w:tcPr>
          <w:p w14:paraId="08BB7184" w14:textId="77777777" w:rsidR="00CB28BC" w:rsidRDefault="00CB28BC" w:rsidP="00C900A0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19FE8EBA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B62AC5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23EE79EF" w14:textId="77777777" w:rsidTr="00C900A0">
        <w:tc>
          <w:tcPr>
            <w:tcW w:w="879" w:type="dxa"/>
          </w:tcPr>
          <w:p w14:paraId="627026C7" w14:textId="77777777" w:rsidR="00CB28BC" w:rsidRDefault="00CB28BC" w:rsidP="00C900A0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038C9D81" w14:textId="77777777" w:rsidR="00CB28BC" w:rsidRDefault="00CB28BC" w:rsidP="00C900A0">
            <w:r>
              <w:rPr>
                <w:sz w:val="16"/>
                <w:szCs w:val="16"/>
              </w:rPr>
              <w:t>5223</w:t>
            </w:r>
          </w:p>
        </w:tc>
        <w:tc>
          <w:tcPr>
            <w:tcW w:w="517" w:type="dxa"/>
          </w:tcPr>
          <w:p w14:paraId="4482FEFB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07CC7F6" w14:textId="77777777" w:rsidR="00CB28BC" w:rsidRDefault="00CB28BC" w:rsidP="00C900A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E100DF7" w14:textId="77777777" w:rsidR="00CB28BC" w:rsidRDefault="00CB28BC" w:rsidP="00C900A0">
            <w:r>
              <w:rPr>
                <w:sz w:val="16"/>
                <w:szCs w:val="16"/>
              </w:rPr>
              <w:t>Update to NBIOT NTN multi-TAC test case 22.2.13</w:t>
            </w:r>
          </w:p>
        </w:tc>
        <w:tc>
          <w:tcPr>
            <w:tcW w:w="517" w:type="dxa"/>
          </w:tcPr>
          <w:p w14:paraId="48F4C89F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C15A65" w14:textId="77777777" w:rsidR="00CB28BC" w:rsidRDefault="00CB28BC" w:rsidP="00C900A0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1B5BE58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453EDF0" w14:textId="77777777" w:rsidR="00CB28BC" w:rsidRDefault="00CB28BC" w:rsidP="00C900A0">
            <w:r>
              <w:rPr>
                <w:sz w:val="16"/>
                <w:szCs w:val="16"/>
              </w:rPr>
              <w:t>R5-233367</w:t>
            </w:r>
          </w:p>
        </w:tc>
        <w:tc>
          <w:tcPr>
            <w:tcW w:w="1597" w:type="dxa"/>
          </w:tcPr>
          <w:p w14:paraId="32DC0454" w14:textId="77777777" w:rsidR="00CB28BC" w:rsidRDefault="00CB28BC" w:rsidP="00C900A0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3D9ED2D2" w14:textId="77777777" w:rsidR="00CB28BC" w:rsidRDefault="00CB28BC" w:rsidP="00C900A0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110AA6FF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0B53CE8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232B0ED5" w14:textId="77777777" w:rsidTr="00C900A0">
        <w:tc>
          <w:tcPr>
            <w:tcW w:w="879" w:type="dxa"/>
          </w:tcPr>
          <w:p w14:paraId="0EC87DA6" w14:textId="77777777" w:rsidR="00CB28BC" w:rsidRDefault="00CB28BC" w:rsidP="00C900A0"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 w14:paraId="3C890925" w14:textId="77777777" w:rsidR="00CB28BC" w:rsidRDefault="00CB28BC" w:rsidP="00C900A0">
            <w:r>
              <w:rPr>
                <w:sz w:val="16"/>
                <w:szCs w:val="16"/>
              </w:rPr>
              <w:t>1402</w:t>
            </w:r>
          </w:p>
        </w:tc>
        <w:tc>
          <w:tcPr>
            <w:tcW w:w="517" w:type="dxa"/>
          </w:tcPr>
          <w:p w14:paraId="7030A0FD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49CEDDE" w14:textId="77777777" w:rsidR="00CB28BC" w:rsidRDefault="00CB28BC" w:rsidP="00C900A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35E1D1C" w14:textId="77777777" w:rsidR="00CB28BC" w:rsidRDefault="00CB28BC" w:rsidP="00C900A0">
            <w:r>
              <w:rPr>
                <w:sz w:val="16"/>
                <w:szCs w:val="16"/>
              </w:rPr>
              <w:t>Update of applicability for IoT NTN</w:t>
            </w:r>
          </w:p>
        </w:tc>
        <w:tc>
          <w:tcPr>
            <w:tcW w:w="517" w:type="dxa"/>
          </w:tcPr>
          <w:p w14:paraId="2C8FB59B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36CD82" w14:textId="77777777" w:rsidR="00CB28BC" w:rsidRDefault="00CB28BC" w:rsidP="00C900A0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176B1AA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18AC4DC" w14:textId="77777777" w:rsidR="00CB28BC" w:rsidRDefault="00CB28BC" w:rsidP="00C900A0">
            <w:r>
              <w:rPr>
                <w:sz w:val="16"/>
                <w:szCs w:val="16"/>
              </w:rPr>
              <w:t>R5-233366</w:t>
            </w:r>
          </w:p>
        </w:tc>
        <w:tc>
          <w:tcPr>
            <w:tcW w:w="1597" w:type="dxa"/>
          </w:tcPr>
          <w:p w14:paraId="73AF20BB" w14:textId="77777777" w:rsidR="00CB28BC" w:rsidRDefault="00CB28BC" w:rsidP="00C900A0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087AD08" w14:textId="77777777" w:rsidR="00CB28BC" w:rsidRDefault="00CB28BC" w:rsidP="00C900A0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1005D291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6BC32A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04D6F6A5" w14:textId="77777777" w:rsidTr="00C900A0">
        <w:tc>
          <w:tcPr>
            <w:tcW w:w="879" w:type="dxa"/>
          </w:tcPr>
          <w:p w14:paraId="45E4BC6C" w14:textId="77777777" w:rsidR="00CB28BC" w:rsidRDefault="00CB28BC" w:rsidP="00C900A0"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 w14:paraId="731D5A2A" w14:textId="77777777" w:rsidR="00CB28BC" w:rsidRDefault="00CB28BC" w:rsidP="00C900A0">
            <w:r>
              <w:rPr>
                <w:sz w:val="16"/>
                <w:szCs w:val="16"/>
              </w:rPr>
              <w:t>1406</w:t>
            </w:r>
          </w:p>
        </w:tc>
        <w:tc>
          <w:tcPr>
            <w:tcW w:w="517" w:type="dxa"/>
          </w:tcPr>
          <w:p w14:paraId="481902C8" w14:textId="77777777" w:rsidR="00CB28BC" w:rsidRDefault="00CB28BC" w:rsidP="00C900A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8C8083" w14:textId="77777777" w:rsidR="00CB28BC" w:rsidRDefault="00CB28BC" w:rsidP="00C900A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32ACA80" w14:textId="77777777" w:rsidR="00CB28BC" w:rsidRDefault="00CB28BC" w:rsidP="00C900A0">
            <w:r>
              <w:rPr>
                <w:sz w:val="16"/>
                <w:szCs w:val="16"/>
              </w:rPr>
              <w:t>Update to NTN PICS parameters</w:t>
            </w:r>
          </w:p>
        </w:tc>
        <w:tc>
          <w:tcPr>
            <w:tcW w:w="517" w:type="dxa"/>
          </w:tcPr>
          <w:p w14:paraId="7BA77115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AA28A4" w14:textId="77777777" w:rsidR="00CB28BC" w:rsidRDefault="00CB28BC" w:rsidP="00C900A0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7E5F8B6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C8355DB" w14:textId="77777777" w:rsidR="00CB28BC" w:rsidRDefault="00CB28BC" w:rsidP="00C900A0">
            <w:r>
              <w:rPr>
                <w:sz w:val="16"/>
                <w:szCs w:val="16"/>
              </w:rPr>
              <w:t>R5-233442</w:t>
            </w:r>
          </w:p>
        </w:tc>
        <w:tc>
          <w:tcPr>
            <w:tcW w:w="1597" w:type="dxa"/>
          </w:tcPr>
          <w:p w14:paraId="45817013" w14:textId="77777777" w:rsidR="00CB28BC" w:rsidRDefault="00CB28BC" w:rsidP="00C900A0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11B5679D" w14:textId="77777777" w:rsidR="00CB28BC" w:rsidRDefault="00CB28BC" w:rsidP="00C900A0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7754BC49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C83CF3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1123E1A3" w14:textId="77777777" w:rsidTr="00C900A0">
        <w:tc>
          <w:tcPr>
            <w:tcW w:w="879" w:type="dxa"/>
          </w:tcPr>
          <w:p w14:paraId="45C0CC8B" w14:textId="77777777" w:rsidR="00CB28BC" w:rsidRDefault="00CB28BC" w:rsidP="00C900A0"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 w14:paraId="1073B79B" w14:textId="77777777" w:rsidR="00CB28BC" w:rsidRDefault="00CB28BC" w:rsidP="00C900A0">
            <w:r>
              <w:rPr>
                <w:sz w:val="16"/>
                <w:szCs w:val="16"/>
              </w:rPr>
              <w:t>1407</w:t>
            </w:r>
          </w:p>
        </w:tc>
        <w:tc>
          <w:tcPr>
            <w:tcW w:w="517" w:type="dxa"/>
          </w:tcPr>
          <w:p w14:paraId="4257773F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0867FBC" w14:textId="77777777" w:rsidR="00CB28BC" w:rsidRDefault="00CB28BC" w:rsidP="00C900A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2DF0C97" w14:textId="77777777" w:rsidR="00CB28BC" w:rsidRDefault="00CB28BC" w:rsidP="00C900A0">
            <w:r>
              <w:rPr>
                <w:sz w:val="16"/>
                <w:szCs w:val="16"/>
              </w:rPr>
              <w:t>RAT specific PICS parameter update to applicability of NTN test cases</w:t>
            </w:r>
          </w:p>
        </w:tc>
        <w:tc>
          <w:tcPr>
            <w:tcW w:w="517" w:type="dxa"/>
          </w:tcPr>
          <w:p w14:paraId="31F2C6A9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BC1803" w14:textId="77777777" w:rsidR="00CB28BC" w:rsidRDefault="00CB28BC" w:rsidP="00C900A0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4FF20407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129171B0" w14:textId="77777777" w:rsidR="00CB28BC" w:rsidRDefault="00CB28BC" w:rsidP="00C900A0">
            <w:r>
              <w:rPr>
                <w:sz w:val="16"/>
                <w:szCs w:val="16"/>
              </w:rPr>
              <w:t>R5-233479</w:t>
            </w:r>
          </w:p>
        </w:tc>
        <w:tc>
          <w:tcPr>
            <w:tcW w:w="1597" w:type="dxa"/>
          </w:tcPr>
          <w:p w14:paraId="70C32B0D" w14:textId="77777777" w:rsidR="00CB28BC" w:rsidRDefault="00CB28BC" w:rsidP="00C900A0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0A5781D2" w14:textId="77777777" w:rsidR="00CB28BC" w:rsidRDefault="00CB28BC" w:rsidP="00C900A0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5A1BFE93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022A76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6334DB5C" w14:textId="77777777" w:rsidTr="00C900A0">
        <w:tc>
          <w:tcPr>
            <w:tcW w:w="879" w:type="dxa"/>
          </w:tcPr>
          <w:p w14:paraId="2893EBEE" w14:textId="77777777" w:rsidR="00CB28BC" w:rsidRDefault="00CB28BC" w:rsidP="00C900A0"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 w14:paraId="4DCEC866" w14:textId="77777777" w:rsidR="00CB28BC" w:rsidRDefault="00CB28BC" w:rsidP="00C900A0">
            <w:r>
              <w:rPr>
                <w:sz w:val="16"/>
                <w:szCs w:val="16"/>
              </w:rPr>
              <w:t>1408</w:t>
            </w:r>
          </w:p>
        </w:tc>
        <w:tc>
          <w:tcPr>
            <w:tcW w:w="517" w:type="dxa"/>
          </w:tcPr>
          <w:p w14:paraId="10EAE113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DC95E96" w14:textId="77777777" w:rsidR="00CB28BC" w:rsidRDefault="00CB28BC" w:rsidP="00C900A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13E5B4F" w14:textId="77777777" w:rsidR="00CB28BC" w:rsidRDefault="00CB28BC" w:rsidP="00C900A0">
            <w:r>
              <w:rPr>
                <w:sz w:val="16"/>
                <w:szCs w:val="16"/>
              </w:rPr>
              <w:t>Applicability of legacy NB-IoT test cases to NTN GSO only UEs</w:t>
            </w:r>
          </w:p>
        </w:tc>
        <w:tc>
          <w:tcPr>
            <w:tcW w:w="517" w:type="dxa"/>
          </w:tcPr>
          <w:p w14:paraId="6041D617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BF1BE0" w14:textId="77777777" w:rsidR="00CB28BC" w:rsidRDefault="00CB28BC" w:rsidP="00C900A0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69D5351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4C921654" w14:textId="77777777" w:rsidR="00CB28BC" w:rsidRDefault="00CB28BC" w:rsidP="00C900A0">
            <w:r>
              <w:rPr>
                <w:sz w:val="16"/>
                <w:szCs w:val="16"/>
              </w:rPr>
              <w:t>R5-233480</w:t>
            </w:r>
          </w:p>
        </w:tc>
        <w:tc>
          <w:tcPr>
            <w:tcW w:w="1597" w:type="dxa"/>
          </w:tcPr>
          <w:p w14:paraId="1B6F6E6F" w14:textId="77777777" w:rsidR="00CB28BC" w:rsidRDefault="00CB28BC" w:rsidP="00C900A0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1CEC4A9B" w14:textId="77777777" w:rsidR="00CB28BC" w:rsidRDefault="00CB28BC" w:rsidP="00C900A0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2FF6CB37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DECB95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  <w:tr w:rsidR="00CB28BC" w14:paraId="16DD96EE" w14:textId="77777777" w:rsidTr="00C900A0">
        <w:tc>
          <w:tcPr>
            <w:tcW w:w="879" w:type="dxa"/>
          </w:tcPr>
          <w:p w14:paraId="7DD03627" w14:textId="77777777" w:rsidR="00CB28BC" w:rsidRDefault="00CB28BC" w:rsidP="00C900A0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37BA7F4A" w14:textId="77777777" w:rsidR="00CB28BC" w:rsidRDefault="00CB28BC" w:rsidP="00C900A0">
            <w:r>
              <w:rPr>
                <w:sz w:val="16"/>
                <w:szCs w:val="16"/>
              </w:rPr>
              <w:t>4733</w:t>
            </w:r>
          </w:p>
        </w:tc>
        <w:tc>
          <w:tcPr>
            <w:tcW w:w="517" w:type="dxa"/>
          </w:tcPr>
          <w:p w14:paraId="08B1FCF3" w14:textId="77777777" w:rsidR="00CB28BC" w:rsidRDefault="00CB28BC" w:rsidP="00C900A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F419932" w14:textId="77777777" w:rsidR="00CB28BC" w:rsidRDefault="00CB28BC" w:rsidP="00C900A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9EDF5F" w14:textId="77777777" w:rsidR="00CB28BC" w:rsidRDefault="00CB28BC" w:rsidP="00C900A0">
            <w:r>
              <w:rPr>
                <w:sz w:val="16"/>
                <w:szCs w:val="16"/>
              </w:rPr>
              <w:t>NTN-IoT: NB-IoT Test Model updates</w:t>
            </w:r>
          </w:p>
        </w:tc>
        <w:tc>
          <w:tcPr>
            <w:tcW w:w="517" w:type="dxa"/>
          </w:tcPr>
          <w:p w14:paraId="23EBE893" w14:textId="77777777" w:rsidR="00CB28BC" w:rsidRDefault="00CB28BC" w:rsidP="00C900A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461790" w14:textId="77777777" w:rsidR="00CB28BC" w:rsidRDefault="00CB28BC" w:rsidP="00C900A0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1802B6B9" w14:textId="77777777" w:rsidR="00CB28BC" w:rsidRDefault="00CB28BC" w:rsidP="00C900A0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3B288EA8" w14:textId="77777777" w:rsidR="00CB28BC" w:rsidRDefault="00CB28BC" w:rsidP="00C900A0">
            <w:r>
              <w:rPr>
                <w:sz w:val="16"/>
                <w:szCs w:val="16"/>
              </w:rPr>
              <w:t>R5-233454</w:t>
            </w:r>
          </w:p>
        </w:tc>
        <w:tc>
          <w:tcPr>
            <w:tcW w:w="1597" w:type="dxa"/>
          </w:tcPr>
          <w:p w14:paraId="1DF58665" w14:textId="77777777" w:rsidR="00CB28BC" w:rsidRDefault="00CB28BC" w:rsidP="00C900A0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6F318F7B" w14:textId="77777777" w:rsidR="00CB28BC" w:rsidRDefault="00CB28BC" w:rsidP="00C900A0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5B5A43C3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E68734" w14:textId="77777777" w:rsidR="00CB28BC" w:rsidRDefault="00CB28BC" w:rsidP="00C900A0">
            <w:pPr>
              <w:rPr>
                <w:sz w:val="16"/>
                <w:szCs w:val="16"/>
              </w:rPr>
            </w:pPr>
          </w:p>
        </w:tc>
      </w:tr>
    </w:tbl>
    <w:p w14:paraId="4DF3F569" w14:textId="77777777" w:rsidR="00CB28BC" w:rsidRDefault="00CB28BC" w:rsidP="00CB28BC"/>
    <w:p w14:paraId="231AABE4" w14:textId="77777777" w:rsidR="00CB28BC" w:rsidRDefault="00CB28BC" w:rsidP="00CB28BC"/>
    <w:p w14:paraId="5FAC1A5A" w14:textId="77777777" w:rsidR="003D69BE" w:rsidRDefault="003D69BE" w:rsidP="003D69BE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RP-230955</w:t>
      </w:r>
      <w:r>
        <w:rPr>
          <w:b/>
          <w:i/>
          <w:noProof/>
          <w:sz w:val="28"/>
        </w:rPr>
        <w:fldChar w:fldCharType="end"/>
      </w:r>
    </w:p>
    <w:p w14:paraId="687BD4F8" w14:textId="77777777" w:rsidR="003D69BE" w:rsidRDefault="003D69BE" w:rsidP="003D69BE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71A62BF8" w14:textId="77777777" w:rsidR="003D69BE" w:rsidRDefault="003D69BE" w:rsidP="003D69BE">
      <w:pPr>
        <w:rPr>
          <w:rFonts w:ascii="Arial" w:hAnsi="Arial" w:cs="Arial"/>
          <w:b/>
          <w:bCs/>
          <w:lang w:val="en-US"/>
        </w:rPr>
      </w:pPr>
    </w:p>
    <w:p w14:paraId="0EF1CF4B" w14:textId="77777777" w:rsidR="003D69BE" w:rsidRDefault="003D69BE" w:rsidP="003D69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6DAA3002" w14:textId="77777777" w:rsidR="003D69BE" w:rsidRDefault="003D69BE" w:rsidP="003D69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Enhanced Industrial Internet of Things (IoT) and ultra-reliable and low latency communication (URLLC) support for NR (NR_IIOT_URLLC_enh-UEConTest)</w:t>
      </w:r>
      <w:r>
        <w:rPr>
          <w:rFonts w:ascii="Arial" w:hAnsi="Arial" w:cs="Arial"/>
          <w:b/>
          <w:bCs/>
        </w:rPr>
        <w:fldChar w:fldCharType="end"/>
      </w:r>
    </w:p>
    <w:p w14:paraId="3500ACAC" w14:textId="77777777" w:rsidR="003D69BE" w:rsidRDefault="003D69BE" w:rsidP="003D69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13.3.26</w:t>
      </w:r>
      <w:r>
        <w:rPr>
          <w:rFonts w:ascii="Arial" w:hAnsi="Arial" w:cs="Arial"/>
          <w:b/>
          <w:bCs/>
        </w:rPr>
        <w:fldChar w:fldCharType="end"/>
      </w:r>
    </w:p>
    <w:p w14:paraId="75ED0458" w14:textId="77777777" w:rsidR="003D69BE" w:rsidRDefault="003D69BE" w:rsidP="003D69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0CC9736" w14:textId="77777777" w:rsidR="003D69BE" w:rsidRDefault="003D69BE" w:rsidP="003D69B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3D1B42D" w14:textId="77777777" w:rsidR="003D69BE" w:rsidRDefault="003D69BE" w:rsidP="003D69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3D69BE" w14:paraId="40C519D3" w14:textId="77777777" w:rsidTr="003D69BE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FA2013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CAD7129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4DB2045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5719988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21BE586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3412DD5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6880A49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BFF7E6A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3A197ED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94E3CD6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9809A23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5A5F3A1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A8022D6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3D69BE" w14:paraId="5F0E5FF0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7C8253" w14:textId="77777777" w:rsidR="003D69BE" w:rsidRDefault="003D69BE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A09FB8" w14:textId="77777777" w:rsidR="003D69BE" w:rsidRDefault="003D69BE">
            <w:r>
              <w:rPr>
                <w:sz w:val="16"/>
                <w:szCs w:val="16"/>
              </w:rPr>
              <w:t>0272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1C0919" w14:textId="77777777" w:rsidR="003D69BE" w:rsidRDefault="003D6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95C0DA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142A96" w14:textId="77777777" w:rsidR="003D69BE" w:rsidRDefault="003D69BE">
            <w:r>
              <w:rPr>
                <w:sz w:val="16"/>
                <w:szCs w:val="16"/>
              </w:rPr>
              <w:t>Adding applicability UE Rx-Tx time difference measurement for propagation delay compensation using TRS in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B28997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556288" w14:textId="77777777" w:rsidR="003D69BE" w:rsidRDefault="003D69BE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B20533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7E50DD" w14:textId="77777777" w:rsidR="003D69BE" w:rsidRDefault="003D69BE">
            <w:r>
              <w:rPr>
                <w:sz w:val="16"/>
                <w:szCs w:val="16"/>
              </w:rPr>
              <w:t>R5-232274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F1183D" w14:textId="77777777" w:rsidR="003D69BE" w:rsidRDefault="003D69B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3B89A5" w14:textId="77777777" w:rsidR="003D69BE" w:rsidRDefault="003D69BE">
            <w:r>
              <w:rPr>
                <w:sz w:val="16"/>
                <w:szCs w:val="16"/>
              </w:rPr>
              <w:t>NR_IIOT_URLLC_enh-UEConTest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1C3C3D" w14:textId="77777777" w:rsidR="003D69BE" w:rsidRDefault="003D6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3F939A" w14:textId="77777777" w:rsidR="003D69BE" w:rsidRDefault="003D69BE">
            <w:pPr>
              <w:rPr>
                <w:sz w:val="16"/>
                <w:szCs w:val="16"/>
              </w:rPr>
            </w:pPr>
          </w:p>
        </w:tc>
      </w:tr>
      <w:tr w:rsidR="003D69BE" w14:paraId="18B96920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836569" w14:textId="77777777" w:rsidR="003D69BE" w:rsidRDefault="003D69B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D64436" w14:textId="77777777" w:rsidR="003D69BE" w:rsidRDefault="003D69BE">
            <w:r>
              <w:rPr>
                <w:sz w:val="16"/>
                <w:szCs w:val="16"/>
              </w:rPr>
              <w:t>2363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03A802" w14:textId="77777777" w:rsidR="003D69BE" w:rsidRDefault="003D6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5106C7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7DE705" w14:textId="77777777" w:rsidR="003D69BE" w:rsidRDefault="003D69BE">
            <w:r>
              <w:rPr>
                <w:sz w:val="16"/>
                <w:szCs w:val="16"/>
              </w:rPr>
              <w:t>Update to PRS based UE Rx-Tx measurement FR1 SA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1485C8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5D10C3" w14:textId="77777777" w:rsidR="003D69BE" w:rsidRDefault="003D69BE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58F124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27C5ED" w14:textId="77777777" w:rsidR="003D69BE" w:rsidRDefault="003D69BE">
            <w:r>
              <w:rPr>
                <w:sz w:val="16"/>
                <w:szCs w:val="16"/>
              </w:rPr>
              <w:t>R5-233660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E0D264" w14:textId="77777777" w:rsidR="003D69BE" w:rsidRDefault="003D69B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F41021" w14:textId="77777777" w:rsidR="003D69BE" w:rsidRDefault="003D69BE">
            <w:r>
              <w:rPr>
                <w:sz w:val="16"/>
                <w:szCs w:val="16"/>
              </w:rPr>
              <w:t>NR_IIOT_URLLC_enh-UEConTest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1BBEF7" w14:textId="77777777" w:rsidR="003D69BE" w:rsidRDefault="003D6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7A0909" w14:textId="77777777" w:rsidR="003D69BE" w:rsidRDefault="003D69BE">
            <w:pPr>
              <w:rPr>
                <w:sz w:val="16"/>
                <w:szCs w:val="16"/>
              </w:rPr>
            </w:pPr>
          </w:p>
        </w:tc>
      </w:tr>
      <w:tr w:rsidR="003D69BE" w14:paraId="21AC7F25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02B5B6" w14:textId="77777777" w:rsidR="003D69BE" w:rsidRDefault="003D69B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01CCBA" w14:textId="77777777" w:rsidR="003D69BE" w:rsidRDefault="003D69BE">
            <w:r>
              <w:rPr>
                <w:sz w:val="16"/>
                <w:szCs w:val="16"/>
              </w:rPr>
              <w:t>2364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17CB97" w14:textId="77777777" w:rsidR="003D69BE" w:rsidRDefault="003D6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EA5FC1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6871B7" w14:textId="77777777" w:rsidR="003D69BE" w:rsidRDefault="003D69BE">
            <w:r>
              <w:rPr>
                <w:sz w:val="16"/>
                <w:szCs w:val="16"/>
              </w:rPr>
              <w:t>Update to PRS based UE Rx-Tx measurement FR2 SA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DF4408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41DCD7" w14:textId="77777777" w:rsidR="003D69BE" w:rsidRDefault="003D69BE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C22091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6802E9" w14:textId="77777777" w:rsidR="003D69BE" w:rsidRDefault="003D69BE">
            <w:r>
              <w:rPr>
                <w:sz w:val="16"/>
                <w:szCs w:val="16"/>
              </w:rPr>
              <w:t>R5-233661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44933E" w14:textId="77777777" w:rsidR="003D69BE" w:rsidRDefault="003D69B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D168E6" w14:textId="77777777" w:rsidR="003D69BE" w:rsidRDefault="003D69BE">
            <w:r>
              <w:rPr>
                <w:sz w:val="16"/>
                <w:szCs w:val="16"/>
              </w:rPr>
              <w:t>NR_IIOT_URLLC_enh-UEConTest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B1FBF3" w14:textId="77777777" w:rsidR="003D69BE" w:rsidRDefault="003D6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1B5C30" w14:textId="77777777" w:rsidR="003D69BE" w:rsidRDefault="003D69BE">
            <w:pPr>
              <w:rPr>
                <w:sz w:val="16"/>
                <w:szCs w:val="16"/>
              </w:rPr>
            </w:pPr>
          </w:p>
        </w:tc>
      </w:tr>
      <w:tr w:rsidR="003D69BE" w14:paraId="4A59D6B2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9682E2" w14:textId="77777777" w:rsidR="003D69BE" w:rsidRDefault="003D69B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280D24" w14:textId="77777777" w:rsidR="003D69BE" w:rsidRDefault="003D69BE">
            <w:r>
              <w:rPr>
                <w:sz w:val="16"/>
                <w:szCs w:val="16"/>
              </w:rPr>
              <w:t>2365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8CED6E" w14:textId="77777777" w:rsidR="003D69BE" w:rsidRDefault="003D6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7D5625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5ECAB1" w14:textId="77777777" w:rsidR="003D69BE" w:rsidRDefault="003D69BE">
            <w:r>
              <w:rPr>
                <w:sz w:val="16"/>
                <w:szCs w:val="16"/>
              </w:rPr>
              <w:t>Update to TRS based UE Rx-Tx measurement FR1 SA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92CEE1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175AC4" w14:textId="77777777" w:rsidR="003D69BE" w:rsidRDefault="003D69BE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01E08E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1068C7" w14:textId="77777777" w:rsidR="003D69BE" w:rsidRDefault="003D69BE">
            <w:r>
              <w:rPr>
                <w:sz w:val="16"/>
                <w:szCs w:val="16"/>
              </w:rPr>
              <w:t>R5-233662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904ED2" w14:textId="77777777" w:rsidR="003D69BE" w:rsidRDefault="003D69B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2C8E6E" w14:textId="77777777" w:rsidR="003D69BE" w:rsidRDefault="003D69BE">
            <w:r>
              <w:rPr>
                <w:sz w:val="16"/>
                <w:szCs w:val="16"/>
              </w:rPr>
              <w:t>NR_IIOT_URLLC_enh-UEConTest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460D805" w14:textId="77777777" w:rsidR="003D69BE" w:rsidRDefault="003D6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4C0B49" w14:textId="77777777" w:rsidR="003D69BE" w:rsidRDefault="003D69BE">
            <w:pPr>
              <w:rPr>
                <w:sz w:val="16"/>
                <w:szCs w:val="16"/>
              </w:rPr>
            </w:pPr>
          </w:p>
        </w:tc>
      </w:tr>
      <w:tr w:rsidR="003D69BE" w14:paraId="5562C1BD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8E4912" w14:textId="77777777" w:rsidR="003D69BE" w:rsidRDefault="003D69B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9632A6" w14:textId="77777777" w:rsidR="003D69BE" w:rsidRDefault="003D69BE">
            <w:r>
              <w:rPr>
                <w:sz w:val="16"/>
                <w:szCs w:val="16"/>
              </w:rPr>
              <w:t>2366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21CE92" w14:textId="77777777" w:rsidR="003D69BE" w:rsidRDefault="003D6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FE565D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43DE6B" w14:textId="77777777" w:rsidR="003D69BE" w:rsidRDefault="003D69BE">
            <w:r>
              <w:rPr>
                <w:sz w:val="16"/>
                <w:szCs w:val="16"/>
              </w:rPr>
              <w:t>Addition of UE Rx-Tx time difference measurement for propagation delay compensation using TRS in FR2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B8696D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B165C8" w14:textId="77777777" w:rsidR="003D69BE" w:rsidRDefault="003D69BE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9A9075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A4BA70" w14:textId="77777777" w:rsidR="003D69BE" w:rsidRDefault="003D69BE">
            <w:r>
              <w:rPr>
                <w:sz w:val="16"/>
                <w:szCs w:val="16"/>
              </w:rPr>
              <w:t>R5-233607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911DC0" w14:textId="77777777" w:rsidR="003D69BE" w:rsidRDefault="003D69B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2F1808" w14:textId="77777777" w:rsidR="003D69BE" w:rsidRDefault="003D69BE">
            <w:r>
              <w:rPr>
                <w:sz w:val="16"/>
                <w:szCs w:val="16"/>
              </w:rPr>
              <w:t>NR_IIOT_URLLC_enh-UEConTest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8B9B71B" w14:textId="77777777" w:rsidR="003D69BE" w:rsidRDefault="003D6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7B27C99" w14:textId="77777777" w:rsidR="003D69BE" w:rsidRDefault="003D69BE">
            <w:pPr>
              <w:rPr>
                <w:sz w:val="16"/>
                <w:szCs w:val="16"/>
              </w:rPr>
            </w:pPr>
          </w:p>
        </w:tc>
      </w:tr>
      <w:tr w:rsidR="003D69BE" w14:paraId="564F8B15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AF466D" w14:textId="77777777" w:rsidR="003D69BE" w:rsidRDefault="003D69BE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2DAA7A" w14:textId="77777777" w:rsidR="003D69BE" w:rsidRDefault="003D69BE">
            <w:r>
              <w:rPr>
                <w:sz w:val="16"/>
                <w:szCs w:val="16"/>
              </w:rPr>
              <w:t>0523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F1CCDA" w14:textId="77777777" w:rsidR="003D69BE" w:rsidRDefault="003D6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4CD2C9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3F5224" w14:textId="77777777" w:rsidR="003D69BE" w:rsidRDefault="003D69BE">
            <w:r>
              <w:rPr>
                <w:sz w:val="16"/>
                <w:szCs w:val="16"/>
              </w:rPr>
              <w:t>Test Tolerance analysis of FR1 PDC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3F2936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1CD94E" w14:textId="77777777" w:rsidR="003D69BE" w:rsidRDefault="003D69BE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C95343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8C0795" w14:textId="77777777" w:rsidR="003D69BE" w:rsidRDefault="003D69BE">
            <w:r>
              <w:rPr>
                <w:sz w:val="16"/>
                <w:szCs w:val="16"/>
              </w:rPr>
              <w:t>R5-232561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0BBB98" w14:textId="77777777" w:rsidR="003D69BE" w:rsidRDefault="003D69B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286F3D" w14:textId="77777777" w:rsidR="003D69BE" w:rsidRDefault="003D69BE">
            <w:r>
              <w:rPr>
                <w:sz w:val="16"/>
                <w:szCs w:val="16"/>
              </w:rPr>
              <w:t>NR_IIOT_URLLC_enh-UEConTest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4059C5" w14:textId="77777777" w:rsidR="003D69BE" w:rsidRDefault="003D69BE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C08F8A" w14:textId="77777777" w:rsidR="003D69BE" w:rsidRDefault="003D69BE">
            <w:r>
              <w:rPr>
                <w:sz w:val="16"/>
                <w:szCs w:val="16"/>
              </w:rPr>
              <w:t xml:space="preserve">TS/TR ... CR ... ; TS 38.533 CR 2363, 2365; TS/TR ... CR ... </w:t>
            </w:r>
          </w:p>
        </w:tc>
      </w:tr>
      <w:tr w:rsidR="003D69BE" w14:paraId="5567E298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977853" w14:textId="77777777" w:rsidR="003D69BE" w:rsidRDefault="003D69BE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EFDDE0" w14:textId="77777777" w:rsidR="003D69BE" w:rsidRDefault="003D69BE">
            <w:r>
              <w:rPr>
                <w:sz w:val="16"/>
                <w:szCs w:val="16"/>
              </w:rPr>
              <w:t>0524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1F860E" w14:textId="77777777" w:rsidR="003D69BE" w:rsidRDefault="003D6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66C351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5FF16A" w14:textId="77777777" w:rsidR="003D69BE" w:rsidRDefault="003D69BE">
            <w:r>
              <w:rPr>
                <w:sz w:val="16"/>
                <w:szCs w:val="16"/>
              </w:rPr>
              <w:t>Test Tolerance analysis of FR2 PDC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BD3411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8351BC" w14:textId="77777777" w:rsidR="003D69BE" w:rsidRDefault="003D69BE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E35FCF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DF38C2" w14:textId="77777777" w:rsidR="003D69BE" w:rsidRDefault="003D69BE">
            <w:r>
              <w:rPr>
                <w:sz w:val="16"/>
                <w:szCs w:val="16"/>
              </w:rPr>
              <w:t>R5-232566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91128F" w14:textId="77777777" w:rsidR="003D69BE" w:rsidRDefault="003D69B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81FEF9" w14:textId="77777777" w:rsidR="003D69BE" w:rsidRDefault="003D69BE">
            <w:r>
              <w:rPr>
                <w:sz w:val="16"/>
                <w:szCs w:val="16"/>
              </w:rPr>
              <w:t>NR_IIOT_URLLC_enh-UEConTest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1F5639" w14:textId="77777777" w:rsidR="003D69BE" w:rsidRDefault="003D69BE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13B924A" w14:textId="77777777" w:rsidR="003D69BE" w:rsidRDefault="003D69BE">
            <w:r>
              <w:rPr>
                <w:sz w:val="16"/>
                <w:szCs w:val="16"/>
              </w:rPr>
              <w:t xml:space="preserve">TS/TR ... CR ... ; TS 38.533 CR 2364 ; TS/TR ... CR ... </w:t>
            </w:r>
          </w:p>
        </w:tc>
      </w:tr>
    </w:tbl>
    <w:p w14:paraId="0D6CC686" w14:textId="77777777" w:rsidR="003D69BE" w:rsidRDefault="003D69BE" w:rsidP="003D69BE"/>
    <w:p w14:paraId="2108CC56" w14:textId="77777777" w:rsidR="003D69BE" w:rsidRDefault="003D69BE" w:rsidP="003D69BE"/>
    <w:p w14:paraId="45E848EB" w14:textId="77777777" w:rsidR="003D69BE" w:rsidRDefault="003D69BE" w:rsidP="003D69BE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RP-230956</w:t>
      </w:r>
      <w:r>
        <w:rPr>
          <w:b/>
          <w:i/>
          <w:noProof/>
          <w:sz w:val="28"/>
        </w:rPr>
        <w:fldChar w:fldCharType="end"/>
      </w:r>
    </w:p>
    <w:p w14:paraId="7B422A4C" w14:textId="77777777" w:rsidR="003D69BE" w:rsidRDefault="003D69BE" w:rsidP="003D69BE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345D9807" w14:textId="77777777" w:rsidR="003D69BE" w:rsidRDefault="003D69BE" w:rsidP="003D69BE">
      <w:pPr>
        <w:rPr>
          <w:rFonts w:ascii="Arial" w:hAnsi="Arial" w:cs="Arial"/>
          <w:b/>
          <w:bCs/>
          <w:lang w:val="en-US"/>
        </w:rPr>
      </w:pPr>
    </w:p>
    <w:p w14:paraId="059E061C" w14:textId="77777777" w:rsidR="003D69BE" w:rsidRDefault="003D69BE" w:rsidP="003D69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1A5D112D" w14:textId="77777777" w:rsidR="003D69BE" w:rsidRDefault="003D69BE" w:rsidP="003D69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Enhanced NR support for high speed train scenario for frequency range 1 (FR1) (NR_HST_FR1_enh-UEConTest)</w:t>
      </w:r>
      <w:r>
        <w:rPr>
          <w:rFonts w:ascii="Arial" w:hAnsi="Arial" w:cs="Arial"/>
          <w:b/>
          <w:bCs/>
        </w:rPr>
        <w:fldChar w:fldCharType="end"/>
      </w:r>
    </w:p>
    <w:p w14:paraId="7F68BD3E" w14:textId="77777777" w:rsidR="003D69BE" w:rsidRDefault="003D69BE" w:rsidP="003D69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13.3.27</w:t>
      </w:r>
      <w:r>
        <w:rPr>
          <w:rFonts w:ascii="Arial" w:hAnsi="Arial" w:cs="Arial"/>
          <w:b/>
          <w:bCs/>
        </w:rPr>
        <w:fldChar w:fldCharType="end"/>
      </w:r>
    </w:p>
    <w:p w14:paraId="7030E1D1" w14:textId="77777777" w:rsidR="003D69BE" w:rsidRDefault="003D69BE" w:rsidP="003D69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E53F727" w14:textId="77777777" w:rsidR="003D69BE" w:rsidRDefault="003D69BE" w:rsidP="003D69B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63D601F" w14:textId="77777777" w:rsidR="003D69BE" w:rsidRDefault="003D69BE" w:rsidP="003D69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3D69BE" w14:paraId="0A0D5102" w14:textId="77777777" w:rsidTr="003D69BE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B9D4DA4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CB8783F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BEA09C3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C8567DD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4EE6407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88012BF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45BF7AF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739EDAA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45F3440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3645C81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C3DB83A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6D14A1D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614E120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3D69BE" w14:paraId="0D2AA95C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E97F09" w14:textId="77777777" w:rsidR="003D69BE" w:rsidRDefault="003D69B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BB56C9" w14:textId="77777777" w:rsidR="003D69BE" w:rsidRDefault="003D69BE">
            <w:r>
              <w:rPr>
                <w:sz w:val="16"/>
                <w:szCs w:val="16"/>
              </w:rPr>
              <w:t>0667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FD20AE" w14:textId="77777777" w:rsidR="003D69BE" w:rsidRDefault="003D6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DB8DDF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DE9BF9" w14:textId="77777777" w:rsidR="003D69BE" w:rsidRDefault="003D69BE">
            <w:r>
              <w:rPr>
                <w:sz w:val="16"/>
                <w:szCs w:val="16"/>
              </w:rPr>
              <w:t>Addition of Applicability of different requirements for HST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1271E0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A79716" w14:textId="77777777" w:rsidR="003D69BE" w:rsidRDefault="003D69BE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5BF273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70D5E1" w14:textId="77777777" w:rsidR="003D69BE" w:rsidRDefault="003D69BE">
            <w:r>
              <w:rPr>
                <w:sz w:val="16"/>
                <w:szCs w:val="16"/>
              </w:rPr>
              <w:t>R5-232809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CA0A1A" w14:textId="77777777" w:rsidR="003D69BE" w:rsidRDefault="003D69BE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F280E7" w14:textId="77777777" w:rsidR="003D69BE" w:rsidRDefault="003D69BE">
            <w:r>
              <w:rPr>
                <w:sz w:val="16"/>
                <w:szCs w:val="16"/>
              </w:rPr>
              <w:t>NR_HST_FR1_enh-UEConTest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4808B0" w14:textId="77777777" w:rsidR="003D69BE" w:rsidRDefault="003D69BE">
            <w:r>
              <w:rPr>
                <w:sz w:val="16"/>
                <w:szCs w:val="16"/>
              </w:rPr>
              <w:t>5.1.1.5.4 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18241FF" w14:textId="77777777" w:rsidR="003D69BE" w:rsidRDefault="003D69B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D69BE" w14:paraId="315E7F8C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AFDA1B" w14:textId="77777777" w:rsidR="003D69BE" w:rsidRDefault="003D69B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4F13AD" w14:textId="77777777" w:rsidR="003D69BE" w:rsidRDefault="003D69BE">
            <w:r>
              <w:rPr>
                <w:sz w:val="16"/>
                <w:szCs w:val="16"/>
              </w:rPr>
              <w:t>0668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B2B3D4" w14:textId="77777777" w:rsidR="003D69BE" w:rsidRDefault="003D6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A9C000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37C719" w14:textId="77777777" w:rsidR="003D69BE" w:rsidRDefault="003D69BE">
            <w:r>
              <w:rPr>
                <w:sz w:val="16"/>
                <w:szCs w:val="16"/>
              </w:rPr>
              <w:t>Update of Reference measurement channels for SCS 15 kHz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DDD0BE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9DC784" w14:textId="77777777" w:rsidR="003D69BE" w:rsidRDefault="003D69BE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FBD928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C6DB4C" w14:textId="77777777" w:rsidR="003D69BE" w:rsidRDefault="003D69BE">
            <w:r>
              <w:rPr>
                <w:sz w:val="16"/>
                <w:szCs w:val="16"/>
              </w:rPr>
              <w:t>R5-232810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D7F7E9" w14:textId="77777777" w:rsidR="003D69BE" w:rsidRDefault="003D69BE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4E5E83" w14:textId="77777777" w:rsidR="003D69BE" w:rsidRDefault="003D69BE">
            <w:r>
              <w:rPr>
                <w:sz w:val="16"/>
                <w:szCs w:val="16"/>
              </w:rPr>
              <w:t>NR_HST_FR1_enh-UEConTest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8CC29F" w14:textId="77777777" w:rsidR="003D69BE" w:rsidRDefault="003D69BE">
            <w:r>
              <w:rPr>
                <w:sz w:val="16"/>
                <w:szCs w:val="16"/>
              </w:rPr>
              <w:t>A.3.2.1.1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E13317E" w14:textId="77777777" w:rsidR="003D69BE" w:rsidRDefault="003D69B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D69BE" w14:paraId="0FCE76D7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4FF05C" w14:textId="77777777" w:rsidR="003D69BE" w:rsidRDefault="003D69BE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C4AC60" w14:textId="77777777" w:rsidR="003D69BE" w:rsidRDefault="003D69BE">
            <w:r>
              <w:rPr>
                <w:sz w:val="16"/>
                <w:szCs w:val="16"/>
              </w:rPr>
              <w:t>0669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15A623" w14:textId="77777777" w:rsidR="003D69BE" w:rsidRDefault="003D6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933639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941AAB" w14:textId="77777777" w:rsidR="003D69BE" w:rsidRDefault="003D69BE">
            <w:r>
              <w:rPr>
                <w:sz w:val="16"/>
                <w:szCs w:val="16"/>
              </w:rPr>
              <w:t>Update of Reference measurement channels for SCS 30 kHz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D01CF7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F3F98A" w14:textId="77777777" w:rsidR="003D69BE" w:rsidRDefault="003D69BE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B8D363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9255E8" w14:textId="77777777" w:rsidR="003D69BE" w:rsidRDefault="003D69BE">
            <w:r>
              <w:rPr>
                <w:sz w:val="16"/>
                <w:szCs w:val="16"/>
              </w:rPr>
              <w:t>R5-232811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F67010" w14:textId="77777777" w:rsidR="003D69BE" w:rsidRDefault="003D69BE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35D3EE" w14:textId="77777777" w:rsidR="003D69BE" w:rsidRDefault="003D69BE">
            <w:r>
              <w:rPr>
                <w:sz w:val="16"/>
                <w:szCs w:val="16"/>
              </w:rPr>
              <w:t>NR_HST_FR1_enh-UEConTest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101B31" w14:textId="77777777" w:rsidR="003D69BE" w:rsidRDefault="003D69BE">
            <w:r>
              <w:rPr>
                <w:sz w:val="16"/>
                <w:szCs w:val="16"/>
              </w:rPr>
              <w:t>A.3.2.2.2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BEFF674" w14:textId="77777777" w:rsidR="003D69BE" w:rsidRDefault="003D69B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D69BE" w14:paraId="76A39B6E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B1E081" w14:textId="77777777" w:rsidR="003D69BE" w:rsidRDefault="003D69BE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FEC33B" w14:textId="77777777" w:rsidR="003D69BE" w:rsidRDefault="003D69BE">
            <w:r>
              <w:rPr>
                <w:sz w:val="16"/>
                <w:szCs w:val="16"/>
              </w:rPr>
              <w:t>0283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946668" w14:textId="77777777" w:rsidR="003D69BE" w:rsidRDefault="003D6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29718F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F64340" w14:textId="77777777" w:rsidR="003D69BE" w:rsidRDefault="003D69BE">
            <w:r>
              <w:rPr>
                <w:sz w:val="16"/>
                <w:szCs w:val="16"/>
              </w:rPr>
              <w:t>Update to R17 NR HST FR1 enh test cases applicability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7EF952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2F7710" w14:textId="77777777" w:rsidR="003D69BE" w:rsidRDefault="003D69BE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F76418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C7F144" w14:textId="77777777" w:rsidR="003D69BE" w:rsidRDefault="003D69BE">
            <w:r>
              <w:rPr>
                <w:sz w:val="16"/>
                <w:szCs w:val="16"/>
              </w:rPr>
              <w:t>R5-232812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7FA3FA" w14:textId="77777777" w:rsidR="003D69BE" w:rsidRDefault="003D69BE">
            <w:r>
              <w:rPr>
                <w:sz w:val="16"/>
                <w:szCs w:val="16"/>
              </w:rPr>
              <w:t>CMCC, 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C2ABB4" w14:textId="77777777" w:rsidR="003D69BE" w:rsidRDefault="003D69BE">
            <w:r>
              <w:rPr>
                <w:sz w:val="16"/>
                <w:szCs w:val="16"/>
              </w:rPr>
              <w:t>NR_HST_FR1_enh-UEConTest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41D1DC" w14:textId="77777777" w:rsidR="003D69BE" w:rsidRDefault="003D69BE"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71CCAFA" w14:textId="77777777" w:rsidR="003D69BE" w:rsidRDefault="003D69B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D69BE" w14:paraId="02DBD537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8EB727" w14:textId="77777777" w:rsidR="003D69BE" w:rsidRDefault="003D69B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155E75" w14:textId="77777777" w:rsidR="003D69BE" w:rsidRDefault="003D69BE">
            <w:r>
              <w:rPr>
                <w:sz w:val="16"/>
                <w:szCs w:val="16"/>
              </w:rPr>
              <w:t>2426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D5A21E" w14:textId="77777777" w:rsidR="003D69BE" w:rsidRDefault="003D6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B93D27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6BDC5C" w14:textId="77777777" w:rsidR="003D69BE" w:rsidRDefault="003D69BE">
            <w:r>
              <w:rPr>
                <w:sz w:val="16"/>
                <w:szCs w:val="16"/>
              </w:rPr>
              <w:t>Correction of EN-DC event reporting with highSpeedMeasCA-Scell-r17 test case 4.6.1.8 including Test Tolerance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F16B12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A56D7A" w14:textId="77777777" w:rsidR="003D69BE" w:rsidRDefault="003D69BE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65B64B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0F0DF9" w14:textId="77777777" w:rsidR="003D69BE" w:rsidRDefault="003D69BE">
            <w:r>
              <w:rPr>
                <w:sz w:val="16"/>
                <w:szCs w:val="16"/>
              </w:rPr>
              <w:t>R5-232916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97E22D" w14:textId="77777777" w:rsidR="003D69BE" w:rsidRDefault="003D69B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CC8E39" w14:textId="77777777" w:rsidR="003D69BE" w:rsidRDefault="003D69BE">
            <w:r>
              <w:rPr>
                <w:sz w:val="16"/>
                <w:szCs w:val="16"/>
              </w:rPr>
              <w:t>NR_HST_FR1_enh-UEConTest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78EB30" w14:textId="77777777" w:rsidR="003D69BE" w:rsidRDefault="003D69BE">
            <w:r>
              <w:rPr>
                <w:sz w:val="16"/>
                <w:szCs w:val="16"/>
              </w:rPr>
              <w:t>4.6.1.8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EE3590B" w14:textId="77777777" w:rsidR="003D69BE" w:rsidRDefault="003D69B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D69BE" w14:paraId="3F6CE463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8F46C4" w14:textId="77777777" w:rsidR="003D69BE" w:rsidRDefault="003D69B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9AB85B" w14:textId="77777777" w:rsidR="003D69BE" w:rsidRDefault="003D69BE">
            <w:r>
              <w:rPr>
                <w:sz w:val="16"/>
                <w:szCs w:val="16"/>
              </w:rPr>
              <w:t>2427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9F3BCC" w14:textId="77777777" w:rsidR="003D69BE" w:rsidRDefault="003D6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C5D88E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117D97" w14:textId="77777777" w:rsidR="003D69BE" w:rsidRDefault="003D69BE">
            <w:r>
              <w:rPr>
                <w:sz w:val="16"/>
                <w:szCs w:val="16"/>
              </w:rPr>
              <w:t>Correction of EN-DC event reporting with highSpeedMeasCA-Scell-r17 test case 4.6.2.9 including Test Tolerance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0BDC51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0FD214" w14:textId="77777777" w:rsidR="003D69BE" w:rsidRDefault="003D69BE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FAFF67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24E21B" w14:textId="77777777" w:rsidR="003D69BE" w:rsidRDefault="003D69BE">
            <w:r>
              <w:rPr>
                <w:sz w:val="16"/>
                <w:szCs w:val="16"/>
              </w:rPr>
              <w:t>R5-232917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02F32C" w14:textId="77777777" w:rsidR="003D69BE" w:rsidRDefault="003D69B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37BA8D" w14:textId="77777777" w:rsidR="003D69BE" w:rsidRDefault="003D69BE">
            <w:r>
              <w:rPr>
                <w:sz w:val="16"/>
                <w:szCs w:val="16"/>
              </w:rPr>
              <w:t>NR_HST_FR1_enh-UEConTest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FC6559" w14:textId="77777777" w:rsidR="003D69BE" w:rsidRDefault="003D69BE">
            <w:r>
              <w:rPr>
                <w:sz w:val="16"/>
                <w:szCs w:val="16"/>
              </w:rPr>
              <w:t>4.6.2.9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3C8F507" w14:textId="77777777" w:rsidR="003D69BE" w:rsidRDefault="003D69B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D69BE" w14:paraId="620F5472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827172" w14:textId="77777777" w:rsidR="003D69BE" w:rsidRDefault="003D69B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470731" w14:textId="77777777" w:rsidR="003D69BE" w:rsidRDefault="003D69BE">
            <w:r>
              <w:rPr>
                <w:sz w:val="16"/>
                <w:szCs w:val="16"/>
              </w:rPr>
              <w:t>2428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EBC867" w14:textId="77777777" w:rsidR="003D69BE" w:rsidRDefault="003D6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73FCF1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BBAE8C" w14:textId="77777777" w:rsidR="003D69BE" w:rsidRDefault="003D69BE">
            <w:r>
              <w:rPr>
                <w:sz w:val="16"/>
                <w:szCs w:val="16"/>
              </w:rPr>
              <w:t>Correction of SA FR1 HST reselection test case 6.1.1.8 including Test Tolerance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241A95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1CAB48" w14:textId="77777777" w:rsidR="003D69BE" w:rsidRDefault="003D69BE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E3CB64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FE73D4" w14:textId="77777777" w:rsidR="003D69BE" w:rsidRDefault="003D69BE">
            <w:r>
              <w:rPr>
                <w:sz w:val="16"/>
                <w:szCs w:val="16"/>
              </w:rPr>
              <w:t>R5-232918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AE3DD8" w14:textId="77777777" w:rsidR="003D69BE" w:rsidRDefault="003D69B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87594B" w14:textId="77777777" w:rsidR="003D69BE" w:rsidRDefault="003D69BE">
            <w:r>
              <w:rPr>
                <w:sz w:val="16"/>
                <w:szCs w:val="16"/>
              </w:rPr>
              <w:t>NR_HST_FR1_enh-UEConTest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795336" w14:textId="77777777" w:rsidR="003D69BE" w:rsidRDefault="003D69BE">
            <w:r>
              <w:rPr>
                <w:sz w:val="16"/>
                <w:szCs w:val="16"/>
              </w:rPr>
              <w:t>6.1.1.8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67A049A" w14:textId="77777777" w:rsidR="003D69BE" w:rsidRDefault="003D69B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D69BE" w14:paraId="55A9E23C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2784B7" w14:textId="77777777" w:rsidR="003D69BE" w:rsidRDefault="003D69B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1B1826" w14:textId="77777777" w:rsidR="003D69BE" w:rsidRDefault="003D69BE">
            <w:r>
              <w:rPr>
                <w:sz w:val="16"/>
                <w:szCs w:val="16"/>
              </w:rPr>
              <w:t>2429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7A686E" w14:textId="77777777" w:rsidR="003D69BE" w:rsidRDefault="003D6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054E94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A45F1B" w14:textId="77777777" w:rsidR="003D69BE" w:rsidRDefault="003D69BE">
            <w:r>
              <w:rPr>
                <w:sz w:val="16"/>
                <w:szCs w:val="16"/>
              </w:rPr>
              <w:t>Correction of SA event reporting with highSpeedMeasCA-Scell-r17 test case 6.6.1.8 including Test Tolerance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E15266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22C063" w14:textId="77777777" w:rsidR="003D69BE" w:rsidRDefault="003D69BE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3B6BAE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9EEA9E" w14:textId="77777777" w:rsidR="003D69BE" w:rsidRDefault="003D69BE">
            <w:r>
              <w:rPr>
                <w:sz w:val="16"/>
                <w:szCs w:val="16"/>
              </w:rPr>
              <w:t>R5-233658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9BABB4" w14:textId="77777777" w:rsidR="003D69BE" w:rsidRDefault="003D69B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16FF58" w14:textId="77777777" w:rsidR="003D69BE" w:rsidRDefault="003D69BE">
            <w:r>
              <w:rPr>
                <w:sz w:val="16"/>
                <w:szCs w:val="16"/>
              </w:rPr>
              <w:t>NR_HST_FR1_enh-UEConTest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34E9C79" w14:textId="77777777" w:rsidR="003D69BE" w:rsidRDefault="003D6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D5AF11" w14:textId="77777777" w:rsidR="003D69BE" w:rsidRDefault="003D69BE">
            <w:pPr>
              <w:rPr>
                <w:sz w:val="16"/>
                <w:szCs w:val="16"/>
              </w:rPr>
            </w:pPr>
          </w:p>
        </w:tc>
      </w:tr>
      <w:tr w:rsidR="003D69BE" w14:paraId="62DFCCD9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590770" w14:textId="77777777" w:rsidR="003D69BE" w:rsidRDefault="003D69B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7F4640" w14:textId="77777777" w:rsidR="003D69BE" w:rsidRDefault="003D69BE">
            <w:r>
              <w:rPr>
                <w:sz w:val="16"/>
                <w:szCs w:val="16"/>
              </w:rPr>
              <w:t>2430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B6FB1D" w14:textId="77777777" w:rsidR="003D69BE" w:rsidRDefault="003D6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CC56BD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2843E9" w14:textId="77777777" w:rsidR="003D69BE" w:rsidRDefault="003D69BE">
            <w:r>
              <w:rPr>
                <w:sz w:val="16"/>
                <w:szCs w:val="16"/>
              </w:rPr>
              <w:t>Correction of SA event reporting with highSpeedMeasCA-Scell-r17 test case 6.6.2.12 including Test Tolerance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C224C5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09A5AE" w14:textId="77777777" w:rsidR="003D69BE" w:rsidRDefault="003D69BE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25F7D4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A13DE7" w14:textId="77777777" w:rsidR="003D69BE" w:rsidRDefault="003D69BE">
            <w:r>
              <w:rPr>
                <w:sz w:val="16"/>
                <w:szCs w:val="16"/>
              </w:rPr>
              <w:t>R5-232920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D0C879" w14:textId="77777777" w:rsidR="003D69BE" w:rsidRDefault="003D69B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A77FAE" w14:textId="77777777" w:rsidR="003D69BE" w:rsidRDefault="003D69BE">
            <w:r>
              <w:rPr>
                <w:sz w:val="16"/>
                <w:szCs w:val="16"/>
              </w:rPr>
              <w:t>NR_HST_FR1_enh-UEConTest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DA191E" w14:textId="77777777" w:rsidR="003D69BE" w:rsidRDefault="003D69BE">
            <w:r>
              <w:rPr>
                <w:sz w:val="16"/>
                <w:szCs w:val="16"/>
              </w:rPr>
              <w:t>6.6.2.12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C0264BF" w14:textId="77777777" w:rsidR="003D69BE" w:rsidRDefault="003D69B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D69BE" w14:paraId="3B861195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C29C64" w14:textId="77777777" w:rsidR="003D69BE" w:rsidRDefault="003D69B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F66FF6" w14:textId="77777777" w:rsidR="003D69BE" w:rsidRDefault="003D69BE">
            <w:r>
              <w:rPr>
                <w:sz w:val="16"/>
                <w:szCs w:val="16"/>
              </w:rPr>
              <w:t>2431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31FCB8" w14:textId="77777777" w:rsidR="003D69BE" w:rsidRDefault="003D6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B8FC34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B03D52" w14:textId="77777777" w:rsidR="003D69BE" w:rsidRDefault="003D69BE">
            <w:r>
              <w:rPr>
                <w:sz w:val="16"/>
                <w:szCs w:val="16"/>
              </w:rPr>
              <w:t>Correction of Annex F for HST test cases including Test Tolerance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2D31F5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E23C33" w14:textId="77777777" w:rsidR="003D69BE" w:rsidRDefault="003D69BE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2C5335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80FA8F" w14:textId="77777777" w:rsidR="003D69BE" w:rsidRDefault="003D69BE">
            <w:r>
              <w:rPr>
                <w:sz w:val="16"/>
                <w:szCs w:val="16"/>
              </w:rPr>
              <w:t>R5-232921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1925C6" w14:textId="77777777" w:rsidR="003D69BE" w:rsidRDefault="003D69B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CB175D" w14:textId="77777777" w:rsidR="003D69BE" w:rsidRDefault="003D69BE">
            <w:r>
              <w:rPr>
                <w:sz w:val="16"/>
                <w:szCs w:val="16"/>
              </w:rPr>
              <w:t>NR_HST_FR1_enh-UEConTest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4C1D21" w14:textId="77777777" w:rsidR="003D69BE" w:rsidRDefault="003D69BE">
            <w:r>
              <w:rPr>
                <w:sz w:val="16"/>
                <w:szCs w:val="16"/>
              </w:rPr>
              <w:t>Annex F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2066CBB" w14:textId="77777777" w:rsidR="003D69BE" w:rsidRDefault="003D69B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D69BE" w14:paraId="7A3E348B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5D5E31" w14:textId="77777777" w:rsidR="003D69BE" w:rsidRDefault="003D69BE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F34835" w14:textId="77777777" w:rsidR="003D69BE" w:rsidRDefault="003D69BE">
            <w:r>
              <w:rPr>
                <w:sz w:val="16"/>
                <w:szCs w:val="16"/>
              </w:rPr>
              <w:t>0534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25DAE4" w14:textId="77777777" w:rsidR="003D69BE" w:rsidRDefault="003D6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4B3B2A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298809" w14:textId="77777777" w:rsidR="003D69BE" w:rsidRDefault="003D69BE">
            <w:r>
              <w:rPr>
                <w:sz w:val="16"/>
                <w:szCs w:val="16"/>
              </w:rPr>
              <w:t>Test Tolerance analysis for HST event triggered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548993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2EB11B" w14:textId="77777777" w:rsidR="003D69BE" w:rsidRDefault="003D69BE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4D3772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54D3B2" w14:textId="77777777" w:rsidR="003D69BE" w:rsidRDefault="003D69BE">
            <w:r>
              <w:rPr>
                <w:sz w:val="16"/>
                <w:szCs w:val="16"/>
              </w:rPr>
              <w:t>R5-233659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4A5836" w14:textId="77777777" w:rsidR="003D69BE" w:rsidRDefault="003D69B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26F5E6" w14:textId="77777777" w:rsidR="003D69BE" w:rsidRDefault="003D69BE">
            <w:r>
              <w:rPr>
                <w:sz w:val="16"/>
                <w:szCs w:val="16"/>
              </w:rPr>
              <w:t>NR_HST_FR1_enh-UEConTest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3B429B6" w14:textId="77777777" w:rsidR="003D69BE" w:rsidRDefault="003D6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B0E497" w14:textId="77777777" w:rsidR="003D69BE" w:rsidRDefault="003D69BE">
            <w:pPr>
              <w:rPr>
                <w:sz w:val="16"/>
                <w:szCs w:val="16"/>
              </w:rPr>
            </w:pPr>
          </w:p>
        </w:tc>
      </w:tr>
    </w:tbl>
    <w:p w14:paraId="3F72A179" w14:textId="77777777" w:rsidR="003D69BE" w:rsidRDefault="003D69BE" w:rsidP="003D69BE"/>
    <w:p w14:paraId="2BA97BCB" w14:textId="77777777" w:rsidR="003D69BE" w:rsidRDefault="003D69BE" w:rsidP="003D69BE"/>
    <w:p w14:paraId="48D73994" w14:textId="77777777" w:rsidR="003D69BE" w:rsidRDefault="003D69BE" w:rsidP="003D69BE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RP-230957</w:t>
      </w:r>
      <w:r>
        <w:rPr>
          <w:b/>
          <w:i/>
          <w:noProof/>
          <w:sz w:val="28"/>
        </w:rPr>
        <w:fldChar w:fldCharType="end"/>
      </w:r>
    </w:p>
    <w:p w14:paraId="03C8B2A5" w14:textId="77777777" w:rsidR="003D69BE" w:rsidRDefault="003D69BE" w:rsidP="003D69BE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457A092E" w14:textId="77777777" w:rsidR="003D69BE" w:rsidRDefault="003D69BE" w:rsidP="003D69BE">
      <w:pPr>
        <w:rPr>
          <w:rFonts w:ascii="Arial" w:hAnsi="Arial" w:cs="Arial"/>
          <w:b/>
          <w:bCs/>
          <w:lang w:val="en-US"/>
        </w:rPr>
      </w:pPr>
    </w:p>
    <w:p w14:paraId="75BF0E1D" w14:textId="77777777" w:rsidR="003D69BE" w:rsidRDefault="003D69BE" w:rsidP="003D69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3D8D57A9" w14:textId="77777777" w:rsidR="003D69BE" w:rsidRDefault="003D69BE" w:rsidP="003D69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NR support for high speed train scenario in frequency range 2 (FR2) (NR_HST_FR2-UEConTest)</w:t>
      </w:r>
      <w:r>
        <w:rPr>
          <w:rFonts w:ascii="Arial" w:hAnsi="Arial" w:cs="Arial"/>
          <w:b/>
          <w:bCs/>
        </w:rPr>
        <w:fldChar w:fldCharType="end"/>
      </w:r>
    </w:p>
    <w:p w14:paraId="7268C23D" w14:textId="77777777" w:rsidR="003D69BE" w:rsidRDefault="003D69BE" w:rsidP="003D69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13.3.28</w:t>
      </w:r>
      <w:r>
        <w:rPr>
          <w:rFonts w:ascii="Arial" w:hAnsi="Arial" w:cs="Arial"/>
          <w:b/>
          <w:bCs/>
        </w:rPr>
        <w:fldChar w:fldCharType="end"/>
      </w:r>
    </w:p>
    <w:p w14:paraId="37F081D1" w14:textId="77777777" w:rsidR="003D69BE" w:rsidRDefault="003D69BE" w:rsidP="003D69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0B0F8E2" w14:textId="77777777" w:rsidR="003D69BE" w:rsidRDefault="003D69BE" w:rsidP="003D69B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048B44B" w14:textId="77777777" w:rsidR="003D69BE" w:rsidRDefault="003D69BE" w:rsidP="003D69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3D69BE" w14:paraId="32325FDA" w14:textId="77777777" w:rsidTr="003D69BE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03971F2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6D51C70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8B0F87C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8399A5D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4E3E284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57597AD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B48AAC0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DCB7EF6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2D27CE7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00EAC72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DFA5514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79E9491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9B65047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3D69BE" w14:paraId="7E4E19C9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94008A" w14:textId="77777777" w:rsidR="003D69BE" w:rsidRDefault="003D69B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E59FE0" w14:textId="77777777" w:rsidR="003D69BE" w:rsidRDefault="003D69BE">
            <w:r>
              <w:rPr>
                <w:sz w:val="16"/>
                <w:szCs w:val="16"/>
              </w:rPr>
              <w:t>2754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3323E0" w14:textId="77777777" w:rsidR="003D69BE" w:rsidRDefault="003D6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F41780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365C26" w14:textId="77777777" w:rsidR="003D69BE" w:rsidRDefault="003D69BE">
            <w:r>
              <w:rPr>
                <w:sz w:val="16"/>
                <w:szCs w:val="16"/>
              </w:rPr>
              <w:t>Addition and updation of tables for HST FR2 scenario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79DEB2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6111AE" w14:textId="77777777" w:rsidR="003D69BE" w:rsidRDefault="003D69BE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F010D5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C2A64E" w14:textId="77777777" w:rsidR="003D69BE" w:rsidRDefault="003D69BE">
            <w:r>
              <w:rPr>
                <w:sz w:val="16"/>
                <w:szCs w:val="16"/>
              </w:rPr>
              <w:t>R5-233674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72B987" w14:textId="77777777" w:rsidR="003D69BE" w:rsidRDefault="003D69B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445CEA" w14:textId="77777777" w:rsidR="003D69BE" w:rsidRDefault="003D69BE">
            <w:r>
              <w:rPr>
                <w:sz w:val="16"/>
                <w:szCs w:val="16"/>
              </w:rPr>
              <w:t>NR_HST_FR2-UEConTest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AD5F63" w14:textId="77777777" w:rsidR="003D69BE" w:rsidRDefault="003D6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3145C2" w14:textId="77777777" w:rsidR="003D69BE" w:rsidRDefault="003D69BE">
            <w:pPr>
              <w:rPr>
                <w:sz w:val="16"/>
                <w:szCs w:val="16"/>
              </w:rPr>
            </w:pPr>
          </w:p>
        </w:tc>
      </w:tr>
      <w:tr w:rsidR="003D69BE" w14:paraId="0E444791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402D08" w14:textId="77777777" w:rsidR="003D69BE" w:rsidRDefault="003D69BE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0C4CDE" w14:textId="77777777" w:rsidR="003D69BE" w:rsidRDefault="003D69BE">
            <w:r>
              <w:rPr>
                <w:sz w:val="16"/>
                <w:szCs w:val="16"/>
              </w:rPr>
              <w:t>0453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EDCCFF" w14:textId="77777777" w:rsidR="003D69BE" w:rsidRDefault="003D6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DE1F23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5D6D03" w14:textId="77777777" w:rsidR="003D69BE" w:rsidRDefault="003D69BE">
            <w:r>
              <w:rPr>
                <w:sz w:val="16"/>
                <w:szCs w:val="16"/>
              </w:rPr>
              <w:t>Addition and support of power class 6 UEs for HST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2BEA21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C1A5E5" w14:textId="77777777" w:rsidR="003D69BE" w:rsidRDefault="003D69BE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05F49D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86349B" w14:textId="77777777" w:rsidR="003D69BE" w:rsidRDefault="003D69BE">
            <w:r>
              <w:rPr>
                <w:sz w:val="16"/>
                <w:szCs w:val="16"/>
              </w:rPr>
              <w:t>R5-232238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9CE4AA" w14:textId="77777777" w:rsidR="003D69BE" w:rsidRDefault="003D69B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FD3D1A" w14:textId="77777777" w:rsidR="003D69BE" w:rsidRDefault="003D69BE">
            <w:r>
              <w:rPr>
                <w:sz w:val="16"/>
                <w:szCs w:val="16"/>
              </w:rPr>
              <w:t>NR_HST_FR2-UEConTest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1DE54A" w14:textId="77777777" w:rsidR="003D69BE" w:rsidRDefault="003D69BE">
            <w:r>
              <w:rPr>
                <w:sz w:val="16"/>
                <w:szCs w:val="16"/>
              </w:rPr>
              <w:t>A.4.3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F20F5E" w14:textId="77777777" w:rsidR="003D69BE" w:rsidRDefault="003D69BE">
            <w:r>
              <w:rPr>
                <w:sz w:val="16"/>
                <w:szCs w:val="16"/>
              </w:rPr>
              <w:t xml:space="preserve">TS/TR ... CR ... ; TS 38.522 CR 0270TS 38.533 CR 2367TS 38.508-1 CR 2754; TS/TR ... CR ... </w:t>
            </w:r>
          </w:p>
        </w:tc>
      </w:tr>
      <w:tr w:rsidR="003D69BE" w14:paraId="1A77ED91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7A44EA" w14:textId="77777777" w:rsidR="003D69BE" w:rsidRDefault="003D69BE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B2AA8A" w14:textId="77777777" w:rsidR="003D69BE" w:rsidRDefault="003D69BE">
            <w:r>
              <w:rPr>
                <w:sz w:val="16"/>
                <w:szCs w:val="16"/>
              </w:rPr>
              <w:t>0921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452867" w14:textId="77777777" w:rsidR="003D69BE" w:rsidRDefault="003D6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2BE111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66275C" w14:textId="77777777" w:rsidR="003D69BE" w:rsidRDefault="003D69BE">
            <w:r>
              <w:rPr>
                <w:sz w:val="16"/>
                <w:szCs w:val="16"/>
              </w:rPr>
              <w:t>HST FR2 6.2D.1.2 UE maximum output power - Spherical coverage for UL MIMO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00DAA0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CFFCAC" w14:textId="77777777" w:rsidR="003D69BE" w:rsidRDefault="003D69B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1D3671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BE4C5D" w14:textId="77777777" w:rsidR="003D69BE" w:rsidRDefault="003D69BE">
            <w:r>
              <w:rPr>
                <w:sz w:val="16"/>
                <w:szCs w:val="16"/>
              </w:rPr>
              <w:t>R5-232515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847849" w14:textId="77777777" w:rsidR="003D69BE" w:rsidRDefault="003D69BE">
            <w:r>
              <w:rPr>
                <w:sz w:val="16"/>
                <w:szCs w:val="16"/>
              </w:rPr>
              <w:t>SGS Wireless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073C98" w14:textId="77777777" w:rsidR="003D69BE" w:rsidRDefault="003D69BE">
            <w:r>
              <w:rPr>
                <w:sz w:val="16"/>
                <w:szCs w:val="16"/>
              </w:rPr>
              <w:t>NR_HST_FR2-UEConTest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AC7646" w14:textId="77777777" w:rsidR="003D69BE" w:rsidRDefault="003D69BE">
            <w:r>
              <w:rPr>
                <w:sz w:val="16"/>
                <w:szCs w:val="16"/>
              </w:rPr>
              <w:t>6.2D.1.2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54245AE" w14:textId="77777777" w:rsidR="003D69BE" w:rsidRDefault="003D69BE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3D69BE" w14:paraId="039BA7BD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E1A6DA" w14:textId="77777777" w:rsidR="003D69BE" w:rsidRDefault="003D69BE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CA9E23" w14:textId="77777777" w:rsidR="003D69BE" w:rsidRDefault="003D69BE">
            <w:r>
              <w:rPr>
                <w:sz w:val="16"/>
                <w:szCs w:val="16"/>
              </w:rPr>
              <w:t>0922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216D3F" w14:textId="77777777" w:rsidR="003D69BE" w:rsidRDefault="003D6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68DD22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F833A0" w14:textId="77777777" w:rsidR="003D69BE" w:rsidRDefault="003D69BE">
            <w:r>
              <w:rPr>
                <w:sz w:val="16"/>
                <w:szCs w:val="16"/>
              </w:rPr>
              <w:t>HST FR2 6.3D.1 Minimum output power for UL MIMO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E14589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356C64" w14:textId="77777777" w:rsidR="003D69BE" w:rsidRDefault="003D69BE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8C0714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F8606E" w14:textId="77777777" w:rsidR="003D69BE" w:rsidRDefault="003D69BE">
            <w:r>
              <w:rPr>
                <w:sz w:val="16"/>
                <w:szCs w:val="16"/>
              </w:rPr>
              <w:t>R5-232516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9857D2" w14:textId="77777777" w:rsidR="003D69BE" w:rsidRDefault="003D69BE">
            <w:r>
              <w:rPr>
                <w:sz w:val="16"/>
                <w:szCs w:val="16"/>
              </w:rPr>
              <w:t>SGS Wireless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6DD06E" w14:textId="77777777" w:rsidR="003D69BE" w:rsidRDefault="003D69BE">
            <w:r>
              <w:rPr>
                <w:sz w:val="16"/>
                <w:szCs w:val="16"/>
              </w:rPr>
              <w:t>NR_HST_FR2-UEConTest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E1EE30" w14:textId="77777777" w:rsidR="003D69BE" w:rsidRDefault="003D69BE">
            <w:r>
              <w:rPr>
                <w:sz w:val="16"/>
                <w:szCs w:val="16"/>
              </w:rPr>
              <w:t>6.3D.1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7BACA9" w14:textId="77777777" w:rsidR="003D69BE" w:rsidRDefault="003D69BE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3D69BE" w14:paraId="004BC2F3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7EB70F" w14:textId="77777777" w:rsidR="003D69BE" w:rsidRDefault="003D69BE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41732B" w14:textId="77777777" w:rsidR="003D69BE" w:rsidRDefault="003D69BE">
            <w:r>
              <w:rPr>
                <w:sz w:val="16"/>
                <w:szCs w:val="16"/>
              </w:rPr>
              <w:t>0270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EC25B8" w14:textId="77777777" w:rsidR="003D69BE" w:rsidRDefault="003D6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6FC94E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8A776D" w14:textId="77777777" w:rsidR="003D69BE" w:rsidRDefault="003D69BE">
            <w:r>
              <w:rPr>
                <w:sz w:val="16"/>
                <w:szCs w:val="16"/>
              </w:rPr>
              <w:t>Addition of applicability for 5GS HST FR2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144C05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B510DF" w14:textId="77777777" w:rsidR="003D69BE" w:rsidRDefault="003D69BE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54DF34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039D78" w14:textId="77777777" w:rsidR="003D69BE" w:rsidRDefault="003D69BE">
            <w:r>
              <w:rPr>
                <w:sz w:val="16"/>
                <w:szCs w:val="16"/>
              </w:rPr>
              <w:t>R5-233506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BCB452" w14:textId="77777777" w:rsidR="003D69BE" w:rsidRDefault="003D69B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5EA2AE" w14:textId="77777777" w:rsidR="003D69BE" w:rsidRDefault="003D69BE">
            <w:r>
              <w:rPr>
                <w:sz w:val="16"/>
                <w:szCs w:val="16"/>
              </w:rPr>
              <w:t>NR_HST_FR2-UEConTest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B93AE7A" w14:textId="77777777" w:rsidR="003D69BE" w:rsidRDefault="003D6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9939D0" w14:textId="77777777" w:rsidR="003D69BE" w:rsidRDefault="003D69BE">
            <w:pPr>
              <w:rPr>
                <w:sz w:val="16"/>
                <w:szCs w:val="16"/>
              </w:rPr>
            </w:pPr>
          </w:p>
        </w:tc>
      </w:tr>
      <w:tr w:rsidR="003D69BE" w14:paraId="0F4A687E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828458" w14:textId="77777777" w:rsidR="003D69BE" w:rsidRDefault="003D69BE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1C1A49" w14:textId="77777777" w:rsidR="003D69BE" w:rsidRDefault="003D69BE">
            <w:r>
              <w:rPr>
                <w:sz w:val="16"/>
                <w:szCs w:val="16"/>
              </w:rPr>
              <w:t>2367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291D30" w14:textId="77777777" w:rsidR="003D69BE" w:rsidRDefault="003D6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519CE4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FCCABD" w14:textId="77777777" w:rsidR="003D69BE" w:rsidRDefault="003D69BE">
            <w:r>
              <w:rPr>
                <w:sz w:val="16"/>
                <w:szCs w:val="16"/>
              </w:rPr>
              <w:t>Addition of MAC-CE based active TCI state switch test case for HST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FAB4DC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F95408" w14:textId="77777777" w:rsidR="003D69BE" w:rsidRDefault="003D69BE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199757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CFB5AD" w14:textId="77777777" w:rsidR="003D69BE" w:rsidRDefault="003D69BE">
            <w:r>
              <w:rPr>
                <w:sz w:val="16"/>
                <w:szCs w:val="16"/>
              </w:rPr>
              <w:t>R5-233507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799C38" w14:textId="77777777" w:rsidR="003D69BE" w:rsidRDefault="003D69B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6AD92D" w14:textId="77777777" w:rsidR="003D69BE" w:rsidRDefault="003D69BE">
            <w:r>
              <w:rPr>
                <w:sz w:val="16"/>
                <w:szCs w:val="16"/>
              </w:rPr>
              <w:t>NR_HST_FR2-UEConTest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21A5C1A" w14:textId="77777777" w:rsidR="003D69BE" w:rsidRDefault="003D6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4C3999" w14:textId="77777777" w:rsidR="003D69BE" w:rsidRDefault="003D69BE">
            <w:pPr>
              <w:rPr>
                <w:sz w:val="16"/>
                <w:szCs w:val="16"/>
              </w:rPr>
            </w:pPr>
          </w:p>
        </w:tc>
      </w:tr>
      <w:tr w:rsidR="003D69BE" w14:paraId="051A7E07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976F4F" w14:textId="77777777" w:rsidR="003D69BE" w:rsidRDefault="003D69BE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95F2C1" w14:textId="77777777" w:rsidR="003D69BE" w:rsidRDefault="003D69BE">
            <w:r>
              <w:rPr>
                <w:sz w:val="16"/>
                <w:szCs w:val="16"/>
              </w:rPr>
              <w:t>0535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8EB3C7" w14:textId="77777777" w:rsidR="003D69BE" w:rsidRDefault="003D6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938EB8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D6EFDF" w14:textId="77777777" w:rsidR="003D69BE" w:rsidRDefault="003D69BE">
            <w:r>
              <w:rPr>
                <w:sz w:val="16"/>
                <w:szCs w:val="16"/>
              </w:rPr>
              <w:t>Updating for PC6 measurement error contribution descriptions for IFF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BD45B4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2808CC" w14:textId="77777777" w:rsidR="003D69BE" w:rsidRDefault="003D69BE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E63E11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E808B6" w14:textId="77777777" w:rsidR="003D69BE" w:rsidRDefault="003D69BE">
            <w:r>
              <w:rPr>
                <w:sz w:val="16"/>
                <w:szCs w:val="16"/>
              </w:rPr>
              <w:t>R5-233633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A31598" w14:textId="77777777" w:rsidR="003D69BE" w:rsidRDefault="003D69BE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803C24" w14:textId="77777777" w:rsidR="003D69BE" w:rsidRDefault="003D69BE">
            <w:r>
              <w:rPr>
                <w:sz w:val="16"/>
                <w:szCs w:val="16"/>
              </w:rPr>
              <w:t>NR_HST_FR2-UEConTest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8FF556" w14:textId="77777777" w:rsidR="003D69BE" w:rsidRDefault="003D6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C3D04A" w14:textId="77777777" w:rsidR="003D69BE" w:rsidRDefault="003D69BE">
            <w:pPr>
              <w:rPr>
                <w:sz w:val="16"/>
                <w:szCs w:val="16"/>
              </w:rPr>
            </w:pPr>
          </w:p>
        </w:tc>
      </w:tr>
    </w:tbl>
    <w:p w14:paraId="64618F88" w14:textId="77777777" w:rsidR="003D69BE" w:rsidRDefault="003D69BE" w:rsidP="003D69BE"/>
    <w:p w14:paraId="0DCC4F11" w14:textId="77777777" w:rsidR="003D69BE" w:rsidRDefault="003D69BE" w:rsidP="003D69BE"/>
    <w:p w14:paraId="79C8489A" w14:textId="77777777" w:rsidR="003D69BE" w:rsidRDefault="003D69BE" w:rsidP="003D69BE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RP-230958</w:t>
      </w:r>
      <w:r>
        <w:rPr>
          <w:b/>
          <w:i/>
          <w:noProof/>
          <w:sz w:val="28"/>
        </w:rPr>
        <w:fldChar w:fldCharType="end"/>
      </w:r>
    </w:p>
    <w:p w14:paraId="139641C5" w14:textId="77777777" w:rsidR="003D69BE" w:rsidRDefault="003D69BE" w:rsidP="003D69BE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0665E5EE" w14:textId="77777777" w:rsidR="003D69BE" w:rsidRDefault="003D69BE" w:rsidP="003D69BE">
      <w:pPr>
        <w:rPr>
          <w:rFonts w:ascii="Arial" w:hAnsi="Arial" w:cs="Arial"/>
          <w:b/>
          <w:bCs/>
          <w:lang w:val="en-US"/>
        </w:rPr>
      </w:pPr>
    </w:p>
    <w:p w14:paraId="0E329A41" w14:textId="77777777" w:rsidR="003D69BE" w:rsidRDefault="003D69BE" w:rsidP="003D69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46546B55" w14:textId="77777777" w:rsidR="003D69BE" w:rsidRDefault="003D69BE" w:rsidP="003D69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NR Sidelink Relay (NR_SL_relay-UEConTest)</w:t>
      </w:r>
      <w:r>
        <w:rPr>
          <w:rFonts w:ascii="Arial" w:hAnsi="Arial" w:cs="Arial"/>
          <w:b/>
          <w:bCs/>
        </w:rPr>
        <w:fldChar w:fldCharType="end"/>
      </w:r>
    </w:p>
    <w:p w14:paraId="2FA66CCE" w14:textId="77777777" w:rsidR="003D69BE" w:rsidRDefault="003D69BE" w:rsidP="003D69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13.3.30</w:t>
      </w:r>
      <w:r>
        <w:rPr>
          <w:rFonts w:ascii="Arial" w:hAnsi="Arial" w:cs="Arial"/>
          <w:b/>
          <w:bCs/>
        </w:rPr>
        <w:fldChar w:fldCharType="end"/>
      </w:r>
    </w:p>
    <w:p w14:paraId="1EA8D4E8" w14:textId="77777777" w:rsidR="003D69BE" w:rsidRDefault="003D69BE" w:rsidP="003D69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DFC995A" w14:textId="77777777" w:rsidR="003D69BE" w:rsidRDefault="003D69BE" w:rsidP="003D69B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E940010" w14:textId="77777777" w:rsidR="003D69BE" w:rsidRDefault="003D69BE" w:rsidP="003D69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3D69BE" w14:paraId="3F0A427F" w14:textId="77777777" w:rsidTr="003D69BE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ED35502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C70F67B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4ACB4D6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0A23BA7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AD73B34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E0702F1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E08DB94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4DC7257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81B4893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9BC087E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D9EA27C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9CC71A6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330B7DC" w14:textId="77777777" w:rsidR="003D69BE" w:rsidRDefault="003D69BE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3D69BE" w14:paraId="153B79C4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A5D83C" w14:textId="77777777" w:rsidR="003D69BE" w:rsidRDefault="003D69B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651DF6" w14:textId="77777777" w:rsidR="003D69BE" w:rsidRDefault="003D69BE">
            <w:r>
              <w:rPr>
                <w:sz w:val="16"/>
                <w:szCs w:val="16"/>
              </w:rPr>
              <w:t>2777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3B27A1" w14:textId="77777777" w:rsidR="003D69BE" w:rsidRDefault="003D6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6C2D58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1479BD" w14:textId="77777777" w:rsidR="003D69BE" w:rsidRDefault="003D69BE">
            <w:r>
              <w:rPr>
                <w:sz w:val="16"/>
                <w:szCs w:val="16"/>
              </w:rPr>
              <w:t>Addition of PC5 RRC message uuMessageTransferSidelink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8F0960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6766D0" w14:textId="77777777" w:rsidR="003D69BE" w:rsidRDefault="003D69BE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E02994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A801D0" w14:textId="77777777" w:rsidR="003D69BE" w:rsidRDefault="003D69BE">
            <w:r>
              <w:rPr>
                <w:sz w:val="16"/>
                <w:szCs w:val="16"/>
              </w:rPr>
              <w:t>R5-233423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5A4388" w14:textId="77777777" w:rsidR="003D69BE" w:rsidRDefault="003D69BE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DD9060" w14:textId="77777777" w:rsidR="003D69BE" w:rsidRDefault="003D69BE"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F86FCB" w14:textId="77777777" w:rsidR="003D69BE" w:rsidRDefault="003D6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E58C13" w14:textId="77777777" w:rsidR="003D69BE" w:rsidRDefault="003D69BE">
            <w:pPr>
              <w:rPr>
                <w:sz w:val="16"/>
                <w:szCs w:val="16"/>
              </w:rPr>
            </w:pPr>
          </w:p>
        </w:tc>
      </w:tr>
      <w:tr w:rsidR="003D69BE" w14:paraId="33FB60E1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BB04E9" w14:textId="77777777" w:rsidR="003D69BE" w:rsidRDefault="003D69B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B814AC" w14:textId="77777777" w:rsidR="003D69BE" w:rsidRDefault="003D69BE">
            <w:r>
              <w:rPr>
                <w:sz w:val="16"/>
                <w:szCs w:val="16"/>
              </w:rPr>
              <w:t>2778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FDBC8A" w14:textId="77777777" w:rsidR="003D69BE" w:rsidRDefault="003D6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36BA7F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9D7519" w14:textId="77777777" w:rsidR="003D69BE" w:rsidRDefault="003D69BE">
            <w:r>
              <w:rPr>
                <w:sz w:val="16"/>
                <w:szCs w:val="16"/>
              </w:rPr>
              <w:t>Addition of PC5 RRC RemoteUEInformationSidelink message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A22D8E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BA6286" w14:textId="77777777" w:rsidR="003D69BE" w:rsidRDefault="003D69BE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628287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363256" w14:textId="77777777" w:rsidR="003D69BE" w:rsidRDefault="003D69BE">
            <w:r>
              <w:rPr>
                <w:sz w:val="16"/>
                <w:szCs w:val="16"/>
              </w:rPr>
              <w:t>R5-233424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35D70C" w14:textId="77777777" w:rsidR="003D69BE" w:rsidRDefault="003D69BE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87BDFA" w14:textId="77777777" w:rsidR="003D69BE" w:rsidRDefault="003D69BE"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8FF8C2" w14:textId="77777777" w:rsidR="003D69BE" w:rsidRDefault="003D6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5471B9F" w14:textId="77777777" w:rsidR="003D69BE" w:rsidRDefault="003D69BE">
            <w:pPr>
              <w:rPr>
                <w:sz w:val="16"/>
                <w:szCs w:val="16"/>
              </w:rPr>
            </w:pPr>
          </w:p>
        </w:tc>
      </w:tr>
      <w:tr w:rsidR="003D69BE" w14:paraId="47BABCB3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C06178" w14:textId="77777777" w:rsidR="003D69BE" w:rsidRDefault="003D69B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68083E" w14:textId="77777777" w:rsidR="003D69BE" w:rsidRDefault="003D69BE">
            <w:r>
              <w:rPr>
                <w:sz w:val="16"/>
                <w:szCs w:val="16"/>
              </w:rPr>
              <w:t>2779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110F95" w14:textId="77777777" w:rsidR="003D69BE" w:rsidRDefault="003D6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8FB7E5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8EB444" w14:textId="77777777" w:rsidR="003D69BE" w:rsidRDefault="003D69BE">
            <w:r>
              <w:rPr>
                <w:sz w:val="16"/>
                <w:szCs w:val="16"/>
              </w:rPr>
              <w:t>Update of PC5 RRC message SL-L2RelayUE-Config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A67A15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A64841" w14:textId="77777777" w:rsidR="003D69BE" w:rsidRDefault="003D69BE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2EAA2D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433B8B" w14:textId="77777777" w:rsidR="003D69BE" w:rsidRDefault="003D69BE">
            <w:r>
              <w:rPr>
                <w:sz w:val="16"/>
                <w:szCs w:val="16"/>
              </w:rPr>
              <w:t>R5-233426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500A02" w14:textId="77777777" w:rsidR="003D69BE" w:rsidRDefault="003D69BE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9CB648" w14:textId="77777777" w:rsidR="003D69BE" w:rsidRDefault="003D69BE"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A09D3E7" w14:textId="77777777" w:rsidR="003D69BE" w:rsidRDefault="003D6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613268D" w14:textId="77777777" w:rsidR="003D69BE" w:rsidRDefault="003D69BE">
            <w:pPr>
              <w:rPr>
                <w:sz w:val="16"/>
                <w:szCs w:val="16"/>
              </w:rPr>
            </w:pPr>
          </w:p>
        </w:tc>
      </w:tr>
      <w:tr w:rsidR="003D69BE" w14:paraId="10EBD319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E5F1D2" w14:textId="77777777" w:rsidR="003D69BE" w:rsidRDefault="003D69B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7AFA7A" w14:textId="77777777" w:rsidR="003D69BE" w:rsidRDefault="003D69BE">
            <w:r>
              <w:rPr>
                <w:sz w:val="16"/>
                <w:szCs w:val="16"/>
              </w:rPr>
              <w:t>2780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E7F776" w14:textId="77777777" w:rsidR="003D69BE" w:rsidRDefault="003D69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0D14E0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E6B941" w14:textId="77777777" w:rsidR="003D69BE" w:rsidRDefault="003D69BE">
            <w:r>
              <w:rPr>
                <w:sz w:val="16"/>
                <w:szCs w:val="16"/>
              </w:rPr>
              <w:t>Update of PC5 RRC message Uu-RelayRLC-ChannelConfig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5DE853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A69FC8" w14:textId="77777777" w:rsidR="003D69BE" w:rsidRDefault="003D69BE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4C7727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83CF2F" w14:textId="77777777" w:rsidR="003D69BE" w:rsidRDefault="003D69BE">
            <w:r>
              <w:rPr>
                <w:sz w:val="16"/>
                <w:szCs w:val="16"/>
              </w:rPr>
              <w:t>R5-233425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B02ADF" w14:textId="77777777" w:rsidR="003D69BE" w:rsidRDefault="003D69BE">
            <w:r>
              <w:rPr>
                <w:sz w:val="16"/>
                <w:szCs w:val="16"/>
              </w:rPr>
              <w:t>TDIA,CATT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697CF6" w14:textId="77777777" w:rsidR="003D69BE" w:rsidRDefault="003D69BE"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EBBBF1" w14:textId="77777777" w:rsidR="003D69BE" w:rsidRDefault="003D69B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495C678" w14:textId="77777777" w:rsidR="003D69BE" w:rsidRDefault="003D69BE">
            <w:pPr>
              <w:rPr>
                <w:sz w:val="16"/>
                <w:szCs w:val="16"/>
              </w:rPr>
            </w:pPr>
          </w:p>
        </w:tc>
      </w:tr>
      <w:tr w:rsidR="003D69BE" w14:paraId="6B7250AA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0E0FF8" w14:textId="77777777" w:rsidR="003D69BE" w:rsidRDefault="003D69B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87652D" w14:textId="77777777" w:rsidR="003D69BE" w:rsidRDefault="003D69BE">
            <w:r>
              <w:rPr>
                <w:sz w:val="16"/>
                <w:szCs w:val="16"/>
              </w:rPr>
              <w:t>2782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413F25" w14:textId="77777777" w:rsidR="003D69BE" w:rsidRDefault="003D6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205970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140636" w14:textId="77777777" w:rsidR="003D69BE" w:rsidRDefault="003D69BE">
            <w:r>
              <w:rPr>
                <w:sz w:val="16"/>
                <w:szCs w:val="16"/>
              </w:rPr>
              <w:t>Update of the contents of RRC messages for L2 U2N relay related operation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3F2E5E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E2A371" w14:textId="77777777" w:rsidR="003D69BE" w:rsidRDefault="003D69BE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A4F0FB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BD993C" w14:textId="77777777" w:rsidR="003D69BE" w:rsidRDefault="003D69BE">
            <w:r>
              <w:rPr>
                <w:sz w:val="16"/>
                <w:szCs w:val="16"/>
              </w:rPr>
              <w:t>R5-232743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AC7AA5" w14:textId="77777777" w:rsidR="003D69BE" w:rsidRDefault="003D69BE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EA02B4" w14:textId="77777777" w:rsidR="003D69BE" w:rsidRDefault="003D69BE"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76897D" w14:textId="77777777" w:rsidR="003D69BE" w:rsidRDefault="003D69BE">
            <w:r>
              <w:rPr>
                <w:sz w:val="16"/>
                <w:szCs w:val="16"/>
              </w:rPr>
              <w:t>4.6.1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C852893" w14:textId="77777777" w:rsidR="003D69BE" w:rsidRDefault="003D69BE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D69BE" w14:paraId="18D37E8C" w14:textId="77777777" w:rsidTr="003D69B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8D6B9E" w14:textId="77777777" w:rsidR="003D69BE" w:rsidRDefault="003D69BE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664892" w14:textId="77777777" w:rsidR="003D69BE" w:rsidRDefault="003D69BE">
            <w:r>
              <w:rPr>
                <w:sz w:val="16"/>
                <w:szCs w:val="16"/>
              </w:rPr>
              <w:t>2783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FAB70C" w14:textId="77777777" w:rsidR="003D69BE" w:rsidRDefault="003D69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4D0F11" w14:textId="77777777" w:rsidR="003D69BE" w:rsidRDefault="003D69B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47D27E" w14:textId="77777777" w:rsidR="003D69BE" w:rsidRDefault="003D69BE">
            <w:r>
              <w:rPr>
                <w:sz w:val="16"/>
                <w:szCs w:val="16"/>
              </w:rPr>
              <w:t>Update of the contents of Sidelink information elements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632B61" w14:textId="77777777" w:rsidR="003D69BE" w:rsidRDefault="003D69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83E886" w14:textId="77777777" w:rsidR="003D69BE" w:rsidRDefault="003D69BE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7C5709" w14:textId="77777777" w:rsidR="003D69BE" w:rsidRDefault="003D69BE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23E5DC" w14:textId="77777777" w:rsidR="003D69BE" w:rsidRDefault="003D69BE">
            <w:r>
              <w:rPr>
                <w:sz w:val="16"/>
                <w:szCs w:val="16"/>
              </w:rPr>
              <w:t>R5-232746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3610D9" w14:textId="77777777" w:rsidR="003D69BE" w:rsidRDefault="003D69BE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312C47" w14:textId="77777777" w:rsidR="003D69BE" w:rsidRDefault="003D69BE"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7C524B" w14:textId="77777777" w:rsidR="003D69BE" w:rsidRDefault="003D69BE">
            <w:r>
              <w:rPr>
                <w:sz w:val="16"/>
                <w:szCs w:val="16"/>
              </w:rPr>
              <w:t>4.6.6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46DF16B" w14:textId="77777777" w:rsidR="003D69BE" w:rsidRDefault="003D69BE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14:paraId="04AA9130" w14:textId="77777777" w:rsidR="003D69BE" w:rsidRDefault="003D69BE" w:rsidP="003D69BE"/>
    <w:p w14:paraId="1E908720" w14:textId="77777777" w:rsidR="003D69BE" w:rsidRDefault="003D69BE" w:rsidP="003D69BE"/>
    <w:p w14:paraId="53F4D5E1" w14:textId="77777777" w:rsidR="00AA7C48" w:rsidRDefault="00AA7C48" w:rsidP="00AA7C48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RP-230959</w:t>
      </w:r>
      <w:r>
        <w:rPr>
          <w:b/>
          <w:i/>
          <w:noProof/>
          <w:sz w:val="28"/>
        </w:rPr>
        <w:fldChar w:fldCharType="end"/>
      </w:r>
    </w:p>
    <w:p w14:paraId="72BE0AED" w14:textId="77777777" w:rsidR="00AA7C48" w:rsidRDefault="00AA7C48" w:rsidP="00AA7C48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7FB61F67" w14:textId="77777777" w:rsidR="00AA7C48" w:rsidRDefault="00AA7C48" w:rsidP="00AA7C48">
      <w:pPr>
        <w:rPr>
          <w:rFonts w:ascii="Arial" w:hAnsi="Arial" w:cs="Arial"/>
          <w:b/>
          <w:bCs/>
          <w:lang w:val="en-US"/>
        </w:rPr>
      </w:pPr>
    </w:p>
    <w:p w14:paraId="08DFB59F" w14:textId="77777777" w:rsidR="00AA7C48" w:rsidRDefault="00AA7C48" w:rsidP="00AA7C4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09474A57" w14:textId="77777777" w:rsidR="00AA7C48" w:rsidRDefault="00AA7C48" w:rsidP="00AA7C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UE power saving enhancements for NR (NR_UE_pow_sav_enh_plus_CT-UEConTest)</w:t>
      </w:r>
      <w:r>
        <w:rPr>
          <w:rFonts w:ascii="Arial" w:hAnsi="Arial" w:cs="Arial"/>
          <w:b/>
          <w:bCs/>
        </w:rPr>
        <w:fldChar w:fldCharType="end"/>
      </w:r>
    </w:p>
    <w:p w14:paraId="0EFB9A37" w14:textId="77777777" w:rsidR="00AA7C48" w:rsidRDefault="00AA7C48" w:rsidP="00AA7C4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13.3.31</w:t>
      </w:r>
      <w:r>
        <w:rPr>
          <w:rFonts w:ascii="Arial" w:hAnsi="Arial" w:cs="Arial"/>
          <w:b/>
          <w:bCs/>
        </w:rPr>
        <w:fldChar w:fldCharType="end"/>
      </w:r>
    </w:p>
    <w:p w14:paraId="6557E2B4" w14:textId="77777777" w:rsidR="00AA7C48" w:rsidRDefault="00AA7C48" w:rsidP="00AA7C4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7A11277" w14:textId="77777777" w:rsidR="00AA7C48" w:rsidRDefault="00AA7C48" w:rsidP="00AA7C4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94E61D4" w14:textId="77777777" w:rsidR="00AA7C48" w:rsidRDefault="00AA7C48" w:rsidP="00AA7C4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AA7C48" w14:paraId="6F784EA8" w14:textId="77777777" w:rsidTr="00AA7C48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F0BF2EF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8738A7A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3942105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4C38739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C275758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C4EA94D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0C1E31D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93297FE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4FDB78D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477729E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574DB6E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F130878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838A0A9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AA7C48" w14:paraId="6F4697D9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6E6602" w14:textId="77777777" w:rsidR="00AA7C48" w:rsidRDefault="00AA7C48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4C58FC" w14:textId="77777777" w:rsidR="00AA7C48" w:rsidRDefault="00AA7C48">
            <w:r>
              <w:rPr>
                <w:sz w:val="16"/>
                <w:szCs w:val="16"/>
              </w:rPr>
              <w:t>3626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FE7192" w14:textId="77777777" w:rsidR="00AA7C48" w:rsidRDefault="00AA7C4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57C674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6536DD" w14:textId="77777777" w:rsidR="00AA7C48" w:rsidRDefault="00AA7C48">
            <w:r>
              <w:rPr>
                <w:sz w:val="16"/>
                <w:szCs w:val="16"/>
              </w:rPr>
              <w:t>Correction to power saving enhancements TC 8.1.1.1a.1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F6BD9C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D4F74B" w14:textId="77777777" w:rsidR="00AA7C48" w:rsidRDefault="00AA7C4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1FC81F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4D18DD" w14:textId="77777777" w:rsidR="00AA7C48" w:rsidRDefault="00AA7C48">
            <w:r>
              <w:rPr>
                <w:sz w:val="16"/>
                <w:szCs w:val="16"/>
              </w:rPr>
              <w:t>R5-233427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BFBAB0" w14:textId="77777777" w:rsidR="00AA7C48" w:rsidRDefault="00AA7C4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69DB10" w14:textId="77777777" w:rsidR="00AA7C48" w:rsidRDefault="00AA7C48">
            <w:r>
              <w:rPr>
                <w:sz w:val="16"/>
                <w:szCs w:val="16"/>
              </w:rPr>
              <w:t>NR_UE_pow_sav_enh_plus_CT-UEConTest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05C895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ECD8D1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4C5EEF40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3C5C71" w14:textId="77777777" w:rsidR="00AA7C48" w:rsidRDefault="00AA7C48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B31139" w14:textId="77777777" w:rsidR="00AA7C48" w:rsidRDefault="00AA7C48">
            <w:r>
              <w:rPr>
                <w:sz w:val="16"/>
                <w:szCs w:val="16"/>
              </w:rPr>
              <w:t>3627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A89E10" w14:textId="77777777" w:rsidR="00AA7C48" w:rsidRDefault="00AA7C4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C49AEF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78BBD5" w14:textId="77777777" w:rsidR="00AA7C48" w:rsidRDefault="00AA7C48">
            <w:r>
              <w:rPr>
                <w:sz w:val="16"/>
                <w:szCs w:val="16"/>
              </w:rPr>
              <w:t>Correction to power saving enhancements TC 8.1.1.1a.2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CAC1B5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7602BD" w14:textId="77777777" w:rsidR="00AA7C48" w:rsidRDefault="00AA7C4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53D929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BEE531" w14:textId="77777777" w:rsidR="00AA7C48" w:rsidRDefault="00AA7C48">
            <w:r>
              <w:rPr>
                <w:sz w:val="16"/>
                <w:szCs w:val="16"/>
              </w:rPr>
              <w:t>R5-232051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6B66D6" w14:textId="77777777" w:rsidR="00AA7C48" w:rsidRDefault="00AA7C4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54F803" w14:textId="77777777" w:rsidR="00AA7C48" w:rsidRDefault="00AA7C48">
            <w:r>
              <w:rPr>
                <w:sz w:val="16"/>
                <w:szCs w:val="16"/>
              </w:rPr>
              <w:t>NR_UE_pow_sav_enh_plus_CT-UEConTest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3BB3D84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33D428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6819ABB1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0D5997" w14:textId="77777777" w:rsidR="00AA7C48" w:rsidRDefault="00AA7C48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32F2EA" w14:textId="77777777" w:rsidR="00AA7C48" w:rsidRDefault="00AA7C48">
            <w:r>
              <w:rPr>
                <w:sz w:val="16"/>
                <w:szCs w:val="16"/>
              </w:rPr>
              <w:t>3628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9DB4A1" w14:textId="77777777" w:rsidR="00AA7C48" w:rsidRDefault="00AA7C4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27521D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860344" w14:textId="77777777" w:rsidR="00AA7C48" w:rsidRDefault="00AA7C48">
            <w:r>
              <w:rPr>
                <w:sz w:val="16"/>
                <w:szCs w:val="16"/>
              </w:rPr>
              <w:t>Correction to power saving enhancements TC 8.1.1.1a.3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3834A7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48A231" w14:textId="77777777" w:rsidR="00AA7C48" w:rsidRDefault="00AA7C4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82FC21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0F5F04" w14:textId="77777777" w:rsidR="00AA7C48" w:rsidRDefault="00AA7C48">
            <w:r>
              <w:rPr>
                <w:sz w:val="16"/>
                <w:szCs w:val="16"/>
              </w:rPr>
              <w:t>R5-232052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BD2545" w14:textId="77777777" w:rsidR="00AA7C48" w:rsidRDefault="00AA7C4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4BBBFB" w14:textId="77777777" w:rsidR="00AA7C48" w:rsidRDefault="00AA7C48">
            <w:r>
              <w:rPr>
                <w:sz w:val="16"/>
                <w:szCs w:val="16"/>
              </w:rPr>
              <w:t>NR_UE_pow_sav_enh_plus_CT-UEConTest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7765F3" w14:textId="77777777" w:rsidR="00AA7C48" w:rsidRDefault="00AA7C48">
            <w:r>
              <w:rPr>
                <w:sz w:val="16"/>
                <w:szCs w:val="16"/>
              </w:rPr>
              <w:t>8.1.1.1a.3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F8EE5FB" w14:textId="77777777" w:rsidR="00AA7C48" w:rsidRDefault="00AA7C4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A7C48" w14:paraId="58AB8E78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DC9984" w14:textId="77777777" w:rsidR="00AA7C48" w:rsidRDefault="00AA7C48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FA2C3B" w14:textId="77777777" w:rsidR="00AA7C48" w:rsidRDefault="00AA7C48">
            <w:r>
              <w:rPr>
                <w:sz w:val="16"/>
                <w:szCs w:val="16"/>
              </w:rPr>
              <w:t>3629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7F8DA7" w14:textId="77777777" w:rsidR="00AA7C48" w:rsidRDefault="00AA7C4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6A1EAD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27B8FA" w14:textId="77777777" w:rsidR="00AA7C48" w:rsidRDefault="00AA7C48">
            <w:r>
              <w:rPr>
                <w:sz w:val="16"/>
                <w:szCs w:val="16"/>
              </w:rPr>
              <w:t>Correction to power saving enhancements TC 9.1.14.1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F01866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E4E922" w14:textId="77777777" w:rsidR="00AA7C48" w:rsidRDefault="00AA7C4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D07C4A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3D12E7" w14:textId="77777777" w:rsidR="00AA7C48" w:rsidRDefault="00AA7C48">
            <w:r>
              <w:rPr>
                <w:sz w:val="16"/>
                <w:szCs w:val="16"/>
              </w:rPr>
              <w:t>R5-232053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0AF098" w14:textId="77777777" w:rsidR="00AA7C48" w:rsidRDefault="00AA7C4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BCFEC3" w14:textId="77777777" w:rsidR="00AA7C48" w:rsidRDefault="00AA7C48">
            <w:r>
              <w:rPr>
                <w:sz w:val="16"/>
                <w:szCs w:val="16"/>
              </w:rPr>
              <w:t>NR_UE_pow_sav_enh_plus_CT-UEConTest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866F4F" w14:textId="77777777" w:rsidR="00AA7C48" w:rsidRDefault="00AA7C48">
            <w:r>
              <w:rPr>
                <w:sz w:val="16"/>
                <w:szCs w:val="16"/>
              </w:rPr>
              <w:t>9.1.14.1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F68F5D3" w14:textId="77777777" w:rsidR="00AA7C48" w:rsidRDefault="00AA7C4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A7C48" w14:paraId="2AB8D46D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85843C" w14:textId="77777777" w:rsidR="00AA7C48" w:rsidRDefault="00AA7C48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2EC830" w14:textId="77777777" w:rsidR="00AA7C48" w:rsidRDefault="00AA7C48">
            <w:r>
              <w:rPr>
                <w:sz w:val="16"/>
                <w:szCs w:val="16"/>
              </w:rPr>
              <w:t>3630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C2C3D6" w14:textId="77777777" w:rsidR="00AA7C48" w:rsidRDefault="00AA7C4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DFBFE3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D12475" w14:textId="77777777" w:rsidR="00AA7C48" w:rsidRDefault="00AA7C48">
            <w:r>
              <w:rPr>
                <w:sz w:val="16"/>
                <w:szCs w:val="16"/>
              </w:rPr>
              <w:t>Correction to power saving enhancements TC 11.4.1a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7070CD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A434B7" w14:textId="77777777" w:rsidR="00AA7C48" w:rsidRDefault="00AA7C4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87102C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842A99" w14:textId="77777777" w:rsidR="00AA7C48" w:rsidRDefault="00AA7C48">
            <w:r>
              <w:rPr>
                <w:sz w:val="16"/>
                <w:szCs w:val="16"/>
              </w:rPr>
              <w:t>R5-233428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62F56B" w14:textId="77777777" w:rsidR="00AA7C48" w:rsidRDefault="00AA7C4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6DC870" w14:textId="77777777" w:rsidR="00AA7C48" w:rsidRDefault="00AA7C48">
            <w:r>
              <w:rPr>
                <w:sz w:val="16"/>
                <w:szCs w:val="16"/>
              </w:rPr>
              <w:t>NR_UE_pow_sav_enh_plus_CT-UEConTest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0AF3DDC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E52493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1B446845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BA15D8" w14:textId="77777777" w:rsidR="00AA7C48" w:rsidRDefault="00AA7C48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E4B471" w14:textId="77777777" w:rsidR="00AA7C48" w:rsidRDefault="00AA7C48">
            <w:r>
              <w:rPr>
                <w:sz w:val="16"/>
                <w:szCs w:val="16"/>
              </w:rPr>
              <w:t>2419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EB3D01" w14:textId="77777777" w:rsidR="00AA7C48" w:rsidRDefault="00AA7C4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8FFCD9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E3CE1F" w14:textId="77777777" w:rsidR="00AA7C48" w:rsidRDefault="00AA7C48">
            <w:r>
              <w:rPr>
                <w:sz w:val="16"/>
                <w:szCs w:val="16"/>
              </w:rPr>
              <w:t>Addition of power savings RLM OOS test case 4.5.1.9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676B6E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913195" w14:textId="77777777" w:rsidR="00AA7C48" w:rsidRDefault="00AA7C48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27D3B4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F19188" w14:textId="77777777" w:rsidR="00AA7C48" w:rsidRDefault="00AA7C48">
            <w:r>
              <w:rPr>
                <w:sz w:val="16"/>
                <w:szCs w:val="16"/>
              </w:rPr>
              <w:t>R5-233619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68F309" w14:textId="77777777" w:rsidR="00AA7C48" w:rsidRDefault="00AA7C48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4077F0" w14:textId="77777777" w:rsidR="00AA7C48" w:rsidRDefault="00AA7C48">
            <w:r>
              <w:rPr>
                <w:sz w:val="16"/>
                <w:szCs w:val="16"/>
              </w:rPr>
              <w:t>NR_UE_pow_sav_enh_plus_CT-UEConTest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45F999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6851A07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3D516089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60DDDC" w14:textId="77777777" w:rsidR="00AA7C48" w:rsidRDefault="00AA7C48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2BFCA3" w14:textId="77777777" w:rsidR="00AA7C48" w:rsidRDefault="00AA7C48">
            <w:r>
              <w:rPr>
                <w:sz w:val="16"/>
                <w:szCs w:val="16"/>
              </w:rPr>
              <w:t>2420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87F080" w14:textId="77777777" w:rsidR="00AA7C48" w:rsidRDefault="00AA7C4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223EEF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D527F9" w14:textId="77777777" w:rsidR="00AA7C48" w:rsidRDefault="00AA7C48">
            <w:r>
              <w:rPr>
                <w:sz w:val="16"/>
                <w:szCs w:val="16"/>
              </w:rPr>
              <w:t>Addition of power savings RLM OOS test case 5.5.1.10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6B4A6E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134909" w14:textId="77777777" w:rsidR="00AA7C48" w:rsidRDefault="00AA7C48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E5A767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53D8AF" w14:textId="77777777" w:rsidR="00AA7C48" w:rsidRDefault="00AA7C48">
            <w:r>
              <w:rPr>
                <w:sz w:val="16"/>
                <w:szCs w:val="16"/>
              </w:rPr>
              <w:t>R5-233620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AC893E" w14:textId="77777777" w:rsidR="00AA7C48" w:rsidRDefault="00AA7C48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19D6EF" w14:textId="77777777" w:rsidR="00AA7C48" w:rsidRDefault="00AA7C48">
            <w:r>
              <w:rPr>
                <w:sz w:val="16"/>
                <w:szCs w:val="16"/>
              </w:rPr>
              <w:t>NR_UE_pow_sav_enh_plus_CT-UEConTest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574646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2FAECB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647D45A0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F149D9" w14:textId="77777777" w:rsidR="00AA7C48" w:rsidRDefault="00AA7C48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AB011E" w14:textId="77777777" w:rsidR="00AA7C48" w:rsidRDefault="00AA7C48">
            <w:r>
              <w:rPr>
                <w:sz w:val="16"/>
                <w:szCs w:val="16"/>
              </w:rPr>
              <w:t>2448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56BC54" w14:textId="77777777" w:rsidR="00AA7C48" w:rsidRDefault="00AA7C4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83D9F3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4D2DCB" w14:textId="77777777" w:rsidR="00AA7C48" w:rsidRDefault="00AA7C48">
            <w:r>
              <w:rPr>
                <w:sz w:val="16"/>
                <w:szCs w:val="16"/>
              </w:rPr>
              <w:t>Introduction of 6.5.1.9 power saving enhancement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E2C1F4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377532" w14:textId="77777777" w:rsidR="00AA7C48" w:rsidRDefault="00AA7C48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97EAE8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1BCE20" w14:textId="77777777" w:rsidR="00AA7C48" w:rsidRDefault="00AA7C48">
            <w:r>
              <w:rPr>
                <w:sz w:val="16"/>
                <w:szCs w:val="16"/>
              </w:rPr>
              <w:t>R5-233020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BF879A" w14:textId="77777777" w:rsidR="00AA7C48" w:rsidRDefault="00AA7C48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C200F3" w14:textId="77777777" w:rsidR="00AA7C48" w:rsidRDefault="00AA7C48">
            <w:r>
              <w:rPr>
                <w:sz w:val="16"/>
                <w:szCs w:val="16"/>
              </w:rPr>
              <w:t>NR_UE_pow_sav_enh_plus_CT-UEConTest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4AB5A98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BF5DC6" w14:textId="77777777" w:rsidR="00AA7C48" w:rsidRDefault="00AA7C48">
            <w:pPr>
              <w:rPr>
                <w:sz w:val="16"/>
                <w:szCs w:val="16"/>
              </w:rPr>
            </w:pPr>
          </w:p>
        </w:tc>
      </w:tr>
    </w:tbl>
    <w:p w14:paraId="34E4FD04" w14:textId="77777777" w:rsidR="00AA7C48" w:rsidRDefault="00AA7C48" w:rsidP="00AA7C48"/>
    <w:p w14:paraId="4FCB5FE3" w14:textId="77777777" w:rsidR="00AA7C48" w:rsidRDefault="00AA7C48" w:rsidP="00AA7C48"/>
    <w:p w14:paraId="1B9A3B6F" w14:textId="77777777" w:rsidR="00AA7C48" w:rsidRDefault="00AA7C48" w:rsidP="00AA7C48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RP-230960</w:t>
      </w:r>
      <w:r>
        <w:rPr>
          <w:b/>
          <w:i/>
          <w:noProof/>
          <w:sz w:val="28"/>
        </w:rPr>
        <w:fldChar w:fldCharType="end"/>
      </w:r>
    </w:p>
    <w:p w14:paraId="06E6CCAC" w14:textId="77777777" w:rsidR="00AA7C48" w:rsidRDefault="00AA7C48" w:rsidP="00AA7C48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5F469090" w14:textId="77777777" w:rsidR="00AA7C48" w:rsidRDefault="00AA7C48" w:rsidP="00AA7C48">
      <w:pPr>
        <w:rPr>
          <w:rFonts w:ascii="Arial" w:hAnsi="Arial" w:cs="Arial"/>
          <w:b/>
          <w:bCs/>
          <w:lang w:val="en-US"/>
        </w:rPr>
      </w:pPr>
    </w:p>
    <w:p w14:paraId="3124D95A" w14:textId="77777777" w:rsidR="00AA7C48" w:rsidRDefault="00AA7C48" w:rsidP="00AA7C4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6DB320E4" w14:textId="77777777" w:rsidR="00AA7C48" w:rsidRDefault="00AA7C48" w:rsidP="00AA7C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Further enhancements of NR RF requirements for frequency range 2 (FR2) (NR_RF_FR2_req_enh2-UEConTest)</w:t>
      </w:r>
      <w:r>
        <w:rPr>
          <w:rFonts w:ascii="Arial" w:hAnsi="Arial" w:cs="Arial"/>
          <w:b/>
          <w:bCs/>
        </w:rPr>
        <w:fldChar w:fldCharType="end"/>
      </w:r>
    </w:p>
    <w:p w14:paraId="0C01CACF" w14:textId="77777777" w:rsidR="00AA7C48" w:rsidRDefault="00AA7C48" w:rsidP="00AA7C4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13.3.32</w:t>
      </w:r>
      <w:r>
        <w:rPr>
          <w:rFonts w:ascii="Arial" w:hAnsi="Arial" w:cs="Arial"/>
          <w:b/>
          <w:bCs/>
        </w:rPr>
        <w:fldChar w:fldCharType="end"/>
      </w:r>
    </w:p>
    <w:p w14:paraId="3BCE23F7" w14:textId="77777777" w:rsidR="00AA7C48" w:rsidRDefault="00AA7C48" w:rsidP="00AA7C4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E46A07B" w14:textId="77777777" w:rsidR="00AA7C48" w:rsidRDefault="00AA7C48" w:rsidP="00AA7C4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6878226" w14:textId="77777777" w:rsidR="00AA7C48" w:rsidRDefault="00AA7C48" w:rsidP="00AA7C4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AA7C48" w14:paraId="1ECDDF93" w14:textId="77777777" w:rsidTr="00AA7C48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798C233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A5EE28F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5268575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1DA9692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9CF3A4D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DFC7EF4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A9F2E75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7C613D9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4F44166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97DD088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AB5A927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6271C66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5797017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AA7C48" w14:paraId="78FA1ED9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06CD3D" w14:textId="77777777" w:rsidR="00AA7C48" w:rsidRDefault="00AA7C48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FC77E6" w14:textId="77777777" w:rsidR="00AA7C48" w:rsidRDefault="00AA7C48">
            <w:r>
              <w:rPr>
                <w:sz w:val="16"/>
                <w:szCs w:val="16"/>
              </w:rPr>
              <w:t>2807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908B1F" w14:textId="77777777" w:rsidR="00AA7C48" w:rsidRDefault="00AA7C4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35F291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A75109" w14:textId="77777777" w:rsidR="00AA7C48" w:rsidRDefault="00AA7C48">
            <w:r>
              <w:rPr>
                <w:sz w:val="16"/>
                <w:szCs w:val="16"/>
              </w:rPr>
              <w:t>Update to TS 38.508-1 clause 4.6.3-200BB for FR2 UL Gaps IE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DC8E20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4542E3" w14:textId="77777777" w:rsidR="00AA7C48" w:rsidRDefault="00AA7C48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23A919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1B0B7C" w14:textId="77777777" w:rsidR="00AA7C48" w:rsidRDefault="00AA7C48">
            <w:r>
              <w:rPr>
                <w:sz w:val="16"/>
                <w:szCs w:val="16"/>
              </w:rPr>
              <w:t>R5-233675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946101" w14:textId="77777777" w:rsidR="00AA7C48" w:rsidRDefault="00AA7C48"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5A0562" w14:textId="77777777" w:rsidR="00AA7C48" w:rsidRDefault="00AA7C48">
            <w:r>
              <w:rPr>
                <w:sz w:val="16"/>
                <w:szCs w:val="16"/>
              </w:rPr>
              <w:t>NR_RF_FR2_req_enh2-UEConTest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8D45EA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BFED29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6312C44E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7E6CAF" w14:textId="77777777" w:rsidR="00AA7C48" w:rsidRDefault="00AA7C48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1C472C" w14:textId="77777777" w:rsidR="00AA7C48" w:rsidRDefault="00AA7C48">
            <w:r>
              <w:rPr>
                <w:sz w:val="16"/>
                <w:szCs w:val="16"/>
              </w:rPr>
              <w:t>0951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E33568" w14:textId="77777777" w:rsidR="00AA7C48" w:rsidRDefault="00AA7C4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84A920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59225E" w14:textId="77777777" w:rsidR="00AA7C48" w:rsidRDefault="00AA7C48">
            <w:r>
              <w:rPr>
                <w:sz w:val="16"/>
                <w:szCs w:val="16"/>
              </w:rPr>
              <w:t>Updates to FR2 RF test case 6.2.5 for EIRP with UL-Gaps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883FA7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FE926F" w14:textId="77777777" w:rsidR="00AA7C48" w:rsidRDefault="00AA7C4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44589C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081990" w14:textId="77777777" w:rsidR="00AA7C48" w:rsidRDefault="00AA7C48">
            <w:r>
              <w:rPr>
                <w:sz w:val="16"/>
                <w:szCs w:val="16"/>
              </w:rPr>
              <w:t>R5-233716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C96853" w14:textId="77777777" w:rsidR="00AA7C48" w:rsidRDefault="00AA7C48"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B42F23" w14:textId="77777777" w:rsidR="00AA7C48" w:rsidRDefault="00AA7C48">
            <w:r>
              <w:rPr>
                <w:sz w:val="16"/>
                <w:szCs w:val="16"/>
              </w:rPr>
              <w:t>NR_RF_FR2_req_enh2-UEConTest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813CA3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4001AD9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6908EEFA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01DD7E" w14:textId="77777777" w:rsidR="00AA7C48" w:rsidRDefault="00AA7C48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9B1FF5" w14:textId="77777777" w:rsidR="00AA7C48" w:rsidRDefault="00AA7C48">
            <w:r>
              <w:rPr>
                <w:sz w:val="16"/>
                <w:szCs w:val="16"/>
              </w:rPr>
              <w:t>0269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25FD80" w14:textId="77777777" w:rsidR="00AA7C48" w:rsidRDefault="00AA7C4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7B0F4F" w14:textId="77777777" w:rsidR="00AA7C48" w:rsidRDefault="00AA7C4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07348C" w14:textId="77777777" w:rsidR="00AA7C48" w:rsidRDefault="00AA7C48">
            <w:r>
              <w:rPr>
                <w:sz w:val="16"/>
                <w:szCs w:val="16"/>
              </w:rPr>
              <w:t>Adding applicability statement for SCell Activation and deactivation for SCell in FR2 inter-band in non-DRX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77B973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123B68" w14:textId="77777777" w:rsidR="00AA7C48" w:rsidRDefault="00AA7C48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7DDB53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53D120" w14:textId="77777777" w:rsidR="00AA7C48" w:rsidRDefault="00AA7C48">
            <w:r>
              <w:rPr>
                <w:sz w:val="16"/>
                <w:szCs w:val="16"/>
              </w:rPr>
              <w:t>R5-232129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8A8786" w14:textId="77777777" w:rsidR="00AA7C48" w:rsidRDefault="00AA7C4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7E03C9" w14:textId="77777777" w:rsidR="00AA7C48" w:rsidRDefault="00AA7C48">
            <w:r>
              <w:rPr>
                <w:sz w:val="16"/>
                <w:szCs w:val="16"/>
              </w:rPr>
              <w:t>NR_RF_FR2_req_enh2-UEConTest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640346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DE5253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2B2C00FB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C4C8D6" w14:textId="77777777" w:rsidR="00AA7C48" w:rsidRDefault="00AA7C48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596F52" w14:textId="77777777" w:rsidR="00AA7C48" w:rsidRDefault="00AA7C48">
            <w:r>
              <w:rPr>
                <w:sz w:val="16"/>
                <w:szCs w:val="16"/>
              </w:rPr>
              <w:t>0298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104B66" w14:textId="77777777" w:rsidR="00AA7C48" w:rsidRDefault="00AA7C4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293AC9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C0E360" w14:textId="77777777" w:rsidR="00AA7C48" w:rsidRDefault="00AA7C48">
            <w:r>
              <w:rPr>
                <w:sz w:val="16"/>
                <w:szCs w:val="16"/>
              </w:rPr>
              <w:t>Applicability updates to FR2 RF tests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DF9D68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A663A5" w14:textId="77777777" w:rsidR="00AA7C48" w:rsidRDefault="00AA7C48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4961A5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33D353" w14:textId="77777777" w:rsidR="00AA7C48" w:rsidRDefault="00AA7C48">
            <w:r>
              <w:rPr>
                <w:sz w:val="16"/>
                <w:szCs w:val="16"/>
              </w:rPr>
              <w:t>R5-233253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3F15EF" w14:textId="77777777" w:rsidR="00AA7C48" w:rsidRDefault="00AA7C48"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393230" w14:textId="77777777" w:rsidR="00AA7C48" w:rsidRDefault="00AA7C48">
            <w:r>
              <w:rPr>
                <w:sz w:val="16"/>
                <w:szCs w:val="16"/>
              </w:rPr>
              <w:t>NR_RF_FR2_req_enh2-UEConTest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2473666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0FED486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44CD3B69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2E7107" w14:textId="77777777" w:rsidR="00AA7C48" w:rsidRDefault="00AA7C48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B2FD32" w14:textId="77777777" w:rsidR="00AA7C48" w:rsidRDefault="00AA7C48">
            <w:r>
              <w:rPr>
                <w:sz w:val="16"/>
                <w:szCs w:val="16"/>
              </w:rPr>
              <w:t>2347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A85756" w14:textId="77777777" w:rsidR="00AA7C48" w:rsidRDefault="00AA7C4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2B2E80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A39714" w14:textId="77777777" w:rsidR="00AA7C48" w:rsidRDefault="00AA7C48">
            <w:r>
              <w:rPr>
                <w:sz w:val="16"/>
                <w:szCs w:val="16"/>
              </w:rPr>
              <w:t>UE UL carrier RRC reconfiguration delay test tolerances for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E7A50B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B37B7A" w14:textId="77777777" w:rsidR="00AA7C48" w:rsidRDefault="00AA7C48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94C10C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BEDF5F" w14:textId="77777777" w:rsidR="00AA7C48" w:rsidRDefault="00AA7C48">
            <w:r>
              <w:rPr>
                <w:sz w:val="16"/>
                <w:szCs w:val="16"/>
              </w:rPr>
              <w:t>R5-233663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8C1CA5" w14:textId="77777777" w:rsidR="00AA7C48" w:rsidRDefault="00AA7C4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33DDAD" w14:textId="77777777" w:rsidR="00AA7C48" w:rsidRDefault="00AA7C48">
            <w:r>
              <w:rPr>
                <w:sz w:val="16"/>
                <w:szCs w:val="16"/>
              </w:rPr>
              <w:t>NR_RF_FR2_req_enh2-UEConTest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ACC19B9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03D349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64EB2D3E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6D0537" w14:textId="77777777" w:rsidR="00AA7C48" w:rsidRDefault="00AA7C48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6DBFD5" w14:textId="77777777" w:rsidR="00AA7C48" w:rsidRDefault="00AA7C48">
            <w:r>
              <w:rPr>
                <w:sz w:val="16"/>
                <w:szCs w:val="16"/>
              </w:rPr>
              <w:t>2348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6538B4" w14:textId="77777777" w:rsidR="00AA7C48" w:rsidRDefault="00AA7C4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3D2191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3D78CA" w14:textId="77777777" w:rsidR="00AA7C48" w:rsidRDefault="00AA7C48">
            <w:r>
              <w:rPr>
                <w:sz w:val="16"/>
                <w:szCs w:val="16"/>
              </w:rPr>
              <w:t>Adding test case 7.5.3.3 for SCell Activation and deactivation for SCell in FR2 inter-band in non-DRX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4FB14D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51C199" w14:textId="77777777" w:rsidR="00AA7C48" w:rsidRDefault="00AA7C48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7CD044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4E97B2" w14:textId="77777777" w:rsidR="00AA7C48" w:rsidRDefault="00AA7C48">
            <w:r>
              <w:rPr>
                <w:sz w:val="16"/>
                <w:szCs w:val="16"/>
              </w:rPr>
              <w:t>R5-233618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1E5D16" w14:textId="77777777" w:rsidR="00AA7C48" w:rsidRDefault="00AA7C4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E5CB2B" w14:textId="77777777" w:rsidR="00AA7C48" w:rsidRDefault="00AA7C48">
            <w:r>
              <w:rPr>
                <w:sz w:val="16"/>
                <w:szCs w:val="16"/>
              </w:rPr>
              <w:t>NR_RF_FR2_req_enh2-UEConTest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AFF09D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AE6F28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1CEEB358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3389F4" w14:textId="77777777" w:rsidR="00AA7C48" w:rsidRDefault="00AA7C48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4014BB" w14:textId="77777777" w:rsidR="00AA7C48" w:rsidRDefault="00AA7C48">
            <w:r>
              <w:rPr>
                <w:sz w:val="16"/>
                <w:szCs w:val="16"/>
              </w:rPr>
              <w:t>0504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682187" w14:textId="77777777" w:rsidR="00AA7C48" w:rsidRDefault="00AA7C4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DAF87B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7B689E" w14:textId="77777777" w:rsidR="00AA7C48" w:rsidRDefault="00AA7C48">
            <w:r>
              <w:rPr>
                <w:sz w:val="16"/>
                <w:szCs w:val="16"/>
              </w:rPr>
              <w:t>TT analysis for FR2 UE UL carrier RRC reconfiguration delay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693862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A4F046" w14:textId="77777777" w:rsidR="00AA7C48" w:rsidRDefault="00AA7C48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A2A41E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7EE1F3" w14:textId="77777777" w:rsidR="00AA7C48" w:rsidRDefault="00AA7C48">
            <w:r>
              <w:rPr>
                <w:sz w:val="16"/>
                <w:szCs w:val="16"/>
              </w:rPr>
              <w:t>R5-233664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AEF2F4" w14:textId="77777777" w:rsidR="00AA7C48" w:rsidRDefault="00AA7C4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AB6603" w14:textId="77777777" w:rsidR="00AA7C48" w:rsidRDefault="00AA7C48">
            <w:r>
              <w:rPr>
                <w:sz w:val="16"/>
                <w:szCs w:val="16"/>
              </w:rPr>
              <w:t>NR_RF_FR2_req_enh2-UEConTest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75662B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DD5ABC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3B89B49A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62F0AB" w14:textId="77777777" w:rsidR="00AA7C48" w:rsidRDefault="00AA7C48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B77E5A" w14:textId="77777777" w:rsidR="00AA7C48" w:rsidRDefault="00AA7C48">
            <w:r>
              <w:rPr>
                <w:sz w:val="16"/>
                <w:szCs w:val="16"/>
              </w:rPr>
              <w:t>0783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771F4E" w14:textId="77777777" w:rsidR="00AA7C48" w:rsidRDefault="00AA7C4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F8E0A9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CF6778" w14:textId="77777777" w:rsidR="00AA7C48" w:rsidRDefault="00AA7C48">
            <w:r>
              <w:rPr>
                <w:sz w:val="16"/>
                <w:szCs w:val="16"/>
              </w:rPr>
              <w:t>TP Analysis for FR2 RF test case involving EIRP with UL-Gaps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C149A7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334F8E" w14:textId="77777777" w:rsidR="00AA7C48" w:rsidRDefault="00AA7C48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7FC3CB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8707FB" w14:textId="77777777" w:rsidR="00AA7C48" w:rsidRDefault="00AA7C48">
            <w:r>
              <w:rPr>
                <w:sz w:val="16"/>
                <w:szCs w:val="16"/>
              </w:rPr>
              <w:t>R5-233256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49FBBB" w14:textId="77777777" w:rsidR="00AA7C48" w:rsidRDefault="00AA7C48"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4AFCB7" w14:textId="77777777" w:rsidR="00AA7C48" w:rsidRDefault="00AA7C48">
            <w:r>
              <w:rPr>
                <w:sz w:val="16"/>
                <w:szCs w:val="16"/>
              </w:rPr>
              <w:t>NR_RF_FR2_req_enh2-UEConTest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DCDD2C6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1BA4B0" w14:textId="77777777" w:rsidR="00AA7C48" w:rsidRDefault="00AA7C48">
            <w:pPr>
              <w:rPr>
                <w:sz w:val="16"/>
                <w:szCs w:val="16"/>
              </w:rPr>
            </w:pPr>
          </w:p>
        </w:tc>
      </w:tr>
    </w:tbl>
    <w:p w14:paraId="2CE2486B" w14:textId="77777777" w:rsidR="00AA7C48" w:rsidRDefault="00AA7C48" w:rsidP="00AA7C48"/>
    <w:p w14:paraId="00010DDD" w14:textId="77777777" w:rsidR="00AA7C48" w:rsidRDefault="00AA7C48" w:rsidP="00AA7C48"/>
    <w:p w14:paraId="6C61BD00" w14:textId="77777777" w:rsidR="000743A6" w:rsidRPr="00917427" w:rsidRDefault="000743A6" w:rsidP="000743A6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100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RP-230991</w:t>
      </w:r>
      <w:r>
        <w:rPr>
          <w:b/>
          <w:i/>
          <w:noProof/>
          <w:sz w:val="28"/>
        </w:rPr>
        <w:fldChar w:fldCharType="end"/>
      </w:r>
    </w:p>
    <w:p w14:paraId="7C9C9412" w14:textId="77777777" w:rsidR="000743A6" w:rsidRPr="00784730" w:rsidRDefault="000743A6" w:rsidP="000743A6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Taipei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14th Jun 2023</w:t>
      </w:r>
      <w:r w:rsidRPr="00784730">
        <w:rPr>
          <w:b/>
          <w:noProof/>
          <w:sz w:val="24"/>
        </w:rPr>
        <w:fldChar w:fldCharType="end"/>
      </w:r>
    </w:p>
    <w:p w14:paraId="1DE9661C" w14:textId="77777777" w:rsidR="000743A6" w:rsidRPr="00050554" w:rsidRDefault="000743A6" w:rsidP="000743A6">
      <w:pPr>
        <w:rPr>
          <w:rFonts w:ascii="Arial" w:hAnsi="Arial" w:cs="Arial"/>
          <w:b/>
          <w:bCs/>
          <w:lang w:val="en-US"/>
        </w:rPr>
      </w:pPr>
    </w:p>
    <w:p w14:paraId="1DFF057C" w14:textId="77777777" w:rsidR="000743A6" w:rsidRDefault="000743A6" w:rsidP="000743A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5B821A32" w14:textId="77777777" w:rsidR="000743A6" w:rsidRPr="00E145B1" w:rsidRDefault="000743A6" w:rsidP="000743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UE Conformance - User Plane Integrity Protection support for EPC connected architectures (incl. CT/SA aspects) (UPIP_SEC_LTE-RAN-UEConTest)</w:t>
      </w:r>
      <w:r>
        <w:rPr>
          <w:rFonts w:ascii="Arial" w:hAnsi="Arial" w:cs="Arial"/>
          <w:b/>
          <w:bCs/>
        </w:rPr>
        <w:fldChar w:fldCharType="end"/>
      </w:r>
    </w:p>
    <w:p w14:paraId="2933DA30" w14:textId="77777777" w:rsidR="000743A6" w:rsidRDefault="000743A6" w:rsidP="000743A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13.3.35</w:t>
      </w:r>
      <w:r>
        <w:rPr>
          <w:rFonts w:ascii="Arial" w:hAnsi="Arial" w:cs="Arial"/>
          <w:b/>
          <w:bCs/>
        </w:rPr>
        <w:fldChar w:fldCharType="end"/>
      </w:r>
    </w:p>
    <w:p w14:paraId="45463E1A" w14:textId="77777777" w:rsidR="000743A6" w:rsidRDefault="000743A6" w:rsidP="000743A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2C93D0B" w14:textId="77777777" w:rsidR="000743A6" w:rsidRDefault="000743A6" w:rsidP="000743A6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D37A16A" w14:textId="77777777" w:rsidR="000743A6" w:rsidRPr="004E535C" w:rsidRDefault="000743A6" w:rsidP="000743A6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100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743A6" w:rsidRPr="004E535C" w14:paraId="1389C557" w14:textId="77777777" w:rsidTr="0055613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A385839" w14:textId="77777777" w:rsidR="000743A6" w:rsidRPr="00BF1EB6" w:rsidRDefault="000743A6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E9D27CC" w14:textId="77777777" w:rsidR="000743A6" w:rsidRPr="00BF1EB6" w:rsidRDefault="000743A6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E0C9393" w14:textId="77777777" w:rsidR="000743A6" w:rsidRPr="00BF1EB6" w:rsidRDefault="000743A6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3865FC5" w14:textId="77777777" w:rsidR="000743A6" w:rsidRPr="00BF1EB6" w:rsidRDefault="000743A6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514DB96" w14:textId="77777777" w:rsidR="000743A6" w:rsidRPr="00BF1EB6" w:rsidRDefault="000743A6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C38ED39" w14:textId="77777777" w:rsidR="000743A6" w:rsidRPr="00BF1EB6" w:rsidRDefault="000743A6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EF1748D" w14:textId="77777777" w:rsidR="000743A6" w:rsidRPr="00BF1EB6" w:rsidRDefault="000743A6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011450D" w14:textId="77777777" w:rsidR="000743A6" w:rsidRPr="00BF1EB6" w:rsidRDefault="000743A6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192D910" w14:textId="77777777" w:rsidR="000743A6" w:rsidRPr="00BF1EB6" w:rsidRDefault="000743A6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99E36BF" w14:textId="77777777" w:rsidR="000743A6" w:rsidRPr="00BF1EB6" w:rsidRDefault="000743A6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5A701A6" w14:textId="77777777" w:rsidR="000743A6" w:rsidRPr="00BF1EB6" w:rsidRDefault="000743A6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2F702FC" w14:textId="77777777" w:rsidR="000743A6" w:rsidRPr="00BF1EB6" w:rsidRDefault="000743A6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93A7AE7" w14:textId="77777777" w:rsidR="000743A6" w:rsidRPr="00BF1EB6" w:rsidRDefault="000743A6" w:rsidP="0055613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743A6" w14:paraId="5E7E287F" w14:textId="77777777" w:rsidTr="0055613A">
        <w:tc>
          <w:tcPr>
            <w:tcW w:w="879" w:type="dxa"/>
          </w:tcPr>
          <w:p w14:paraId="276450C8" w14:textId="77777777" w:rsidR="000743A6" w:rsidRDefault="000743A6" w:rsidP="0055613A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4E7BC8A5" w14:textId="77777777" w:rsidR="000743A6" w:rsidRDefault="000743A6" w:rsidP="0055613A">
            <w:r>
              <w:rPr>
                <w:sz w:val="16"/>
                <w:szCs w:val="16"/>
              </w:rPr>
              <w:t>0476</w:t>
            </w:r>
          </w:p>
        </w:tc>
        <w:tc>
          <w:tcPr>
            <w:tcW w:w="517" w:type="dxa"/>
          </w:tcPr>
          <w:p w14:paraId="7DCD406C" w14:textId="77777777" w:rsidR="000743A6" w:rsidRDefault="000743A6" w:rsidP="0055613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2D714F" w14:textId="77777777" w:rsidR="000743A6" w:rsidRDefault="000743A6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860CA20" w14:textId="77777777" w:rsidR="000743A6" w:rsidRDefault="000743A6" w:rsidP="0055613A">
            <w:r>
              <w:rPr>
                <w:sz w:val="16"/>
                <w:szCs w:val="16"/>
              </w:rPr>
              <w:t>Add PICS for EPS UPIP</w:t>
            </w:r>
          </w:p>
        </w:tc>
        <w:tc>
          <w:tcPr>
            <w:tcW w:w="517" w:type="dxa"/>
          </w:tcPr>
          <w:p w14:paraId="14371315" w14:textId="77777777" w:rsidR="000743A6" w:rsidRDefault="000743A6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E3BDDC" w14:textId="77777777" w:rsidR="000743A6" w:rsidRDefault="000743A6" w:rsidP="0055613A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</w:tcPr>
          <w:p w14:paraId="7EF7615B" w14:textId="77777777" w:rsidR="000743A6" w:rsidRDefault="000743A6" w:rsidP="0055613A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35EE85A" w14:textId="77777777" w:rsidR="000743A6" w:rsidRDefault="000743A6" w:rsidP="0055613A">
            <w:r>
              <w:rPr>
                <w:sz w:val="16"/>
                <w:szCs w:val="16"/>
              </w:rPr>
              <w:t>R5-232965</w:t>
            </w:r>
          </w:p>
        </w:tc>
        <w:tc>
          <w:tcPr>
            <w:tcW w:w="1597" w:type="dxa"/>
          </w:tcPr>
          <w:p w14:paraId="1B04AE1F" w14:textId="77777777" w:rsidR="000743A6" w:rsidRDefault="000743A6" w:rsidP="0055613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D98A49E" w14:textId="77777777" w:rsidR="000743A6" w:rsidRDefault="000743A6" w:rsidP="0055613A">
            <w:r>
              <w:rPr>
                <w:sz w:val="16"/>
                <w:szCs w:val="16"/>
              </w:rPr>
              <w:t>UPIP_SEC_LTE-RAN-UEConTest</w:t>
            </w:r>
          </w:p>
        </w:tc>
        <w:tc>
          <w:tcPr>
            <w:tcW w:w="2323" w:type="dxa"/>
          </w:tcPr>
          <w:p w14:paraId="03F01493" w14:textId="77777777" w:rsidR="000743A6" w:rsidRDefault="000743A6" w:rsidP="0055613A">
            <w:r>
              <w:rPr>
                <w:sz w:val="16"/>
                <w:szCs w:val="16"/>
              </w:rPr>
              <w:t>A.4.3.7</w:t>
            </w:r>
          </w:p>
        </w:tc>
        <w:tc>
          <w:tcPr>
            <w:tcW w:w="998" w:type="dxa"/>
          </w:tcPr>
          <w:p w14:paraId="2C51F058" w14:textId="77777777" w:rsidR="000743A6" w:rsidRDefault="000743A6" w:rsidP="0055613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743A6" w14:paraId="6FAFA549" w14:textId="77777777" w:rsidTr="0055613A">
        <w:tc>
          <w:tcPr>
            <w:tcW w:w="879" w:type="dxa"/>
          </w:tcPr>
          <w:p w14:paraId="28E489BF" w14:textId="77777777" w:rsidR="000743A6" w:rsidRDefault="000743A6" w:rsidP="0055613A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28536A8" w14:textId="77777777" w:rsidR="000743A6" w:rsidRDefault="000743A6" w:rsidP="0055613A">
            <w:r>
              <w:rPr>
                <w:sz w:val="16"/>
                <w:szCs w:val="16"/>
              </w:rPr>
              <w:t>3786</w:t>
            </w:r>
          </w:p>
        </w:tc>
        <w:tc>
          <w:tcPr>
            <w:tcW w:w="517" w:type="dxa"/>
          </w:tcPr>
          <w:p w14:paraId="2B8EB5CE" w14:textId="77777777" w:rsidR="000743A6" w:rsidRDefault="000743A6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CE17375" w14:textId="77777777" w:rsidR="000743A6" w:rsidRDefault="000743A6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0171E42" w14:textId="77777777" w:rsidR="000743A6" w:rsidRDefault="000743A6" w:rsidP="0055613A">
            <w:r>
              <w:rPr>
                <w:sz w:val="16"/>
                <w:szCs w:val="16"/>
              </w:rPr>
              <w:t>Addition of UPIP TC 8.2.6.4.2-RRC re-establishment</w:t>
            </w:r>
          </w:p>
        </w:tc>
        <w:tc>
          <w:tcPr>
            <w:tcW w:w="517" w:type="dxa"/>
          </w:tcPr>
          <w:p w14:paraId="61F079C7" w14:textId="77777777" w:rsidR="000743A6" w:rsidRDefault="000743A6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7CC326" w14:textId="77777777" w:rsidR="000743A6" w:rsidRDefault="000743A6" w:rsidP="0055613A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A576C50" w14:textId="77777777" w:rsidR="000743A6" w:rsidRDefault="000743A6" w:rsidP="0055613A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56E2F4EE" w14:textId="77777777" w:rsidR="000743A6" w:rsidRDefault="000743A6" w:rsidP="0055613A">
            <w:r>
              <w:rPr>
                <w:sz w:val="16"/>
                <w:szCs w:val="16"/>
              </w:rPr>
              <w:t>R5-233391</w:t>
            </w:r>
          </w:p>
        </w:tc>
        <w:tc>
          <w:tcPr>
            <w:tcW w:w="1597" w:type="dxa"/>
          </w:tcPr>
          <w:p w14:paraId="5BDB2D52" w14:textId="77777777" w:rsidR="000743A6" w:rsidRDefault="000743A6" w:rsidP="0055613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2667AFC" w14:textId="77777777" w:rsidR="000743A6" w:rsidRDefault="000743A6" w:rsidP="0055613A">
            <w:r>
              <w:rPr>
                <w:sz w:val="16"/>
                <w:szCs w:val="16"/>
              </w:rPr>
              <w:t>UPIP_SEC_LTE-RAN-UEConTest</w:t>
            </w:r>
          </w:p>
        </w:tc>
        <w:tc>
          <w:tcPr>
            <w:tcW w:w="2323" w:type="dxa"/>
          </w:tcPr>
          <w:p w14:paraId="3088C102" w14:textId="77777777" w:rsidR="000743A6" w:rsidRDefault="000743A6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612AB2" w14:textId="77777777" w:rsidR="000743A6" w:rsidRDefault="000743A6" w:rsidP="0055613A">
            <w:pPr>
              <w:rPr>
                <w:sz w:val="16"/>
                <w:szCs w:val="16"/>
              </w:rPr>
            </w:pPr>
          </w:p>
        </w:tc>
      </w:tr>
      <w:tr w:rsidR="000743A6" w14:paraId="2E0AD004" w14:textId="77777777" w:rsidTr="0055613A">
        <w:tc>
          <w:tcPr>
            <w:tcW w:w="879" w:type="dxa"/>
          </w:tcPr>
          <w:p w14:paraId="4064CB52" w14:textId="77777777" w:rsidR="000743A6" w:rsidRDefault="000743A6" w:rsidP="0055613A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5D8CE8B" w14:textId="77777777" w:rsidR="000743A6" w:rsidRDefault="000743A6" w:rsidP="0055613A">
            <w:r>
              <w:rPr>
                <w:sz w:val="16"/>
                <w:szCs w:val="16"/>
              </w:rPr>
              <w:t>3787</w:t>
            </w:r>
          </w:p>
        </w:tc>
        <w:tc>
          <w:tcPr>
            <w:tcW w:w="517" w:type="dxa"/>
          </w:tcPr>
          <w:p w14:paraId="1978AED2" w14:textId="77777777" w:rsidR="000743A6" w:rsidRDefault="000743A6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D77FBC" w14:textId="77777777" w:rsidR="000743A6" w:rsidRDefault="000743A6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4C3A24" w14:textId="77777777" w:rsidR="000743A6" w:rsidRDefault="000743A6" w:rsidP="0055613A">
            <w:r>
              <w:rPr>
                <w:sz w:val="16"/>
                <w:szCs w:val="16"/>
              </w:rPr>
              <w:t>Addition of UPIP TC 8.2.6.4.3-HO</w:t>
            </w:r>
          </w:p>
        </w:tc>
        <w:tc>
          <w:tcPr>
            <w:tcW w:w="517" w:type="dxa"/>
          </w:tcPr>
          <w:p w14:paraId="425F7808" w14:textId="77777777" w:rsidR="000743A6" w:rsidRDefault="000743A6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8C959C" w14:textId="77777777" w:rsidR="000743A6" w:rsidRDefault="000743A6" w:rsidP="0055613A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23545F2F" w14:textId="77777777" w:rsidR="000743A6" w:rsidRDefault="000743A6" w:rsidP="0055613A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76D45BEC" w14:textId="77777777" w:rsidR="000743A6" w:rsidRDefault="000743A6" w:rsidP="0055613A">
            <w:r>
              <w:rPr>
                <w:sz w:val="16"/>
                <w:szCs w:val="16"/>
              </w:rPr>
              <w:t>R5-233392</w:t>
            </w:r>
          </w:p>
        </w:tc>
        <w:tc>
          <w:tcPr>
            <w:tcW w:w="1597" w:type="dxa"/>
          </w:tcPr>
          <w:p w14:paraId="4BD7625F" w14:textId="77777777" w:rsidR="000743A6" w:rsidRDefault="000743A6" w:rsidP="0055613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0E5B73F" w14:textId="77777777" w:rsidR="000743A6" w:rsidRDefault="000743A6" w:rsidP="0055613A">
            <w:r>
              <w:rPr>
                <w:sz w:val="16"/>
                <w:szCs w:val="16"/>
              </w:rPr>
              <w:t>UPIP_SEC_LTE-RAN-UEConTest</w:t>
            </w:r>
          </w:p>
        </w:tc>
        <w:tc>
          <w:tcPr>
            <w:tcW w:w="2323" w:type="dxa"/>
          </w:tcPr>
          <w:p w14:paraId="27B3B279" w14:textId="77777777" w:rsidR="000743A6" w:rsidRDefault="000743A6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D2837B" w14:textId="77777777" w:rsidR="000743A6" w:rsidRDefault="000743A6" w:rsidP="0055613A">
            <w:pPr>
              <w:rPr>
                <w:sz w:val="16"/>
                <w:szCs w:val="16"/>
              </w:rPr>
            </w:pPr>
          </w:p>
        </w:tc>
      </w:tr>
      <w:tr w:rsidR="000743A6" w14:paraId="73016E47" w14:textId="77777777" w:rsidTr="0055613A">
        <w:tc>
          <w:tcPr>
            <w:tcW w:w="879" w:type="dxa"/>
          </w:tcPr>
          <w:p w14:paraId="6FDAE41F" w14:textId="77777777" w:rsidR="000743A6" w:rsidRDefault="000743A6" w:rsidP="0055613A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3B6E5BB8" w14:textId="77777777" w:rsidR="000743A6" w:rsidRDefault="000743A6" w:rsidP="0055613A">
            <w:r>
              <w:rPr>
                <w:sz w:val="16"/>
                <w:szCs w:val="16"/>
              </w:rPr>
              <w:t>0357</w:t>
            </w:r>
          </w:p>
        </w:tc>
        <w:tc>
          <w:tcPr>
            <w:tcW w:w="517" w:type="dxa"/>
          </w:tcPr>
          <w:p w14:paraId="13C16F66" w14:textId="77777777" w:rsidR="000743A6" w:rsidRDefault="000743A6" w:rsidP="0055613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EDB4F74" w14:textId="77777777" w:rsidR="000743A6" w:rsidRDefault="000743A6" w:rsidP="0055613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840635" w14:textId="77777777" w:rsidR="000743A6" w:rsidRDefault="000743A6" w:rsidP="0055613A">
            <w:r>
              <w:rPr>
                <w:sz w:val="16"/>
                <w:szCs w:val="16"/>
              </w:rPr>
              <w:t>Add test applicability for EPS UPIP TC</w:t>
            </w:r>
          </w:p>
        </w:tc>
        <w:tc>
          <w:tcPr>
            <w:tcW w:w="517" w:type="dxa"/>
          </w:tcPr>
          <w:p w14:paraId="69EEFCD6" w14:textId="77777777" w:rsidR="000743A6" w:rsidRDefault="000743A6" w:rsidP="0055613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6698ED" w14:textId="77777777" w:rsidR="000743A6" w:rsidRDefault="000743A6" w:rsidP="0055613A">
            <w:r>
              <w:rPr>
                <w:sz w:val="16"/>
                <w:szCs w:val="16"/>
              </w:rPr>
              <w:t>17.2.1</w:t>
            </w:r>
          </w:p>
        </w:tc>
        <w:tc>
          <w:tcPr>
            <w:tcW w:w="758" w:type="dxa"/>
          </w:tcPr>
          <w:p w14:paraId="4B058740" w14:textId="77777777" w:rsidR="000743A6" w:rsidRDefault="000743A6" w:rsidP="0055613A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</w:tcPr>
          <w:p w14:paraId="2E228335" w14:textId="77777777" w:rsidR="000743A6" w:rsidRDefault="000743A6" w:rsidP="0055613A">
            <w:r>
              <w:rPr>
                <w:sz w:val="16"/>
                <w:szCs w:val="16"/>
              </w:rPr>
              <w:t>R5-233393</w:t>
            </w:r>
          </w:p>
        </w:tc>
        <w:tc>
          <w:tcPr>
            <w:tcW w:w="1597" w:type="dxa"/>
          </w:tcPr>
          <w:p w14:paraId="7D1063BD" w14:textId="77777777" w:rsidR="000743A6" w:rsidRDefault="000743A6" w:rsidP="0055613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8CF418B" w14:textId="77777777" w:rsidR="000743A6" w:rsidRDefault="000743A6" w:rsidP="0055613A">
            <w:r>
              <w:rPr>
                <w:sz w:val="16"/>
                <w:szCs w:val="16"/>
              </w:rPr>
              <w:t>UPIP_SEC_LTE-RAN-UEConTest</w:t>
            </w:r>
          </w:p>
        </w:tc>
        <w:tc>
          <w:tcPr>
            <w:tcW w:w="2323" w:type="dxa"/>
          </w:tcPr>
          <w:p w14:paraId="42126350" w14:textId="77777777" w:rsidR="000743A6" w:rsidRDefault="000743A6" w:rsidP="0055613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78CA9B" w14:textId="77777777" w:rsidR="000743A6" w:rsidRDefault="000743A6" w:rsidP="0055613A">
            <w:pPr>
              <w:rPr>
                <w:sz w:val="16"/>
                <w:szCs w:val="16"/>
              </w:rPr>
            </w:pPr>
          </w:p>
        </w:tc>
      </w:tr>
    </w:tbl>
    <w:p w14:paraId="18F08F0F" w14:textId="5FACF043" w:rsidR="000743A6" w:rsidRDefault="000743A6" w:rsidP="000743A6"/>
    <w:p w14:paraId="088A34ED" w14:textId="77777777" w:rsidR="000743A6" w:rsidRDefault="000743A6" w:rsidP="000743A6"/>
    <w:p w14:paraId="75A82F6C" w14:textId="77777777" w:rsidR="00AA7C48" w:rsidRDefault="00AA7C48" w:rsidP="00AA7C48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RP-230961</w:t>
      </w:r>
      <w:r>
        <w:rPr>
          <w:b/>
          <w:i/>
          <w:noProof/>
          <w:sz w:val="28"/>
        </w:rPr>
        <w:fldChar w:fldCharType="end"/>
      </w:r>
    </w:p>
    <w:p w14:paraId="50304B94" w14:textId="77777777" w:rsidR="00AA7C48" w:rsidRDefault="00AA7C48" w:rsidP="00AA7C48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67D044A8" w14:textId="77777777" w:rsidR="00AA7C48" w:rsidRDefault="00AA7C48" w:rsidP="00AA7C48">
      <w:pPr>
        <w:rPr>
          <w:rFonts w:ascii="Arial" w:hAnsi="Arial" w:cs="Arial"/>
          <w:b/>
          <w:bCs/>
          <w:lang w:val="en-US"/>
        </w:rPr>
      </w:pPr>
    </w:p>
    <w:p w14:paraId="3BE6BD58" w14:textId="77777777" w:rsidR="00AA7C48" w:rsidRDefault="00AA7C48" w:rsidP="00AA7C4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1DFAAA6B" w14:textId="77777777" w:rsidR="00AA7C48" w:rsidRDefault="00AA7C48" w:rsidP="00AA7C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 - NR Positioning Enhancements (NR_pos_enh-UEConTest)</w:t>
      </w:r>
      <w:r>
        <w:rPr>
          <w:rFonts w:ascii="Arial" w:hAnsi="Arial" w:cs="Arial"/>
          <w:b/>
          <w:bCs/>
        </w:rPr>
        <w:fldChar w:fldCharType="end"/>
      </w:r>
    </w:p>
    <w:p w14:paraId="34688F5B" w14:textId="77777777" w:rsidR="00AA7C48" w:rsidRDefault="00AA7C48" w:rsidP="00AA7C4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13.3.36</w:t>
      </w:r>
      <w:r>
        <w:rPr>
          <w:rFonts w:ascii="Arial" w:hAnsi="Arial" w:cs="Arial"/>
          <w:b/>
          <w:bCs/>
        </w:rPr>
        <w:fldChar w:fldCharType="end"/>
      </w:r>
    </w:p>
    <w:p w14:paraId="2A5070A6" w14:textId="77777777" w:rsidR="00AA7C48" w:rsidRDefault="00AA7C48" w:rsidP="00AA7C4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AFE5AEE" w14:textId="77777777" w:rsidR="00AA7C48" w:rsidRDefault="00AA7C48" w:rsidP="00AA7C4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AF3595E" w14:textId="77777777" w:rsidR="00AA7C48" w:rsidRDefault="00AA7C48" w:rsidP="00AA7C4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AA7C48" w14:paraId="62170ADD" w14:textId="77777777" w:rsidTr="00AA7C48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4B83D32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B107D08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2997BE3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532A774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34EEDDF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60870F5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CE244E3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F79A928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95B4490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D622AC4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A0F94F8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2D2BA00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936458C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AA7C48" w14:paraId="0FDC340C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08AC8F" w14:textId="77777777" w:rsidR="00AA7C48" w:rsidRDefault="00AA7C48">
            <w:r>
              <w:rPr>
                <w:sz w:val="16"/>
                <w:szCs w:val="16"/>
              </w:rPr>
              <w:t>37.571-2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D0AF7B" w14:textId="77777777" w:rsidR="00AA7C48" w:rsidRDefault="00AA7C48">
            <w:r>
              <w:rPr>
                <w:sz w:val="16"/>
                <w:szCs w:val="16"/>
              </w:rPr>
              <w:t>0173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E8F119" w14:textId="77777777" w:rsidR="00AA7C48" w:rsidRDefault="00AA7C4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76501C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EBF7BF" w14:textId="77777777" w:rsidR="00AA7C48" w:rsidRDefault="00AA7C48">
            <w:r>
              <w:rPr>
                <w:sz w:val="16"/>
                <w:szCs w:val="16"/>
              </w:rPr>
              <w:t>Introduction of R17 Positioning Enhancements default test conditions in TS 37.571-2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8C2F5C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018F26" w14:textId="77777777" w:rsidR="00AA7C48" w:rsidRDefault="00AA7C4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DD7D85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25338D" w14:textId="77777777" w:rsidR="00AA7C48" w:rsidRDefault="00AA7C48">
            <w:r>
              <w:rPr>
                <w:sz w:val="16"/>
                <w:szCs w:val="16"/>
              </w:rPr>
              <w:t>R5-233395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379911" w14:textId="77777777" w:rsidR="00AA7C48" w:rsidRDefault="00AA7C4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F7E9C8" w14:textId="77777777" w:rsidR="00AA7C48" w:rsidRDefault="00AA7C48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4D077DF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93742A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4B58FA36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C55A19" w14:textId="77777777" w:rsidR="00AA7C48" w:rsidRDefault="00AA7C48">
            <w:r>
              <w:rPr>
                <w:sz w:val="16"/>
                <w:szCs w:val="16"/>
              </w:rPr>
              <w:t>37.571-2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1E2B39" w14:textId="77777777" w:rsidR="00AA7C48" w:rsidRDefault="00AA7C48">
            <w:r>
              <w:rPr>
                <w:sz w:val="16"/>
                <w:szCs w:val="16"/>
              </w:rPr>
              <w:t>0174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6D281D" w14:textId="77777777" w:rsidR="00AA7C48" w:rsidRDefault="00AA7C4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A8A46B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B88C70" w14:textId="77777777" w:rsidR="00AA7C48" w:rsidRDefault="00AA7C48">
            <w:r>
              <w:rPr>
                <w:sz w:val="16"/>
                <w:szCs w:val="16"/>
              </w:rPr>
              <w:t>Addition of new positioning test case for pre-configured measurement gap procedures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F0905B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DEF3EF" w14:textId="77777777" w:rsidR="00AA7C48" w:rsidRDefault="00AA7C4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4101D9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F0BC7E" w14:textId="77777777" w:rsidR="00AA7C48" w:rsidRDefault="00AA7C48">
            <w:r>
              <w:rPr>
                <w:sz w:val="16"/>
                <w:szCs w:val="16"/>
              </w:rPr>
              <w:t>R5-233396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7C25BC" w14:textId="77777777" w:rsidR="00AA7C48" w:rsidRDefault="00AA7C4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C06FB9" w14:textId="77777777" w:rsidR="00AA7C48" w:rsidRDefault="00AA7C48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8AB830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C8FB2E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20C8E54F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83D60A" w14:textId="77777777" w:rsidR="00AA7C48" w:rsidRDefault="00AA7C48">
            <w:r>
              <w:rPr>
                <w:sz w:val="16"/>
                <w:szCs w:val="16"/>
              </w:rPr>
              <w:t>37.571-2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B7111A" w14:textId="77777777" w:rsidR="00AA7C48" w:rsidRDefault="00AA7C48">
            <w:r>
              <w:rPr>
                <w:sz w:val="16"/>
                <w:szCs w:val="16"/>
              </w:rPr>
              <w:t>0175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17F99F" w14:textId="77777777" w:rsidR="00AA7C48" w:rsidRDefault="00AA7C4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D0273E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7E7798" w14:textId="77777777" w:rsidR="00AA7C48" w:rsidRDefault="00AA7C48">
            <w:r>
              <w:rPr>
                <w:sz w:val="16"/>
                <w:szCs w:val="16"/>
              </w:rPr>
              <w:t>Addition of new positioning test case for pre-configured PRS processing window procedures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BF0F02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AFA541" w14:textId="77777777" w:rsidR="00AA7C48" w:rsidRDefault="00AA7C4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638D2D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2BB3AA" w14:textId="77777777" w:rsidR="00AA7C48" w:rsidRDefault="00AA7C48">
            <w:r>
              <w:rPr>
                <w:sz w:val="16"/>
                <w:szCs w:val="16"/>
              </w:rPr>
              <w:t>R5-233397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986310" w14:textId="77777777" w:rsidR="00AA7C48" w:rsidRDefault="00AA7C4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1D42A3" w14:textId="77777777" w:rsidR="00AA7C48" w:rsidRDefault="00AA7C48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9261A6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B8EF81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275B772D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11B913" w14:textId="77777777" w:rsidR="00AA7C48" w:rsidRDefault="00AA7C48">
            <w:r>
              <w:rPr>
                <w:sz w:val="16"/>
                <w:szCs w:val="16"/>
              </w:rPr>
              <w:t>37.571-2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F602A5" w14:textId="77777777" w:rsidR="00AA7C48" w:rsidRDefault="00AA7C48">
            <w:r>
              <w:rPr>
                <w:sz w:val="16"/>
                <w:szCs w:val="16"/>
              </w:rPr>
              <w:t>0176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D02744" w14:textId="77777777" w:rsidR="00AA7C48" w:rsidRDefault="00AA7C4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7F45CD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A5B6A6" w14:textId="77777777" w:rsidR="00AA7C48" w:rsidRDefault="00AA7C48">
            <w:r>
              <w:rPr>
                <w:sz w:val="16"/>
                <w:szCs w:val="16"/>
              </w:rPr>
              <w:t>Addition of new positioning test case for UE positioning assistance information procedures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5CA45E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1A8E7A" w14:textId="77777777" w:rsidR="00AA7C48" w:rsidRDefault="00AA7C4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D8CBF0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14AC7F" w14:textId="77777777" w:rsidR="00AA7C48" w:rsidRDefault="00AA7C48">
            <w:r>
              <w:rPr>
                <w:sz w:val="16"/>
                <w:szCs w:val="16"/>
              </w:rPr>
              <w:t>R5-233398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2A7D26" w14:textId="77777777" w:rsidR="00AA7C48" w:rsidRDefault="00AA7C4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0FDBB1" w14:textId="77777777" w:rsidR="00AA7C48" w:rsidRDefault="00AA7C48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F6BFAAE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7CB5EA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5345EE5F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F7B06B" w14:textId="77777777" w:rsidR="00AA7C48" w:rsidRDefault="00AA7C48">
            <w:r>
              <w:rPr>
                <w:sz w:val="16"/>
                <w:szCs w:val="16"/>
              </w:rPr>
              <w:t>37.571-3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37E61F" w14:textId="77777777" w:rsidR="00AA7C48" w:rsidRDefault="00AA7C48">
            <w:r>
              <w:rPr>
                <w:sz w:val="16"/>
                <w:szCs w:val="16"/>
              </w:rPr>
              <w:t>0161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83E071" w14:textId="77777777" w:rsidR="00AA7C48" w:rsidRDefault="00AA7C4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463D32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A6819B" w14:textId="77777777" w:rsidR="00AA7C48" w:rsidRDefault="00AA7C48">
            <w:r>
              <w:rPr>
                <w:sz w:val="16"/>
                <w:szCs w:val="16"/>
              </w:rPr>
              <w:t>Addition of test applicabilities for Release-17 NR positioning enhancement signaling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C6D400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BFE2C9" w14:textId="77777777" w:rsidR="00AA7C48" w:rsidRDefault="00AA7C48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6C0A3E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D1C277" w14:textId="77777777" w:rsidR="00AA7C48" w:rsidRDefault="00AA7C48">
            <w:r>
              <w:rPr>
                <w:sz w:val="16"/>
                <w:szCs w:val="16"/>
              </w:rPr>
              <w:t>R5-233399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1E362F" w14:textId="77777777" w:rsidR="00AA7C48" w:rsidRDefault="00AA7C4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1172BA" w14:textId="77777777" w:rsidR="00AA7C48" w:rsidRDefault="00AA7C48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06B389E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67C038" w14:textId="77777777" w:rsidR="00AA7C48" w:rsidRDefault="00AA7C48">
            <w:pPr>
              <w:rPr>
                <w:sz w:val="16"/>
                <w:szCs w:val="16"/>
              </w:rPr>
            </w:pPr>
          </w:p>
        </w:tc>
      </w:tr>
    </w:tbl>
    <w:p w14:paraId="3CD69E09" w14:textId="77777777" w:rsidR="00AA7C48" w:rsidRDefault="00AA7C48" w:rsidP="00AA7C48"/>
    <w:p w14:paraId="10798BD9" w14:textId="77777777" w:rsidR="00AA7C48" w:rsidRDefault="00AA7C48" w:rsidP="00AA7C48"/>
    <w:p w14:paraId="4D477ED6" w14:textId="77777777" w:rsidR="00AA7C48" w:rsidRDefault="00AA7C48" w:rsidP="00AA7C48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RP-230962</w:t>
      </w:r>
      <w:r>
        <w:rPr>
          <w:b/>
          <w:i/>
          <w:noProof/>
          <w:sz w:val="28"/>
        </w:rPr>
        <w:fldChar w:fldCharType="end"/>
      </w:r>
    </w:p>
    <w:p w14:paraId="4AD9A837" w14:textId="77777777" w:rsidR="00AA7C48" w:rsidRDefault="00AA7C48" w:rsidP="00AA7C48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1B1722F8" w14:textId="77777777" w:rsidR="00AA7C48" w:rsidRDefault="00AA7C48" w:rsidP="00AA7C48">
      <w:pPr>
        <w:rPr>
          <w:rFonts w:ascii="Arial" w:hAnsi="Arial" w:cs="Arial"/>
          <w:b/>
          <w:bCs/>
          <w:lang w:val="en-US"/>
        </w:rPr>
      </w:pPr>
    </w:p>
    <w:p w14:paraId="61A54787" w14:textId="77777777" w:rsidR="00AA7C48" w:rsidRDefault="00AA7C48" w:rsidP="00AA7C4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1CB5F22B" w14:textId="77777777" w:rsidR="00AA7C48" w:rsidRDefault="00AA7C48" w:rsidP="00AA7C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Downlink interruption for NR and EN-DC band combinations to conduct dynamic Tx Switching in Uplink (DL_intrpt_combos_TxSW_R17-UEConTest)</w:t>
      </w:r>
      <w:r>
        <w:rPr>
          <w:rFonts w:ascii="Arial" w:hAnsi="Arial" w:cs="Arial"/>
          <w:b/>
          <w:bCs/>
        </w:rPr>
        <w:fldChar w:fldCharType="end"/>
      </w:r>
    </w:p>
    <w:p w14:paraId="0B181339" w14:textId="77777777" w:rsidR="00AA7C48" w:rsidRDefault="00AA7C48" w:rsidP="00AA7C4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13.3.37</w:t>
      </w:r>
      <w:r>
        <w:rPr>
          <w:rFonts w:ascii="Arial" w:hAnsi="Arial" w:cs="Arial"/>
          <w:b/>
          <w:bCs/>
        </w:rPr>
        <w:fldChar w:fldCharType="end"/>
      </w:r>
    </w:p>
    <w:p w14:paraId="35A61CA4" w14:textId="77777777" w:rsidR="00AA7C48" w:rsidRDefault="00AA7C48" w:rsidP="00AA7C4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0A59C7D" w14:textId="77777777" w:rsidR="00AA7C48" w:rsidRDefault="00AA7C48" w:rsidP="00AA7C4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C714A3E" w14:textId="77777777" w:rsidR="00AA7C48" w:rsidRDefault="00AA7C48" w:rsidP="00AA7C4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AA7C48" w14:paraId="67443D5B" w14:textId="77777777" w:rsidTr="00AA7C48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139F668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7AEAB00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2E31A30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D70483A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78FBA08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FE09109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528CEBB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98F81DA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1753839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8FACD1A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89B5BF2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B235CA1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6A5874C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AA7C48" w14:paraId="4C0E15D7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F2C897" w14:textId="77777777" w:rsidR="00AA7C48" w:rsidRDefault="00AA7C48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061E59" w14:textId="77777777" w:rsidR="00AA7C48" w:rsidRDefault="00AA7C48">
            <w:r>
              <w:rPr>
                <w:sz w:val="16"/>
                <w:szCs w:val="16"/>
              </w:rPr>
              <w:t>0479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C71FD6" w14:textId="77777777" w:rsidR="00AA7C48" w:rsidRDefault="00AA7C4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1D36FA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D2CD51" w14:textId="77777777" w:rsidR="00AA7C48" w:rsidRDefault="00AA7C48">
            <w:r>
              <w:rPr>
                <w:sz w:val="16"/>
                <w:szCs w:val="16"/>
              </w:rPr>
              <w:t>Adding PICS for DL interruption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1B749D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55A339" w14:textId="77777777" w:rsidR="00AA7C48" w:rsidRDefault="00AA7C48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6382AC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98C677" w14:textId="77777777" w:rsidR="00AA7C48" w:rsidRDefault="00AA7C48">
            <w:r>
              <w:rPr>
                <w:sz w:val="16"/>
                <w:szCs w:val="16"/>
              </w:rPr>
              <w:t>R5-233502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02B619" w14:textId="77777777" w:rsidR="00AA7C48" w:rsidRDefault="00AA7C48">
            <w:r>
              <w:rPr>
                <w:sz w:val="16"/>
                <w:szCs w:val="16"/>
              </w:rPr>
              <w:t>Huawei, HiSilicon, 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10A217" w14:textId="77777777" w:rsidR="00AA7C48" w:rsidRDefault="00AA7C48">
            <w:r>
              <w:rPr>
                <w:sz w:val="16"/>
                <w:szCs w:val="16"/>
              </w:rPr>
              <w:t>DL_intrpt_combos_TxSW_R17-UEConTest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27315D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9D6A91" w14:textId="77777777" w:rsidR="00AA7C48" w:rsidRDefault="00AA7C48">
            <w:pPr>
              <w:rPr>
                <w:sz w:val="16"/>
                <w:szCs w:val="16"/>
              </w:rPr>
            </w:pPr>
          </w:p>
        </w:tc>
      </w:tr>
    </w:tbl>
    <w:p w14:paraId="5368B8CA" w14:textId="77777777" w:rsidR="00AA7C48" w:rsidRDefault="00AA7C48" w:rsidP="00AA7C48"/>
    <w:p w14:paraId="7385F57F" w14:textId="77777777" w:rsidR="00AA7C48" w:rsidRDefault="00AA7C48" w:rsidP="00AA7C48"/>
    <w:p w14:paraId="3EBAA22C" w14:textId="77777777" w:rsidR="00AA7C48" w:rsidRDefault="00AA7C48" w:rsidP="00AA7C48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RP-230963</w:t>
      </w:r>
      <w:r>
        <w:rPr>
          <w:b/>
          <w:i/>
          <w:noProof/>
          <w:sz w:val="28"/>
        </w:rPr>
        <w:fldChar w:fldCharType="end"/>
      </w:r>
    </w:p>
    <w:p w14:paraId="18EC5857" w14:textId="77777777" w:rsidR="00AA7C48" w:rsidRDefault="00AA7C48" w:rsidP="00AA7C48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3E05B9BA" w14:textId="77777777" w:rsidR="00AA7C48" w:rsidRDefault="00AA7C48" w:rsidP="00AA7C48">
      <w:pPr>
        <w:rPr>
          <w:rFonts w:ascii="Arial" w:hAnsi="Arial" w:cs="Arial"/>
          <w:b/>
          <w:bCs/>
          <w:lang w:val="en-US"/>
        </w:rPr>
      </w:pPr>
    </w:p>
    <w:p w14:paraId="7CB2F047" w14:textId="77777777" w:rsidR="00AA7C48" w:rsidRDefault="00AA7C48" w:rsidP="00AA7C4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77B8E095" w14:textId="77777777" w:rsidR="00AA7C48" w:rsidRDefault="00AA7C48" w:rsidP="00AA7C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NR and MR-DC measurement gap enhancements (NR_MG_enh-UEConTest)</w:t>
      </w:r>
      <w:r>
        <w:rPr>
          <w:rFonts w:ascii="Arial" w:hAnsi="Arial" w:cs="Arial"/>
          <w:b/>
          <w:bCs/>
        </w:rPr>
        <w:fldChar w:fldCharType="end"/>
      </w:r>
    </w:p>
    <w:p w14:paraId="0A8C99A9" w14:textId="77777777" w:rsidR="00AA7C48" w:rsidRDefault="00AA7C48" w:rsidP="00AA7C4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13.3.38</w:t>
      </w:r>
      <w:r>
        <w:rPr>
          <w:rFonts w:ascii="Arial" w:hAnsi="Arial" w:cs="Arial"/>
          <w:b/>
          <w:bCs/>
        </w:rPr>
        <w:fldChar w:fldCharType="end"/>
      </w:r>
    </w:p>
    <w:p w14:paraId="4EEFA0AA" w14:textId="77777777" w:rsidR="00AA7C48" w:rsidRDefault="00AA7C48" w:rsidP="00AA7C4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9F38368" w14:textId="77777777" w:rsidR="00AA7C48" w:rsidRDefault="00AA7C48" w:rsidP="00AA7C4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E050AF7" w14:textId="77777777" w:rsidR="00AA7C48" w:rsidRDefault="00AA7C48" w:rsidP="00AA7C4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AA7C48" w14:paraId="69D93EF0" w14:textId="77777777" w:rsidTr="00AA7C48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2828BEF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53F205F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1C9C078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3E97B10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F22C285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38D3A83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C0A9765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D5ED56E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A2ED1B3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12F99DE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A2EAB53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B6F422E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64AACF0" w14:textId="77777777" w:rsidR="00AA7C48" w:rsidRDefault="00AA7C48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AA7C48" w14:paraId="10F15763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506F87" w14:textId="77777777" w:rsidR="00AA7C48" w:rsidRDefault="00AA7C48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D36EEC" w14:textId="77777777" w:rsidR="00AA7C48" w:rsidRDefault="00AA7C48">
            <w:r>
              <w:rPr>
                <w:sz w:val="16"/>
                <w:szCs w:val="16"/>
              </w:rPr>
              <w:t>0268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534E9F" w14:textId="77777777" w:rsidR="00AA7C48" w:rsidRDefault="00AA7C4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FBD90A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C24612" w14:textId="77777777" w:rsidR="00AA7C48" w:rsidRDefault="00AA7C48">
            <w:r>
              <w:rPr>
                <w:sz w:val="16"/>
                <w:szCs w:val="16"/>
              </w:rPr>
              <w:t>Add applicability of new test cases for gap enhancement- Pre-MG and NCSG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0720E4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85AA70" w14:textId="77777777" w:rsidR="00AA7C48" w:rsidRDefault="00AA7C48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E85BD6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17EFB8" w14:textId="77777777" w:rsidR="00AA7C48" w:rsidRDefault="00AA7C48">
            <w:r>
              <w:rPr>
                <w:sz w:val="16"/>
                <w:szCs w:val="16"/>
              </w:rPr>
              <w:t>R5-233690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542A8D" w14:textId="77777777" w:rsidR="00AA7C48" w:rsidRDefault="00AA7C4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F152B6" w14:textId="77777777" w:rsidR="00AA7C48" w:rsidRDefault="00AA7C48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FF1B1C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BFD8EA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32511BB2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B2244B" w14:textId="77777777" w:rsidR="00AA7C48" w:rsidRDefault="00AA7C48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2714FB" w14:textId="77777777" w:rsidR="00AA7C48" w:rsidRDefault="00AA7C48">
            <w:r>
              <w:rPr>
                <w:sz w:val="16"/>
                <w:szCs w:val="16"/>
              </w:rPr>
              <w:t>0274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5CC2D0" w14:textId="77777777" w:rsidR="00AA7C48" w:rsidRDefault="00AA7C4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AA997A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CEB729" w14:textId="77777777" w:rsidR="00AA7C48" w:rsidRDefault="00AA7C48">
            <w:r>
              <w:rPr>
                <w:sz w:val="16"/>
                <w:szCs w:val="16"/>
              </w:rPr>
              <w:t>Update of eMG case applicabilities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557192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F2A110" w14:textId="77777777" w:rsidR="00AA7C48" w:rsidRDefault="00AA7C48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19D766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69562B" w14:textId="77777777" w:rsidR="00AA7C48" w:rsidRDefault="00AA7C48">
            <w:r>
              <w:rPr>
                <w:sz w:val="16"/>
                <w:szCs w:val="16"/>
              </w:rPr>
              <w:t>R5-233710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1BA1F7" w14:textId="77777777" w:rsidR="00AA7C48" w:rsidRDefault="00AA7C4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213B40" w14:textId="77777777" w:rsidR="00AA7C48" w:rsidRDefault="00AA7C48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EEADAC5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D78D35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31BEDFF6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A055A7" w14:textId="77777777" w:rsidR="00AA7C48" w:rsidRDefault="00AA7C48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02C746" w14:textId="77777777" w:rsidR="00AA7C48" w:rsidRDefault="00AA7C48">
            <w:r>
              <w:rPr>
                <w:sz w:val="16"/>
                <w:szCs w:val="16"/>
              </w:rPr>
              <w:t>2338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A3BFF1" w14:textId="77777777" w:rsidR="00AA7C48" w:rsidRDefault="00AA7C4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074F86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82B2C0" w14:textId="77777777" w:rsidR="00AA7C48" w:rsidRDefault="00AA7C48">
            <w:r>
              <w:rPr>
                <w:sz w:val="16"/>
                <w:szCs w:val="16"/>
              </w:rPr>
              <w:t>Addition of Pre-MG RRM test case 6.6.17.1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105F3F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22B227" w14:textId="77777777" w:rsidR="00AA7C48" w:rsidRDefault="00AA7C48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1959D6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982E27" w14:textId="77777777" w:rsidR="00AA7C48" w:rsidRDefault="00AA7C48">
            <w:r>
              <w:rPr>
                <w:sz w:val="16"/>
                <w:szCs w:val="16"/>
              </w:rPr>
              <w:t>R5-233609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2F459E" w14:textId="77777777" w:rsidR="00AA7C48" w:rsidRDefault="00AA7C4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8E81C2" w14:textId="77777777" w:rsidR="00AA7C48" w:rsidRDefault="00AA7C48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714D4A2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2E0691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1BD6869A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A2C0CE" w14:textId="77777777" w:rsidR="00AA7C48" w:rsidRDefault="00AA7C48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CB498C" w14:textId="77777777" w:rsidR="00AA7C48" w:rsidRDefault="00AA7C48">
            <w:r>
              <w:rPr>
                <w:sz w:val="16"/>
                <w:szCs w:val="16"/>
              </w:rPr>
              <w:t>2339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D147DE" w14:textId="77777777" w:rsidR="00AA7C48" w:rsidRDefault="00AA7C4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BEEF7C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F627BC" w14:textId="77777777" w:rsidR="00AA7C48" w:rsidRDefault="00AA7C48">
            <w:r>
              <w:rPr>
                <w:sz w:val="16"/>
                <w:szCs w:val="16"/>
              </w:rPr>
              <w:t>Addition of Pre-MG RRM test case 6.6.17.2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5F4045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318343" w14:textId="77777777" w:rsidR="00AA7C48" w:rsidRDefault="00AA7C48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858645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7CD23E" w14:textId="77777777" w:rsidR="00AA7C48" w:rsidRDefault="00AA7C48">
            <w:r>
              <w:rPr>
                <w:sz w:val="16"/>
                <w:szCs w:val="16"/>
              </w:rPr>
              <w:t>R5-233608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9A71CE" w14:textId="77777777" w:rsidR="00AA7C48" w:rsidRDefault="00AA7C4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0CF182" w14:textId="77777777" w:rsidR="00AA7C48" w:rsidRDefault="00AA7C48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399E3DE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1C774BE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2CD167D4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F672CD" w14:textId="77777777" w:rsidR="00AA7C48" w:rsidRDefault="00AA7C48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9EE66E" w14:textId="77777777" w:rsidR="00AA7C48" w:rsidRDefault="00AA7C48">
            <w:r>
              <w:rPr>
                <w:sz w:val="16"/>
                <w:szCs w:val="16"/>
              </w:rPr>
              <w:t>2340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FB007F" w14:textId="77777777" w:rsidR="00AA7C48" w:rsidRDefault="00AA7C4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4EEFC4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50EDC5" w14:textId="77777777" w:rsidR="00AA7C48" w:rsidRDefault="00AA7C48">
            <w:r>
              <w:rPr>
                <w:sz w:val="16"/>
                <w:szCs w:val="16"/>
              </w:rPr>
              <w:t>Addition of minimum requirements for 6.6.19.0 - FR1 NCSG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BE87EA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7104D6" w14:textId="77777777" w:rsidR="00AA7C48" w:rsidRDefault="00AA7C48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D33DA4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F08362" w14:textId="77777777" w:rsidR="00AA7C48" w:rsidRDefault="00AA7C48">
            <w:r>
              <w:rPr>
                <w:sz w:val="16"/>
                <w:szCs w:val="16"/>
              </w:rPr>
              <w:t>R5-232097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ED3964" w14:textId="77777777" w:rsidR="00AA7C48" w:rsidRDefault="00AA7C4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BF95A9" w14:textId="77777777" w:rsidR="00AA7C48" w:rsidRDefault="00AA7C48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8DD3030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8E7955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59985902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890176" w14:textId="77777777" w:rsidR="00AA7C48" w:rsidRDefault="00AA7C48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09F6B7" w14:textId="77777777" w:rsidR="00AA7C48" w:rsidRDefault="00AA7C48">
            <w:r>
              <w:rPr>
                <w:sz w:val="16"/>
                <w:szCs w:val="16"/>
              </w:rPr>
              <w:t>2341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4AA539" w14:textId="77777777" w:rsidR="00AA7C48" w:rsidRDefault="00AA7C4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B12DE9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3B11F2" w14:textId="77777777" w:rsidR="00AA7C48" w:rsidRDefault="00AA7C48">
            <w:r>
              <w:rPr>
                <w:sz w:val="16"/>
                <w:szCs w:val="16"/>
              </w:rPr>
              <w:t>Addition of NCSG RRM test case 6.6.19.1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2C43A3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2B8C13" w14:textId="77777777" w:rsidR="00AA7C48" w:rsidRDefault="00AA7C48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A96FCC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32B61C" w14:textId="77777777" w:rsidR="00AA7C48" w:rsidRDefault="00AA7C48">
            <w:r>
              <w:rPr>
                <w:sz w:val="16"/>
                <w:szCs w:val="16"/>
              </w:rPr>
              <w:t>R5-232098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811135" w14:textId="77777777" w:rsidR="00AA7C48" w:rsidRDefault="00AA7C4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7E1191" w14:textId="77777777" w:rsidR="00AA7C48" w:rsidRDefault="00AA7C48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74D66B" w14:textId="77777777" w:rsidR="00AA7C48" w:rsidRDefault="00AA7C48">
            <w:r>
              <w:rPr>
                <w:sz w:val="16"/>
                <w:szCs w:val="16"/>
              </w:rPr>
              <w:t>6.6.19.1 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252B28C" w14:textId="77777777" w:rsidR="00AA7C48" w:rsidRDefault="00AA7C48">
            <w:r>
              <w:rPr>
                <w:sz w:val="16"/>
                <w:szCs w:val="16"/>
              </w:rPr>
              <w:t xml:space="preserve">TS/TR ... CR ... ; TS 38.522 ... CR  0268; TS/TR ... CR ... </w:t>
            </w:r>
          </w:p>
        </w:tc>
      </w:tr>
      <w:tr w:rsidR="00AA7C48" w14:paraId="68CEE940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9B8BC0" w14:textId="77777777" w:rsidR="00AA7C48" w:rsidRDefault="00AA7C48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4D1F6A" w14:textId="77777777" w:rsidR="00AA7C48" w:rsidRDefault="00AA7C48">
            <w:r>
              <w:rPr>
                <w:sz w:val="16"/>
                <w:szCs w:val="16"/>
              </w:rPr>
              <w:t>2342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BAF71C" w14:textId="77777777" w:rsidR="00AA7C48" w:rsidRDefault="00AA7C4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A6993C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513EC8" w14:textId="77777777" w:rsidR="00AA7C48" w:rsidRDefault="00AA7C48">
            <w:r>
              <w:rPr>
                <w:sz w:val="16"/>
                <w:szCs w:val="16"/>
              </w:rPr>
              <w:t>Addition of NCSG RRM test case 6.6.19.2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E24A08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3F0AC5" w14:textId="77777777" w:rsidR="00AA7C48" w:rsidRDefault="00AA7C48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8CF6C4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E396D1" w14:textId="77777777" w:rsidR="00AA7C48" w:rsidRDefault="00AA7C48">
            <w:r>
              <w:rPr>
                <w:sz w:val="16"/>
                <w:szCs w:val="16"/>
              </w:rPr>
              <w:t>R5-232099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1DB30E" w14:textId="77777777" w:rsidR="00AA7C48" w:rsidRDefault="00AA7C4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6B05D7" w14:textId="77777777" w:rsidR="00AA7C48" w:rsidRDefault="00AA7C48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CBD65B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EB454F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700247BD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D71856" w14:textId="77777777" w:rsidR="00AA7C48" w:rsidRDefault="00AA7C48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CD7E26" w14:textId="77777777" w:rsidR="00AA7C48" w:rsidRDefault="00AA7C48">
            <w:r>
              <w:rPr>
                <w:sz w:val="16"/>
                <w:szCs w:val="16"/>
              </w:rPr>
              <w:t>2343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6D48A7" w14:textId="77777777" w:rsidR="00AA7C48" w:rsidRDefault="00AA7C4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890823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09D58C" w14:textId="77777777" w:rsidR="00AA7C48" w:rsidRDefault="00AA7C48">
            <w:r>
              <w:rPr>
                <w:sz w:val="16"/>
                <w:szCs w:val="16"/>
              </w:rPr>
              <w:t>Addition of NCSG RRM test case 6.6.19.3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52237F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286521" w14:textId="77777777" w:rsidR="00AA7C48" w:rsidRDefault="00AA7C48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BC59FE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D515D3" w14:textId="77777777" w:rsidR="00AA7C48" w:rsidRDefault="00AA7C48">
            <w:r>
              <w:rPr>
                <w:sz w:val="16"/>
                <w:szCs w:val="16"/>
              </w:rPr>
              <w:t>R5-232100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B2FAF9" w14:textId="77777777" w:rsidR="00AA7C48" w:rsidRDefault="00AA7C4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532522" w14:textId="77777777" w:rsidR="00AA7C48" w:rsidRDefault="00AA7C48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3C45ACC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DC2EF5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32483234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871C97" w14:textId="77777777" w:rsidR="00AA7C48" w:rsidRDefault="00AA7C48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609B4E" w14:textId="77777777" w:rsidR="00AA7C48" w:rsidRDefault="00AA7C48">
            <w:r>
              <w:rPr>
                <w:sz w:val="16"/>
                <w:szCs w:val="16"/>
              </w:rPr>
              <w:t>2344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32DFFE" w14:textId="77777777" w:rsidR="00AA7C48" w:rsidRDefault="00AA7C4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C7F941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B1EE55" w14:textId="77777777" w:rsidR="00AA7C48" w:rsidRDefault="00AA7C48">
            <w:r>
              <w:rPr>
                <w:sz w:val="16"/>
                <w:szCs w:val="16"/>
              </w:rPr>
              <w:t>Addition of NCSG RRM test case 6.6.19.4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1103CD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CBAFE8" w14:textId="77777777" w:rsidR="00AA7C48" w:rsidRDefault="00AA7C48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28285B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A0F310" w14:textId="77777777" w:rsidR="00AA7C48" w:rsidRDefault="00AA7C48">
            <w:r>
              <w:rPr>
                <w:sz w:val="16"/>
                <w:szCs w:val="16"/>
              </w:rPr>
              <w:t>R5-232101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999C02" w14:textId="77777777" w:rsidR="00AA7C48" w:rsidRDefault="00AA7C4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02C17C" w14:textId="77777777" w:rsidR="00AA7C48" w:rsidRDefault="00AA7C48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2C573D5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F99EA6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6AA04CB6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BABDF3" w14:textId="77777777" w:rsidR="00AA7C48" w:rsidRDefault="00AA7C48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15CA94" w14:textId="77777777" w:rsidR="00AA7C48" w:rsidRDefault="00AA7C48">
            <w:r>
              <w:rPr>
                <w:sz w:val="16"/>
                <w:szCs w:val="16"/>
              </w:rPr>
              <w:t>2345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094532" w14:textId="77777777" w:rsidR="00AA7C48" w:rsidRDefault="00AA7C4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B02FD4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27DFB6" w14:textId="77777777" w:rsidR="00AA7C48" w:rsidRDefault="00AA7C48">
            <w:r>
              <w:rPr>
                <w:sz w:val="16"/>
                <w:szCs w:val="16"/>
              </w:rPr>
              <w:t>Correction to table E.4-1 and E.4-2 for NCSG TCs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BE2ECC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160E3D" w14:textId="77777777" w:rsidR="00AA7C48" w:rsidRDefault="00AA7C48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2D3AF6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3BD26C" w14:textId="77777777" w:rsidR="00AA7C48" w:rsidRDefault="00AA7C48">
            <w:r>
              <w:rPr>
                <w:sz w:val="16"/>
                <w:szCs w:val="16"/>
              </w:rPr>
              <w:t>R5-232102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045805" w14:textId="77777777" w:rsidR="00AA7C48" w:rsidRDefault="00AA7C4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B18909" w14:textId="77777777" w:rsidR="00AA7C48" w:rsidRDefault="00AA7C48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2E31A93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7F605B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387C0276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ABD12A" w14:textId="77777777" w:rsidR="00AA7C48" w:rsidRDefault="00AA7C48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83F314" w14:textId="77777777" w:rsidR="00AA7C48" w:rsidRDefault="00AA7C48">
            <w:r>
              <w:rPr>
                <w:sz w:val="16"/>
                <w:szCs w:val="16"/>
              </w:rPr>
              <w:t>2346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11104B" w14:textId="77777777" w:rsidR="00AA7C48" w:rsidRDefault="00AA7C4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AAF8C5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166A25" w14:textId="77777777" w:rsidR="00AA7C48" w:rsidRDefault="00AA7C48">
            <w:r>
              <w:rPr>
                <w:sz w:val="16"/>
                <w:szCs w:val="16"/>
              </w:rPr>
              <w:t>Addition of minimum requirements for 6.6.17.0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F2D959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88DEE3" w14:textId="77777777" w:rsidR="00AA7C48" w:rsidRDefault="00AA7C48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DB5CBD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81BA4B" w14:textId="77777777" w:rsidR="00AA7C48" w:rsidRDefault="00AA7C48">
            <w:r>
              <w:rPr>
                <w:sz w:val="16"/>
                <w:szCs w:val="16"/>
              </w:rPr>
              <w:t>R5-232104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D49DD8" w14:textId="77777777" w:rsidR="00AA7C48" w:rsidRDefault="00AA7C4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B85611" w14:textId="77777777" w:rsidR="00AA7C48" w:rsidRDefault="00AA7C48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CCA818B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D8BA9C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49A16B0A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77323A" w14:textId="77777777" w:rsidR="00AA7C48" w:rsidRDefault="00AA7C48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CE87E0" w14:textId="77777777" w:rsidR="00AA7C48" w:rsidRDefault="00AA7C48">
            <w:r>
              <w:rPr>
                <w:sz w:val="16"/>
                <w:szCs w:val="16"/>
              </w:rPr>
              <w:t>2370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3F8E0B" w14:textId="77777777" w:rsidR="00AA7C48" w:rsidRDefault="00AA7C4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390487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6F8249" w14:textId="77777777" w:rsidR="00AA7C48" w:rsidRDefault="00AA7C48">
            <w:r>
              <w:rPr>
                <w:sz w:val="16"/>
                <w:szCs w:val="16"/>
              </w:rPr>
              <w:t>Update concurrent gap test cases 6.6.18.1 and 6.6.18.2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E62327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DF7A18" w14:textId="77777777" w:rsidR="00AA7C48" w:rsidRDefault="00AA7C48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5BA5EA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F8C883" w14:textId="77777777" w:rsidR="00AA7C48" w:rsidRDefault="00AA7C48">
            <w:r>
              <w:rPr>
                <w:sz w:val="16"/>
                <w:szCs w:val="16"/>
              </w:rPr>
              <w:t>R5-232336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3146E0" w14:textId="77777777" w:rsidR="00AA7C48" w:rsidRDefault="00AA7C48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78A776" w14:textId="77777777" w:rsidR="00AA7C48" w:rsidRDefault="00AA7C48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BD3A86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7B0CA8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19B4BC1A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942896" w14:textId="77777777" w:rsidR="00AA7C48" w:rsidRDefault="00AA7C48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E5E70B" w14:textId="77777777" w:rsidR="00AA7C48" w:rsidRDefault="00AA7C48">
            <w:r>
              <w:rPr>
                <w:sz w:val="16"/>
                <w:szCs w:val="16"/>
              </w:rPr>
              <w:t>2371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DD880F" w14:textId="77777777" w:rsidR="00AA7C48" w:rsidRDefault="00AA7C4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B972FA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7CBE42" w14:textId="77777777" w:rsidR="00AA7C48" w:rsidRDefault="00AA7C48">
            <w:r>
              <w:rPr>
                <w:sz w:val="16"/>
                <w:szCs w:val="16"/>
              </w:rPr>
              <w:t>Correction to table E.4-1 for Pre-MG TCs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9BB0DB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DCBB51" w14:textId="77777777" w:rsidR="00AA7C48" w:rsidRDefault="00AA7C48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0AF2B6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0DF341" w14:textId="77777777" w:rsidR="00AA7C48" w:rsidRDefault="00AA7C48">
            <w:r>
              <w:rPr>
                <w:sz w:val="16"/>
                <w:szCs w:val="16"/>
              </w:rPr>
              <w:t>R5-232426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39D4DC" w14:textId="77777777" w:rsidR="00AA7C48" w:rsidRDefault="00AA7C4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A7EA5E" w14:textId="77777777" w:rsidR="00AA7C48" w:rsidRDefault="00AA7C48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AD6E818" w14:textId="77777777" w:rsidR="00AA7C48" w:rsidRDefault="00AA7C4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92D9A8" w14:textId="77777777" w:rsidR="00AA7C48" w:rsidRDefault="00AA7C48">
            <w:pPr>
              <w:rPr>
                <w:sz w:val="16"/>
                <w:szCs w:val="16"/>
              </w:rPr>
            </w:pPr>
          </w:p>
        </w:tc>
      </w:tr>
      <w:tr w:rsidR="00AA7C48" w14:paraId="32801431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A10285" w14:textId="77777777" w:rsidR="00AA7C48" w:rsidRDefault="00AA7C48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EA7052" w14:textId="77777777" w:rsidR="00AA7C48" w:rsidRDefault="00AA7C48">
            <w:r>
              <w:rPr>
                <w:sz w:val="16"/>
                <w:szCs w:val="16"/>
              </w:rPr>
              <w:t>2403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E3E8FB" w14:textId="77777777" w:rsidR="00AA7C48" w:rsidRDefault="00AA7C4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6DD44E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767620" w14:textId="77777777" w:rsidR="00AA7C48" w:rsidRDefault="00AA7C48">
            <w:r>
              <w:rPr>
                <w:sz w:val="16"/>
                <w:szCs w:val="16"/>
              </w:rPr>
              <w:t>Update of eMG TC 6.6.18.3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9E6F89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29A04E" w14:textId="77777777" w:rsidR="00AA7C48" w:rsidRDefault="00AA7C48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F79964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C46EFD" w14:textId="77777777" w:rsidR="00AA7C48" w:rsidRDefault="00AA7C48">
            <w:r>
              <w:rPr>
                <w:sz w:val="16"/>
                <w:szCs w:val="16"/>
              </w:rPr>
              <w:t>R5-232530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E2BBB3" w14:textId="77777777" w:rsidR="00AA7C48" w:rsidRDefault="00AA7C4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47890F" w14:textId="77777777" w:rsidR="00AA7C48" w:rsidRDefault="00AA7C48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61E5C7" w14:textId="77777777" w:rsidR="00AA7C48" w:rsidRDefault="00AA7C48">
            <w:r>
              <w:rPr>
                <w:sz w:val="16"/>
                <w:szCs w:val="16"/>
              </w:rPr>
              <w:t>6.6.18.3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6B9019E" w14:textId="77777777" w:rsidR="00AA7C48" w:rsidRDefault="00AA7C4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A7C48" w14:paraId="4563FD15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937723" w14:textId="77777777" w:rsidR="00AA7C48" w:rsidRDefault="00AA7C48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4E63AB" w14:textId="77777777" w:rsidR="00AA7C48" w:rsidRDefault="00AA7C48">
            <w:r>
              <w:rPr>
                <w:sz w:val="16"/>
                <w:szCs w:val="16"/>
              </w:rPr>
              <w:t>2404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52449A" w14:textId="77777777" w:rsidR="00AA7C48" w:rsidRDefault="00AA7C4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1EAB9A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A9FCC1" w14:textId="77777777" w:rsidR="00AA7C48" w:rsidRDefault="00AA7C48">
            <w:r>
              <w:rPr>
                <w:sz w:val="16"/>
                <w:szCs w:val="16"/>
              </w:rPr>
              <w:t>Update of eMG TC 6.6.18.4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52285E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E37718" w14:textId="77777777" w:rsidR="00AA7C48" w:rsidRDefault="00AA7C48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5C7823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7994D5" w14:textId="77777777" w:rsidR="00AA7C48" w:rsidRDefault="00AA7C48">
            <w:r>
              <w:rPr>
                <w:sz w:val="16"/>
                <w:szCs w:val="16"/>
              </w:rPr>
              <w:t>R5-232531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4F791C" w14:textId="77777777" w:rsidR="00AA7C48" w:rsidRDefault="00AA7C4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E5F6D2" w14:textId="77777777" w:rsidR="00AA7C48" w:rsidRDefault="00AA7C48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3AB35B" w14:textId="77777777" w:rsidR="00AA7C48" w:rsidRDefault="00AA7C48">
            <w:r>
              <w:rPr>
                <w:sz w:val="16"/>
                <w:szCs w:val="16"/>
              </w:rPr>
              <w:t>6.6.18.4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8FF4E1A" w14:textId="77777777" w:rsidR="00AA7C48" w:rsidRDefault="00AA7C4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A7C48" w14:paraId="7B38BA90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F0ECF7" w14:textId="77777777" w:rsidR="00AA7C48" w:rsidRDefault="00AA7C48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BF8D81" w14:textId="77777777" w:rsidR="00AA7C48" w:rsidRDefault="00AA7C48">
            <w:r>
              <w:rPr>
                <w:sz w:val="16"/>
                <w:szCs w:val="16"/>
              </w:rPr>
              <w:t>2405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A47C89" w14:textId="77777777" w:rsidR="00AA7C48" w:rsidRDefault="00AA7C4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4A521C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3CDACE" w14:textId="77777777" w:rsidR="00AA7C48" w:rsidRDefault="00AA7C48">
            <w:r>
              <w:rPr>
                <w:sz w:val="16"/>
                <w:szCs w:val="16"/>
              </w:rPr>
              <w:t>Update of E.4 for MG enhancements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A2FA7C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70453C" w14:textId="77777777" w:rsidR="00AA7C48" w:rsidRDefault="00AA7C48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1CCEA4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3013C3" w14:textId="77777777" w:rsidR="00AA7C48" w:rsidRDefault="00AA7C48">
            <w:r>
              <w:rPr>
                <w:sz w:val="16"/>
                <w:szCs w:val="16"/>
              </w:rPr>
              <w:t>R5-232532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7303CC" w14:textId="77777777" w:rsidR="00AA7C48" w:rsidRDefault="00AA7C4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65686C" w14:textId="77777777" w:rsidR="00AA7C48" w:rsidRDefault="00AA7C48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63E3BB" w14:textId="77777777" w:rsidR="00AA7C48" w:rsidRDefault="00AA7C48">
            <w:r>
              <w:rPr>
                <w:sz w:val="16"/>
                <w:szCs w:val="16"/>
              </w:rPr>
              <w:t>Annex E.4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624575F" w14:textId="77777777" w:rsidR="00AA7C48" w:rsidRDefault="00AA7C4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A7C48" w14:paraId="1112D958" w14:textId="77777777" w:rsidTr="00AA7C48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5A2B76" w14:textId="77777777" w:rsidR="00AA7C48" w:rsidRDefault="00AA7C48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421F2B" w14:textId="77777777" w:rsidR="00AA7C48" w:rsidRDefault="00AA7C48">
            <w:r>
              <w:rPr>
                <w:sz w:val="16"/>
                <w:szCs w:val="16"/>
              </w:rPr>
              <w:t>2406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B26B2C" w14:textId="77777777" w:rsidR="00AA7C48" w:rsidRDefault="00AA7C4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C63373" w14:textId="77777777" w:rsidR="00AA7C48" w:rsidRDefault="00AA7C4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B0C164" w14:textId="77777777" w:rsidR="00AA7C48" w:rsidRDefault="00AA7C48">
            <w:r>
              <w:rPr>
                <w:sz w:val="16"/>
                <w:szCs w:val="16"/>
              </w:rPr>
              <w:t>Update of H.3.1 for MG enhancements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F801B4" w14:textId="77777777" w:rsidR="00AA7C48" w:rsidRDefault="00AA7C4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663135" w14:textId="77777777" w:rsidR="00AA7C48" w:rsidRDefault="00AA7C48">
            <w:r>
              <w:rPr>
                <w:sz w:val="16"/>
                <w:szCs w:val="16"/>
              </w:rPr>
              <w:t>17.6.1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7A776C" w14:textId="77777777" w:rsidR="00AA7C48" w:rsidRDefault="00AA7C48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445AC6" w14:textId="77777777" w:rsidR="00AA7C48" w:rsidRDefault="00AA7C48">
            <w:r>
              <w:rPr>
                <w:sz w:val="16"/>
                <w:szCs w:val="16"/>
              </w:rPr>
              <w:t>R5-232533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5B5763" w14:textId="77777777" w:rsidR="00AA7C48" w:rsidRDefault="00AA7C4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345BBD" w14:textId="77777777" w:rsidR="00AA7C48" w:rsidRDefault="00AA7C48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B0355A" w14:textId="77777777" w:rsidR="00AA7C48" w:rsidRDefault="00AA7C48">
            <w:r>
              <w:rPr>
                <w:sz w:val="16"/>
                <w:szCs w:val="16"/>
              </w:rPr>
              <w:t>Annex H.3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1FBB9C6" w14:textId="77777777" w:rsidR="00AA7C48" w:rsidRDefault="00AA7C4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1B28B47A" w14:textId="77777777" w:rsidR="00AA7C48" w:rsidRDefault="00AA7C48" w:rsidP="00AA7C48"/>
    <w:p w14:paraId="03A065F2" w14:textId="77777777" w:rsidR="00AA7C48" w:rsidRDefault="00AA7C48" w:rsidP="00AA7C48"/>
    <w:p w14:paraId="22C1434F" w14:textId="77777777" w:rsidR="0090111F" w:rsidRDefault="0090111F" w:rsidP="0090111F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RP-230964</w:t>
      </w:r>
      <w:r>
        <w:rPr>
          <w:b/>
          <w:i/>
          <w:noProof/>
          <w:sz w:val="28"/>
        </w:rPr>
        <w:fldChar w:fldCharType="end"/>
      </w:r>
    </w:p>
    <w:p w14:paraId="6B4003B7" w14:textId="77777777" w:rsidR="0090111F" w:rsidRDefault="0090111F" w:rsidP="0090111F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11DB7167" w14:textId="77777777" w:rsidR="0090111F" w:rsidRDefault="0090111F" w:rsidP="0090111F">
      <w:pPr>
        <w:rPr>
          <w:rFonts w:ascii="Arial" w:hAnsi="Arial" w:cs="Arial"/>
          <w:b/>
          <w:bCs/>
          <w:lang w:val="en-US"/>
        </w:rPr>
      </w:pPr>
    </w:p>
    <w:p w14:paraId="2A9A41E1" w14:textId="77777777" w:rsidR="0090111F" w:rsidRDefault="0090111F" w:rsidP="009011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7ADE16D2" w14:textId="77777777" w:rsidR="0090111F" w:rsidRDefault="0090111F" w:rsidP="009011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Increasing UE power high limit for CA and DC (Power_Limit_CA_DC-UEConTest)</w:t>
      </w:r>
      <w:r>
        <w:rPr>
          <w:rFonts w:ascii="Arial" w:hAnsi="Arial" w:cs="Arial"/>
          <w:b/>
          <w:bCs/>
        </w:rPr>
        <w:fldChar w:fldCharType="end"/>
      </w:r>
    </w:p>
    <w:p w14:paraId="351E7E6F" w14:textId="77777777" w:rsidR="0090111F" w:rsidRDefault="0090111F" w:rsidP="009011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13.3.39</w:t>
      </w:r>
      <w:r>
        <w:rPr>
          <w:rFonts w:ascii="Arial" w:hAnsi="Arial" w:cs="Arial"/>
          <w:b/>
          <w:bCs/>
        </w:rPr>
        <w:fldChar w:fldCharType="end"/>
      </w:r>
    </w:p>
    <w:p w14:paraId="6DE543CF" w14:textId="77777777" w:rsidR="0090111F" w:rsidRDefault="0090111F" w:rsidP="009011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F675416" w14:textId="77777777" w:rsidR="0090111F" w:rsidRDefault="0090111F" w:rsidP="009011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A119B73" w14:textId="77777777" w:rsidR="0090111F" w:rsidRDefault="0090111F" w:rsidP="0090111F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90111F" w14:paraId="7E21B957" w14:textId="77777777" w:rsidTr="0090111F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0853AE1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230BB1A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286CDD4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89321BF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F826D28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9A29064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C8A25A4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AD2F233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9A25E67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50C6105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6F2E138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EB70A77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F197171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90111F" w14:paraId="7B96DC3D" w14:textId="77777777" w:rsidTr="0090111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D02EC5" w14:textId="77777777" w:rsidR="0090111F" w:rsidRDefault="0090111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9F389F" w14:textId="77777777" w:rsidR="0090111F" w:rsidRDefault="0090111F">
            <w:r>
              <w:rPr>
                <w:sz w:val="16"/>
                <w:szCs w:val="16"/>
              </w:rPr>
              <w:t>2254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4C0BBF" w14:textId="77777777" w:rsidR="0090111F" w:rsidRDefault="0090111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6B6C03" w14:textId="77777777" w:rsidR="0090111F" w:rsidRDefault="0090111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1B8FD2" w14:textId="77777777" w:rsidR="0090111F" w:rsidRDefault="0090111F">
            <w:r>
              <w:rPr>
                <w:sz w:val="16"/>
                <w:szCs w:val="16"/>
              </w:rPr>
              <w:t>Update of PC2 UE maximum output power for inter-band CA configurations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69583D" w14:textId="77777777" w:rsidR="0090111F" w:rsidRDefault="0090111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6AD3D5" w14:textId="77777777" w:rsidR="0090111F" w:rsidRDefault="0090111F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4D6AA5" w14:textId="77777777" w:rsidR="0090111F" w:rsidRDefault="0090111F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0114BC" w14:textId="77777777" w:rsidR="0090111F" w:rsidRDefault="0090111F">
            <w:r>
              <w:rPr>
                <w:sz w:val="16"/>
                <w:szCs w:val="16"/>
              </w:rPr>
              <w:t>R5-232747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852D24" w14:textId="77777777" w:rsidR="0090111F" w:rsidRDefault="0090111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218470" w14:textId="77777777" w:rsidR="0090111F" w:rsidRDefault="0090111F">
            <w:r>
              <w:rPr>
                <w:sz w:val="16"/>
                <w:szCs w:val="16"/>
              </w:rPr>
              <w:t>Power_Limit_CA_DC-UEConTest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E29387" w14:textId="77777777" w:rsidR="0090111F" w:rsidRDefault="0090111F">
            <w:r>
              <w:rPr>
                <w:sz w:val="16"/>
                <w:szCs w:val="16"/>
              </w:rPr>
              <w:t>6.2A.1.0.3, 6.2A.1.1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3428FE4" w14:textId="77777777" w:rsidR="0090111F" w:rsidRDefault="0090111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0111F" w14:paraId="0280268A" w14:textId="77777777" w:rsidTr="0090111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8C1C20" w14:textId="77777777" w:rsidR="0090111F" w:rsidRDefault="0090111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1FDD27" w14:textId="77777777" w:rsidR="0090111F" w:rsidRDefault="0090111F">
            <w:r>
              <w:rPr>
                <w:sz w:val="16"/>
                <w:szCs w:val="16"/>
              </w:rPr>
              <w:t>1610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73FFBB" w14:textId="77777777" w:rsidR="0090111F" w:rsidRDefault="0090111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266541" w14:textId="77777777" w:rsidR="0090111F" w:rsidRDefault="0090111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072A8E" w14:textId="77777777" w:rsidR="0090111F" w:rsidRDefault="0090111F">
            <w:r>
              <w:rPr>
                <w:sz w:val="16"/>
                <w:szCs w:val="16"/>
              </w:rPr>
              <w:t>Update of PC2 UE configured output power for inter-band EN-DC configurations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F86F69" w14:textId="77777777" w:rsidR="0090111F" w:rsidRDefault="0090111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D70993" w14:textId="77777777" w:rsidR="0090111F" w:rsidRDefault="0090111F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9744F7" w14:textId="77777777" w:rsidR="0090111F" w:rsidRDefault="0090111F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3D753F" w14:textId="77777777" w:rsidR="0090111F" w:rsidRDefault="0090111F">
            <w:r>
              <w:rPr>
                <w:sz w:val="16"/>
                <w:szCs w:val="16"/>
              </w:rPr>
              <w:t>R5-232840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C7D099" w14:textId="77777777" w:rsidR="0090111F" w:rsidRDefault="0090111F">
            <w:r>
              <w:rPr>
                <w:sz w:val="16"/>
                <w:szCs w:val="16"/>
              </w:rPr>
              <w:t>China Telecom, Huawei, HiSilicon, Qualcomm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9A47D7" w14:textId="77777777" w:rsidR="0090111F" w:rsidRDefault="0090111F">
            <w:r>
              <w:rPr>
                <w:sz w:val="16"/>
                <w:szCs w:val="16"/>
              </w:rPr>
              <w:t>Power_Limit_CA_DC-UEConTest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C2B6CF" w14:textId="77777777" w:rsidR="0090111F" w:rsidRDefault="0090111F">
            <w:r>
              <w:rPr>
                <w:sz w:val="16"/>
                <w:szCs w:val="16"/>
              </w:rPr>
              <w:t>6.2B.4.1.3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6EBE369" w14:textId="77777777" w:rsidR="0090111F" w:rsidRDefault="0090111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0111F" w14:paraId="7FF4F7A2" w14:textId="77777777" w:rsidTr="0090111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53251F" w14:textId="77777777" w:rsidR="0090111F" w:rsidRDefault="0090111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C3D773" w14:textId="77777777" w:rsidR="0090111F" w:rsidRDefault="0090111F">
            <w:r>
              <w:rPr>
                <w:sz w:val="16"/>
                <w:szCs w:val="16"/>
              </w:rPr>
              <w:t>1611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2D48A8" w14:textId="77777777" w:rsidR="0090111F" w:rsidRDefault="0090111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49498B" w14:textId="77777777" w:rsidR="0090111F" w:rsidRDefault="0090111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9744A5" w14:textId="77777777" w:rsidR="0090111F" w:rsidRDefault="0090111F">
            <w:r>
              <w:rPr>
                <w:sz w:val="16"/>
                <w:szCs w:val="16"/>
              </w:rPr>
              <w:t>Update of PC2 UE maximum output power for inter-band EN-DC configurations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313E09" w14:textId="77777777" w:rsidR="0090111F" w:rsidRDefault="0090111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25E625" w14:textId="77777777" w:rsidR="0090111F" w:rsidRDefault="0090111F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FACB1F" w14:textId="77777777" w:rsidR="0090111F" w:rsidRDefault="0090111F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4F2825" w14:textId="77777777" w:rsidR="0090111F" w:rsidRDefault="0090111F">
            <w:r>
              <w:rPr>
                <w:sz w:val="16"/>
                <w:szCs w:val="16"/>
              </w:rPr>
              <w:t>R5-232841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C40303" w14:textId="77777777" w:rsidR="0090111F" w:rsidRDefault="0090111F">
            <w:r>
              <w:rPr>
                <w:sz w:val="16"/>
                <w:szCs w:val="16"/>
              </w:rPr>
              <w:t>China Telecom,   Huawei, HiSilicon, Qualcomm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B44F53" w14:textId="77777777" w:rsidR="0090111F" w:rsidRDefault="0090111F">
            <w:r>
              <w:rPr>
                <w:sz w:val="16"/>
                <w:szCs w:val="16"/>
              </w:rPr>
              <w:t>Power_Limit_CA_DC-UEConTest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53F6B2" w14:textId="77777777" w:rsidR="0090111F" w:rsidRDefault="0090111F">
            <w:r>
              <w:rPr>
                <w:sz w:val="16"/>
                <w:szCs w:val="16"/>
              </w:rPr>
              <w:t>6.2B.1.3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62BF8D0" w14:textId="77777777" w:rsidR="0090111F" w:rsidRDefault="0090111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0111F" w14:paraId="0DE05F6C" w14:textId="77777777" w:rsidTr="0090111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CD0B44" w14:textId="77777777" w:rsidR="0090111F" w:rsidRDefault="0090111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363501" w14:textId="77777777" w:rsidR="0090111F" w:rsidRDefault="0090111F">
            <w:r>
              <w:rPr>
                <w:sz w:val="16"/>
                <w:szCs w:val="16"/>
              </w:rPr>
              <w:t>1624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9C203B" w14:textId="77777777" w:rsidR="0090111F" w:rsidRDefault="0090111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8D7278" w14:textId="77777777" w:rsidR="0090111F" w:rsidRDefault="0090111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6D22CF" w14:textId="77777777" w:rsidR="0090111F" w:rsidRDefault="0090111F">
            <w:r>
              <w:rPr>
                <w:sz w:val="16"/>
                <w:szCs w:val="16"/>
              </w:rPr>
              <w:t>Corrections on higher power class indication for EN-DC configuration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DD4865" w14:textId="77777777" w:rsidR="0090111F" w:rsidRDefault="0090111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2F4BCC" w14:textId="77777777" w:rsidR="0090111F" w:rsidRDefault="0090111F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7B8363" w14:textId="77777777" w:rsidR="0090111F" w:rsidRDefault="0090111F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6C423C" w14:textId="77777777" w:rsidR="0090111F" w:rsidRDefault="0090111F">
            <w:r>
              <w:rPr>
                <w:sz w:val="16"/>
                <w:szCs w:val="16"/>
              </w:rPr>
              <w:t>R5-233577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35D4C8" w14:textId="77777777" w:rsidR="0090111F" w:rsidRDefault="0090111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30E674" w14:textId="77777777" w:rsidR="0090111F" w:rsidRDefault="0090111F">
            <w:r>
              <w:rPr>
                <w:sz w:val="16"/>
                <w:szCs w:val="16"/>
              </w:rPr>
              <w:t>Power_Limit_CA_DC-UEConTest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05DC42" w14:textId="77777777" w:rsidR="0090111F" w:rsidRDefault="0090111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8DFD44E" w14:textId="77777777" w:rsidR="0090111F" w:rsidRDefault="0090111F">
            <w:pPr>
              <w:rPr>
                <w:sz w:val="16"/>
                <w:szCs w:val="16"/>
              </w:rPr>
            </w:pPr>
          </w:p>
        </w:tc>
      </w:tr>
    </w:tbl>
    <w:p w14:paraId="73B976B7" w14:textId="77777777" w:rsidR="0090111F" w:rsidRDefault="0090111F" w:rsidP="0090111F"/>
    <w:p w14:paraId="2D0C4B6F" w14:textId="77777777" w:rsidR="0090111F" w:rsidRDefault="0090111F" w:rsidP="0090111F"/>
    <w:p w14:paraId="38069056" w14:textId="77777777" w:rsidR="0090111F" w:rsidRDefault="0090111F" w:rsidP="0090111F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RP-230965</w:t>
      </w:r>
      <w:r>
        <w:rPr>
          <w:b/>
          <w:i/>
          <w:noProof/>
          <w:sz w:val="28"/>
        </w:rPr>
        <w:fldChar w:fldCharType="end"/>
      </w:r>
    </w:p>
    <w:p w14:paraId="6EDBF22E" w14:textId="77777777" w:rsidR="0090111F" w:rsidRDefault="0090111F" w:rsidP="0090111F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06E6BEBC" w14:textId="77777777" w:rsidR="0090111F" w:rsidRDefault="0090111F" w:rsidP="0090111F">
      <w:pPr>
        <w:rPr>
          <w:rFonts w:ascii="Arial" w:hAnsi="Arial" w:cs="Arial"/>
          <w:b/>
          <w:bCs/>
          <w:lang w:val="en-US"/>
        </w:rPr>
      </w:pPr>
    </w:p>
    <w:p w14:paraId="5D2FD4B0" w14:textId="77777777" w:rsidR="0090111F" w:rsidRDefault="0090111F" w:rsidP="009011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0EFF4C17" w14:textId="77777777" w:rsidR="0090111F" w:rsidRDefault="0090111F" w:rsidP="009011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Support of Uncrewed Aerial Systems Connectivity, Identification, and Tracking (ID_UAS-UEConTest)</w:t>
      </w:r>
      <w:r>
        <w:rPr>
          <w:rFonts w:ascii="Arial" w:hAnsi="Arial" w:cs="Arial"/>
          <w:b/>
          <w:bCs/>
        </w:rPr>
        <w:fldChar w:fldCharType="end"/>
      </w:r>
    </w:p>
    <w:p w14:paraId="7316D443" w14:textId="77777777" w:rsidR="0090111F" w:rsidRDefault="0090111F" w:rsidP="009011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13.3.41</w:t>
      </w:r>
      <w:r>
        <w:rPr>
          <w:rFonts w:ascii="Arial" w:hAnsi="Arial" w:cs="Arial"/>
          <w:b/>
          <w:bCs/>
        </w:rPr>
        <w:fldChar w:fldCharType="end"/>
      </w:r>
    </w:p>
    <w:p w14:paraId="4DD9FA3C" w14:textId="77777777" w:rsidR="0090111F" w:rsidRDefault="0090111F" w:rsidP="009011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E61BF37" w14:textId="77777777" w:rsidR="0090111F" w:rsidRDefault="0090111F" w:rsidP="009011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6F17EA4" w14:textId="77777777" w:rsidR="0090111F" w:rsidRDefault="0090111F" w:rsidP="0090111F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90111F" w14:paraId="0E9ABA48" w14:textId="77777777" w:rsidTr="0090111F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994355E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5D01E2F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C22AC0C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92EF9F5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A3835A6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96EEEB4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FC86195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5546413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19009AB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DCF93A8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F603FCA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A7C10B8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49A4D77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90111F" w14:paraId="43279815" w14:textId="77777777" w:rsidTr="0090111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E90CC8" w14:textId="77777777" w:rsidR="0090111F" w:rsidRDefault="0090111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9C5070" w14:textId="77777777" w:rsidR="0090111F" w:rsidRDefault="0090111F">
            <w:r>
              <w:rPr>
                <w:sz w:val="16"/>
                <w:szCs w:val="16"/>
              </w:rPr>
              <w:t>0483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C6B539" w14:textId="77777777" w:rsidR="0090111F" w:rsidRDefault="0090111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23320F" w14:textId="77777777" w:rsidR="0090111F" w:rsidRDefault="0090111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444815" w14:textId="77777777" w:rsidR="0090111F" w:rsidRDefault="0090111F">
            <w:r>
              <w:rPr>
                <w:sz w:val="16"/>
                <w:szCs w:val="16"/>
              </w:rPr>
              <w:t>Addition of PICS for UE support of Uncrewed Aerial Systems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8E3747" w14:textId="77777777" w:rsidR="0090111F" w:rsidRDefault="0090111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EB7D21" w14:textId="77777777" w:rsidR="0090111F" w:rsidRDefault="0090111F">
            <w:r>
              <w:rPr>
                <w:sz w:val="16"/>
                <w:szCs w:val="16"/>
              </w:rPr>
              <w:t>17.8.1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2C28C3" w14:textId="77777777" w:rsidR="0090111F" w:rsidRDefault="0090111F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24AF82" w14:textId="77777777" w:rsidR="0090111F" w:rsidRDefault="0090111F">
            <w:r>
              <w:rPr>
                <w:sz w:val="16"/>
                <w:szCs w:val="16"/>
              </w:rPr>
              <w:t>R5-233202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6DF2EF" w14:textId="77777777" w:rsidR="0090111F" w:rsidRDefault="0090111F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0D7319" w14:textId="77777777" w:rsidR="0090111F" w:rsidRDefault="0090111F">
            <w:r>
              <w:rPr>
                <w:sz w:val="16"/>
                <w:szCs w:val="16"/>
              </w:rPr>
              <w:t>ID_UAS-UEConTest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05495F" w14:textId="77777777" w:rsidR="0090111F" w:rsidRDefault="0090111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DC7956" w14:textId="77777777" w:rsidR="0090111F" w:rsidRDefault="0090111F">
            <w:pPr>
              <w:rPr>
                <w:sz w:val="16"/>
                <w:szCs w:val="16"/>
              </w:rPr>
            </w:pPr>
          </w:p>
        </w:tc>
      </w:tr>
    </w:tbl>
    <w:p w14:paraId="61022E2D" w14:textId="77777777" w:rsidR="0090111F" w:rsidRDefault="0090111F" w:rsidP="0090111F"/>
    <w:p w14:paraId="299526A6" w14:textId="77777777" w:rsidR="0090111F" w:rsidRDefault="0090111F" w:rsidP="0090111F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RP-230966</w:t>
      </w:r>
      <w:r>
        <w:rPr>
          <w:b/>
          <w:i/>
          <w:noProof/>
          <w:sz w:val="28"/>
        </w:rPr>
        <w:fldChar w:fldCharType="end"/>
      </w:r>
    </w:p>
    <w:p w14:paraId="59F87C74" w14:textId="77777777" w:rsidR="0090111F" w:rsidRDefault="0090111F" w:rsidP="0090111F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2CCB594A" w14:textId="77777777" w:rsidR="0090111F" w:rsidRDefault="0090111F" w:rsidP="0090111F">
      <w:pPr>
        <w:rPr>
          <w:rFonts w:ascii="Arial" w:hAnsi="Arial" w:cs="Arial"/>
          <w:b/>
          <w:bCs/>
          <w:lang w:val="en-US"/>
        </w:rPr>
      </w:pPr>
    </w:p>
    <w:p w14:paraId="102D3BFC" w14:textId="77777777" w:rsidR="0090111F" w:rsidRDefault="0090111F" w:rsidP="009011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3262ECB1" w14:textId="77777777" w:rsidR="0090111F" w:rsidRDefault="0090111F" w:rsidP="009011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NB-IoT (Narrowband IoT)/eMTC (enhanced Machine Type Communication) core &amp; performance requirements for Non-Terrestrial Networks (NTN) (LTE_NBIOT_eMTC_NTN_req-UEConTest)</w:t>
      </w:r>
      <w:r>
        <w:rPr>
          <w:rFonts w:ascii="Arial" w:hAnsi="Arial" w:cs="Arial"/>
          <w:b/>
          <w:bCs/>
        </w:rPr>
        <w:fldChar w:fldCharType="end"/>
      </w:r>
    </w:p>
    <w:p w14:paraId="181F1A58" w14:textId="77777777" w:rsidR="0090111F" w:rsidRDefault="0090111F" w:rsidP="009011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13.4.1</w:t>
      </w:r>
      <w:r>
        <w:rPr>
          <w:rFonts w:ascii="Arial" w:hAnsi="Arial" w:cs="Arial"/>
          <w:b/>
          <w:bCs/>
        </w:rPr>
        <w:fldChar w:fldCharType="end"/>
      </w:r>
    </w:p>
    <w:p w14:paraId="7C4265DA" w14:textId="77777777" w:rsidR="0090111F" w:rsidRDefault="0090111F" w:rsidP="009011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A4A4BC4" w14:textId="77777777" w:rsidR="0090111F" w:rsidRDefault="0090111F" w:rsidP="009011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F496383" w14:textId="77777777" w:rsidR="0090111F" w:rsidRDefault="0090111F" w:rsidP="0090111F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90111F" w14:paraId="5292CCD1" w14:textId="77777777" w:rsidTr="0090111F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D7B731B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3FB9677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5C85443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15539B9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D944E90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D96DAC8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F53F6DB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3322559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5CF8F7D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6C0852E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2C1F639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60FD19C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7E90C89" w14:textId="77777777" w:rsidR="0090111F" w:rsidRDefault="0090111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90111F" w14:paraId="592CC475" w14:textId="77777777" w:rsidTr="0090111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C86117" w14:textId="77777777" w:rsidR="0090111F" w:rsidRDefault="0090111F">
            <w:r>
              <w:rPr>
                <w:sz w:val="16"/>
                <w:szCs w:val="16"/>
              </w:rPr>
              <w:t>36.905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419029" w14:textId="77777777" w:rsidR="0090111F" w:rsidRDefault="0090111F">
            <w:r>
              <w:rPr>
                <w:sz w:val="16"/>
                <w:szCs w:val="16"/>
              </w:rPr>
              <w:t>0250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4468CF" w14:textId="77777777" w:rsidR="0090111F" w:rsidRDefault="0090111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75A709" w14:textId="77777777" w:rsidR="0090111F" w:rsidRDefault="0090111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95FC4D" w14:textId="77777777" w:rsidR="0090111F" w:rsidRDefault="0090111F">
            <w:r>
              <w:rPr>
                <w:sz w:val="16"/>
                <w:szCs w:val="16"/>
              </w:rPr>
              <w:t>IoT NTN test point analysis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FD15E0" w14:textId="77777777" w:rsidR="0090111F" w:rsidRDefault="0090111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3D0E9D" w14:textId="77777777" w:rsidR="0090111F" w:rsidRDefault="0090111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666784" w14:textId="77777777" w:rsidR="0090111F" w:rsidRDefault="0090111F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9DFB8F" w14:textId="77777777" w:rsidR="0090111F" w:rsidRDefault="0090111F">
            <w:r>
              <w:rPr>
                <w:sz w:val="16"/>
                <w:szCs w:val="16"/>
              </w:rPr>
              <w:t>R5-232820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C8772A" w14:textId="77777777" w:rsidR="0090111F" w:rsidRDefault="0090111F">
            <w:r>
              <w:rPr>
                <w:sz w:val="16"/>
                <w:szCs w:val="16"/>
              </w:rPr>
              <w:t>CMCC, MTK, Sporton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905469" w14:textId="77777777" w:rsidR="0090111F" w:rsidRDefault="0090111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0304ED" w14:textId="77777777" w:rsidR="0090111F" w:rsidRDefault="0090111F">
            <w:r>
              <w:rPr>
                <w:sz w:val="16"/>
                <w:szCs w:val="16"/>
              </w:rPr>
              <w:t>4.5 (new)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DE0EE90" w14:textId="77777777" w:rsidR="0090111F" w:rsidRDefault="0090111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2579948C" w14:textId="77777777" w:rsidR="0090111F" w:rsidRDefault="0090111F" w:rsidP="0090111F"/>
    <w:p w14:paraId="444482BF" w14:textId="77777777" w:rsidR="0090111F" w:rsidRDefault="0090111F" w:rsidP="0090111F"/>
    <w:p w14:paraId="717A1969" w14:textId="77777777" w:rsidR="0056742A" w:rsidRDefault="0056742A" w:rsidP="0056742A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RP-230967</w:t>
      </w:r>
      <w:r>
        <w:rPr>
          <w:b/>
          <w:i/>
          <w:noProof/>
          <w:sz w:val="28"/>
        </w:rPr>
        <w:fldChar w:fldCharType="end"/>
      </w:r>
    </w:p>
    <w:p w14:paraId="742DBAB7" w14:textId="77777777" w:rsidR="0056742A" w:rsidRDefault="0056742A" w:rsidP="0056742A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Taipei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Jun 2023</w:t>
      </w:r>
      <w:r>
        <w:rPr>
          <w:b/>
          <w:noProof/>
          <w:sz w:val="24"/>
        </w:rPr>
        <w:fldChar w:fldCharType="end"/>
      </w:r>
    </w:p>
    <w:p w14:paraId="1960FC23" w14:textId="77777777" w:rsidR="0056742A" w:rsidRDefault="0056742A" w:rsidP="0056742A">
      <w:pPr>
        <w:rPr>
          <w:rFonts w:ascii="Arial" w:hAnsi="Arial" w:cs="Arial"/>
          <w:b/>
          <w:bCs/>
          <w:lang w:val="en-US"/>
        </w:rPr>
      </w:pPr>
    </w:p>
    <w:p w14:paraId="38B595B8" w14:textId="77777777" w:rsidR="0056742A" w:rsidRDefault="0056742A" w:rsidP="0056742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TSG WG RAN5</w:t>
      </w:r>
      <w:r>
        <w:rPr>
          <w:rFonts w:ascii="Arial" w:hAnsi="Arial" w:cs="Arial"/>
          <w:b/>
          <w:bCs/>
        </w:rPr>
        <w:fldChar w:fldCharType="end"/>
      </w:r>
    </w:p>
    <w:p w14:paraId="293D86DE" w14:textId="77777777" w:rsidR="0056742A" w:rsidRDefault="0056742A" w:rsidP="0056742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Introduction of LTE TDD band in 1670 – 1675 MHz (LTE_TDD_1670_1675MHz-UEConTest)</w:t>
      </w:r>
      <w:r>
        <w:rPr>
          <w:rFonts w:ascii="Arial" w:hAnsi="Arial" w:cs="Arial"/>
          <w:b/>
          <w:bCs/>
        </w:rPr>
        <w:fldChar w:fldCharType="end"/>
      </w:r>
    </w:p>
    <w:p w14:paraId="386BB004" w14:textId="77777777" w:rsidR="0056742A" w:rsidRDefault="0056742A" w:rsidP="0056742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13.4.2</w:t>
      </w:r>
      <w:r>
        <w:rPr>
          <w:rFonts w:ascii="Arial" w:hAnsi="Arial" w:cs="Arial"/>
          <w:b/>
          <w:bCs/>
        </w:rPr>
        <w:fldChar w:fldCharType="end"/>
      </w:r>
    </w:p>
    <w:p w14:paraId="164C5A3B" w14:textId="77777777" w:rsidR="0056742A" w:rsidRDefault="0056742A" w:rsidP="0056742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A2E3592" w14:textId="77777777" w:rsidR="0056742A" w:rsidRDefault="0056742A" w:rsidP="0056742A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9C9D4FE" w14:textId="77777777" w:rsidR="0056742A" w:rsidRDefault="0056742A" w:rsidP="005674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TSG WG 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100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56742A" w14:paraId="57CB401A" w14:textId="77777777" w:rsidTr="0056742A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EFCDB88" w14:textId="77777777" w:rsidR="0056742A" w:rsidRDefault="0056742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57EC049" w14:textId="77777777" w:rsidR="0056742A" w:rsidRDefault="0056742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AA355C2" w14:textId="77777777" w:rsidR="0056742A" w:rsidRDefault="0056742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71DD7E2" w14:textId="77777777" w:rsidR="0056742A" w:rsidRDefault="0056742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EEFBBDC" w14:textId="77777777" w:rsidR="0056742A" w:rsidRDefault="0056742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06E10D" w14:textId="77777777" w:rsidR="0056742A" w:rsidRDefault="0056742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8F4B2EC" w14:textId="77777777" w:rsidR="0056742A" w:rsidRDefault="0056742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Vsn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E80E3AD" w14:textId="77777777" w:rsidR="0056742A" w:rsidRDefault="0056742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1AB1275" w14:textId="77777777" w:rsidR="0056742A" w:rsidRDefault="0056742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AEFC53C" w14:textId="77777777" w:rsidR="0056742A" w:rsidRDefault="0056742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B6E4126" w14:textId="77777777" w:rsidR="0056742A" w:rsidRDefault="0056742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FC6420B" w14:textId="77777777" w:rsidR="0056742A" w:rsidRDefault="0056742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3E087ED" w14:textId="77777777" w:rsidR="0056742A" w:rsidRDefault="0056742A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Other Aff Specs</w:t>
            </w:r>
          </w:p>
        </w:tc>
      </w:tr>
      <w:tr w:rsidR="0056742A" w14:paraId="1507B20C" w14:textId="77777777" w:rsidTr="0056742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66F758" w14:textId="77777777" w:rsidR="0056742A" w:rsidRDefault="0056742A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2BB2E7" w14:textId="77777777" w:rsidR="0056742A" w:rsidRDefault="0056742A">
            <w:r>
              <w:rPr>
                <w:sz w:val="16"/>
                <w:szCs w:val="16"/>
              </w:rPr>
              <w:t>1419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7B09C8" w14:textId="77777777" w:rsidR="0056742A" w:rsidRDefault="0056742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330A89" w14:textId="77777777" w:rsidR="0056742A" w:rsidRDefault="0056742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27EB2F" w14:textId="77777777" w:rsidR="0056742A" w:rsidRDefault="0056742A">
            <w:r>
              <w:rPr>
                <w:sz w:val="16"/>
                <w:szCs w:val="16"/>
              </w:rPr>
              <w:t>Addition of test frequencies for LTE Band 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763381" w14:textId="77777777" w:rsidR="0056742A" w:rsidRDefault="0056742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A2B600" w14:textId="77777777" w:rsidR="0056742A" w:rsidRDefault="0056742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2D0B8B" w14:textId="77777777" w:rsidR="0056742A" w:rsidRDefault="0056742A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20C2EB" w14:textId="77777777" w:rsidR="0056742A" w:rsidRDefault="0056742A">
            <w:r>
              <w:rPr>
                <w:sz w:val="16"/>
                <w:szCs w:val="16"/>
              </w:rPr>
              <w:t>R5-233694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E268BE" w14:textId="77777777" w:rsidR="0056742A" w:rsidRDefault="0056742A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D923C7" w14:textId="77777777" w:rsidR="0056742A" w:rsidRDefault="0056742A">
            <w:r>
              <w:rPr>
                <w:sz w:val="16"/>
                <w:szCs w:val="16"/>
              </w:rPr>
              <w:t>LTE_TDD_1670_1675MHz-UEConTest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3E7292" w14:textId="77777777" w:rsidR="0056742A" w:rsidRDefault="0056742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0BE0663" w14:textId="77777777" w:rsidR="0056742A" w:rsidRDefault="0056742A">
            <w:pPr>
              <w:rPr>
                <w:sz w:val="16"/>
                <w:szCs w:val="16"/>
              </w:rPr>
            </w:pPr>
          </w:p>
        </w:tc>
      </w:tr>
      <w:tr w:rsidR="0056742A" w14:paraId="53FCCB2B" w14:textId="77777777" w:rsidTr="0056742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464509" w14:textId="77777777" w:rsidR="0056742A" w:rsidRDefault="0056742A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D344F9" w14:textId="77777777" w:rsidR="0056742A" w:rsidRDefault="0056742A">
            <w:r>
              <w:rPr>
                <w:sz w:val="16"/>
                <w:szCs w:val="16"/>
              </w:rPr>
              <w:t>1420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09C665" w14:textId="77777777" w:rsidR="0056742A" w:rsidRDefault="0056742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0CE489" w14:textId="77777777" w:rsidR="0056742A" w:rsidRDefault="0056742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A83F6C" w14:textId="77777777" w:rsidR="0056742A" w:rsidRDefault="0056742A">
            <w:r>
              <w:rPr>
                <w:sz w:val="16"/>
                <w:szCs w:val="16"/>
              </w:rPr>
              <w:t>Addition of signalling test frequencies for LTE Band 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960266" w14:textId="77777777" w:rsidR="0056742A" w:rsidRDefault="0056742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E7001D" w14:textId="77777777" w:rsidR="0056742A" w:rsidRDefault="0056742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FC1228" w14:textId="77777777" w:rsidR="0056742A" w:rsidRDefault="0056742A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515627" w14:textId="77777777" w:rsidR="0056742A" w:rsidRDefault="0056742A">
            <w:r>
              <w:rPr>
                <w:sz w:val="16"/>
                <w:szCs w:val="16"/>
              </w:rPr>
              <w:t>R5-232312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631D43" w14:textId="77777777" w:rsidR="0056742A" w:rsidRDefault="0056742A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66805C" w14:textId="77777777" w:rsidR="0056742A" w:rsidRDefault="0056742A">
            <w:r>
              <w:rPr>
                <w:sz w:val="16"/>
                <w:szCs w:val="16"/>
              </w:rPr>
              <w:t>LTE_TDD_1670_1675MHz-UEConTest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572E59" w14:textId="77777777" w:rsidR="0056742A" w:rsidRDefault="0056742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99FFF2" w14:textId="77777777" w:rsidR="0056742A" w:rsidRDefault="0056742A">
            <w:pPr>
              <w:rPr>
                <w:sz w:val="16"/>
                <w:szCs w:val="16"/>
              </w:rPr>
            </w:pPr>
          </w:p>
        </w:tc>
      </w:tr>
      <w:tr w:rsidR="0056742A" w14:paraId="56FCD9D4" w14:textId="77777777" w:rsidTr="0056742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0B0BD0" w14:textId="77777777" w:rsidR="0056742A" w:rsidRDefault="0056742A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D0E036" w14:textId="77777777" w:rsidR="0056742A" w:rsidRDefault="0056742A">
            <w:r>
              <w:rPr>
                <w:sz w:val="16"/>
                <w:szCs w:val="16"/>
              </w:rPr>
              <w:t>5445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36538E" w14:textId="77777777" w:rsidR="0056742A" w:rsidRDefault="0056742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30438F" w14:textId="77777777" w:rsidR="0056742A" w:rsidRDefault="0056742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9C77AE" w14:textId="77777777" w:rsidR="0056742A" w:rsidRDefault="0056742A">
            <w:r>
              <w:rPr>
                <w:sz w:val="16"/>
                <w:szCs w:val="16"/>
              </w:rPr>
              <w:t>Introduction of LTE Band 54 to common clauses (section 5)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A80091" w14:textId="77777777" w:rsidR="0056742A" w:rsidRDefault="0056742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2A708D" w14:textId="77777777" w:rsidR="0056742A" w:rsidRDefault="0056742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2C9BB4" w14:textId="77777777" w:rsidR="0056742A" w:rsidRDefault="0056742A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5E1C77" w14:textId="77777777" w:rsidR="0056742A" w:rsidRDefault="0056742A">
            <w:r>
              <w:rPr>
                <w:sz w:val="16"/>
                <w:szCs w:val="16"/>
              </w:rPr>
              <w:t>R5-232313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76AD10" w14:textId="77777777" w:rsidR="0056742A" w:rsidRDefault="0056742A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DA229E" w14:textId="77777777" w:rsidR="0056742A" w:rsidRDefault="0056742A">
            <w:r>
              <w:rPr>
                <w:sz w:val="16"/>
                <w:szCs w:val="16"/>
              </w:rPr>
              <w:t>LTE_TDD_1670_1675MHz-UEConTest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6EDF24" w14:textId="77777777" w:rsidR="0056742A" w:rsidRDefault="0056742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733674" w14:textId="77777777" w:rsidR="0056742A" w:rsidRDefault="0056742A">
            <w:pPr>
              <w:rPr>
                <w:sz w:val="16"/>
                <w:szCs w:val="16"/>
              </w:rPr>
            </w:pPr>
          </w:p>
        </w:tc>
      </w:tr>
      <w:tr w:rsidR="0056742A" w14:paraId="70B9408B" w14:textId="77777777" w:rsidTr="0056742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3D841D" w14:textId="77777777" w:rsidR="0056742A" w:rsidRDefault="0056742A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022E2A" w14:textId="77777777" w:rsidR="0056742A" w:rsidRDefault="0056742A">
            <w:r>
              <w:rPr>
                <w:sz w:val="16"/>
                <w:szCs w:val="16"/>
              </w:rPr>
              <w:t>5446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B1F518" w14:textId="77777777" w:rsidR="0056742A" w:rsidRDefault="0056742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149308" w14:textId="77777777" w:rsidR="0056742A" w:rsidRDefault="0056742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595061" w14:textId="77777777" w:rsidR="0056742A" w:rsidRDefault="0056742A">
            <w:r>
              <w:rPr>
                <w:sz w:val="16"/>
                <w:szCs w:val="16"/>
              </w:rPr>
              <w:t>Updates to MOP and MPR test cases as part of introduction of LTE Band 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6D751A" w14:textId="77777777" w:rsidR="0056742A" w:rsidRDefault="0056742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323473" w14:textId="77777777" w:rsidR="0056742A" w:rsidRDefault="0056742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12D6A1" w14:textId="77777777" w:rsidR="0056742A" w:rsidRDefault="0056742A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C09077" w14:textId="77777777" w:rsidR="0056742A" w:rsidRDefault="0056742A">
            <w:r>
              <w:rPr>
                <w:sz w:val="16"/>
                <w:szCs w:val="16"/>
              </w:rPr>
              <w:t>R5-232314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7304FD" w14:textId="77777777" w:rsidR="0056742A" w:rsidRDefault="0056742A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933CFE" w14:textId="77777777" w:rsidR="0056742A" w:rsidRDefault="0056742A">
            <w:r>
              <w:rPr>
                <w:sz w:val="16"/>
                <w:szCs w:val="16"/>
              </w:rPr>
              <w:t>LTE_TDD_1670_1675MHz-UEConTest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97C95F" w14:textId="77777777" w:rsidR="0056742A" w:rsidRDefault="0056742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1506F8" w14:textId="77777777" w:rsidR="0056742A" w:rsidRDefault="0056742A">
            <w:pPr>
              <w:rPr>
                <w:sz w:val="16"/>
                <w:szCs w:val="16"/>
              </w:rPr>
            </w:pPr>
          </w:p>
        </w:tc>
      </w:tr>
      <w:tr w:rsidR="0056742A" w14:paraId="532FFB72" w14:textId="77777777" w:rsidTr="0056742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EDF66E" w14:textId="77777777" w:rsidR="0056742A" w:rsidRDefault="0056742A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139D05" w14:textId="77777777" w:rsidR="0056742A" w:rsidRDefault="0056742A">
            <w:r>
              <w:rPr>
                <w:sz w:val="16"/>
                <w:szCs w:val="16"/>
              </w:rPr>
              <w:t>5447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7BB875" w14:textId="77777777" w:rsidR="0056742A" w:rsidRDefault="0056742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605338" w14:textId="77777777" w:rsidR="0056742A" w:rsidRDefault="0056742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6568C8" w14:textId="77777777" w:rsidR="0056742A" w:rsidRDefault="0056742A">
            <w:r>
              <w:rPr>
                <w:sz w:val="16"/>
                <w:szCs w:val="16"/>
              </w:rPr>
              <w:t>Updates to A-MPR test cases as part of introduction of LTE Band 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71878A" w14:textId="77777777" w:rsidR="0056742A" w:rsidRDefault="0056742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698C87" w14:textId="77777777" w:rsidR="0056742A" w:rsidRDefault="0056742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40F741" w14:textId="77777777" w:rsidR="0056742A" w:rsidRDefault="0056742A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5A34C7" w14:textId="77777777" w:rsidR="0056742A" w:rsidRDefault="0056742A">
            <w:r>
              <w:rPr>
                <w:sz w:val="16"/>
                <w:szCs w:val="16"/>
              </w:rPr>
              <w:t>R5-232315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A7B106" w14:textId="77777777" w:rsidR="0056742A" w:rsidRDefault="0056742A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3F2140" w14:textId="77777777" w:rsidR="0056742A" w:rsidRDefault="0056742A">
            <w:r>
              <w:rPr>
                <w:sz w:val="16"/>
                <w:szCs w:val="16"/>
              </w:rPr>
              <w:t>LTE_TDD_1670_1675MHz-UEConTest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EB6793" w14:textId="77777777" w:rsidR="0056742A" w:rsidRDefault="0056742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F12548" w14:textId="77777777" w:rsidR="0056742A" w:rsidRDefault="0056742A">
            <w:pPr>
              <w:rPr>
                <w:sz w:val="16"/>
                <w:szCs w:val="16"/>
              </w:rPr>
            </w:pPr>
          </w:p>
        </w:tc>
      </w:tr>
      <w:tr w:rsidR="0056742A" w14:paraId="43B89F70" w14:textId="77777777" w:rsidTr="0056742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CE1868" w14:textId="77777777" w:rsidR="0056742A" w:rsidRDefault="0056742A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8B3F5F" w14:textId="77777777" w:rsidR="0056742A" w:rsidRDefault="0056742A">
            <w:r>
              <w:rPr>
                <w:sz w:val="16"/>
                <w:szCs w:val="16"/>
              </w:rPr>
              <w:t>5448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0B076F" w14:textId="77777777" w:rsidR="0056742A" w:rsidRDefault="0056742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292B0F" w14:textId="77777777" w:rsidR="0056742A" w:rsidRDefault="0056742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6589FC" w14:textId="77777777" w:rsidR="0056742A" w:rsidRDefault="0056742A">
            <w:r>
              <w:rPr>
                <w:sz w:val="16"/>
                <w:szCs w:val="16"/>
              </w:rPr>
              <w:t>Updates to spurious emissions and additional spurious emissions test cases as part of introduction of LTE Band 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6B507B" w14:textId="77777777" w:rsidR="0056742A" w:rsidRDefault="0056742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FB408B" w14:textId="77777777" w:rsidR="0056742A" w:rsidRDefault="0056742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E807BD" w14:textId="77777777" w:rsidR="0056742A" w:rsidRDefault="0056742A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7D9F14" w14:textId="77777777" w:rsidR="0056742A" w:rsidRDefault="0056742A">
            <w:r>
              <w:rPr>
                <w:sz w:val="16"/>
                <w:szCs w:val="16"/>
              </w:rPr>
              <w:t>R5-233704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4C6555" w14:textId="77777777" w:rsidR="0056742A" w:rsidRDefault="0056742A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D84806" w14:textId="77777777" w:rsidR="0056742A" w:rsidRDefault="0056742A">
            <w:r>
              <w:rPr>
                <w:sz w:val="16"/>
                <w:szCs w:val="16"/>
              </w:rPr>
              <w:t>LTE_TDD_1670_1675MHz-UEConTest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54FC601" w14:textId="77777777" w:rsidR="0056742A" w:rsidRDefault="0056742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06BD435" w14:textId="77777777" w:rsidR="0056742A" w:rsidRDefault="0056742A">
            <w:pPr>
              <w:rPr>
                <w:sz w:val="16"/>
                <w:szCs w:val="16"/>
              </w:rPr>
            </w:pPr>
          </w:p>
        </w:tc>
      </w:tr>
      <w:tr w:rsidR="0056742A" w14:paraId="79D970B3" w14:textId="77777777" w:rsidTr="0056742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C96FA5" w14:textId="77777777" w:rsidR="0056742A" w:rsidRDefault="0056742A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CCD7B8" w14:textId="77777777" w:rsidR="0056742A" w:rsidRDefault="0056742A">
            <w:r>
              <w:rPr>
                <w:sz w:val="16"/>
                <w:szCs w:val="16"/>
              </w:rPr>
              <w:t>5449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7C9253" w14:textId="77777777" w:rsidR="0056742A" w:rsidRDefault="0056742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0643F4" w14:textId="77777777" w:rsidR="0056742A" w:rsidRDefault="0056742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69E49F" w14:textId="77777777" w:rsidR="0056742A" w:rsidRDefault="0056742A">
            <w:r>
              <w:rPr>
                <w:sz w:val="16"/>
                <w:szCs w:val="16"/>
              </w:rPr>
              <w:t>Updates to receiver reference sensitivity test cases as part of introduction of LTE Band 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7480B4" w14:textId="77777777" w:rsidR="0056742A" w:rsidRDefault="0056742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7A442C" w14:textId="77777777" w:rsidR="0056742A" w:rsidRDefault="0056742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960A19" w14:textId="77777777" w:rsidR="0056742A" w:rsidRDefault="0056742A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0E512D" w14:textId="77777777" w:rsidR="0056742A" w:rsidRDefault="0056742A">
            <w:r>
              <w:rPr>
                <w:sz w:val="16"/>
                <w:szCs w:val="16"/>
              </w:rPr>
              <w:t>R5-232321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4CFAFF" w14:textId="77777777" w:rsidR="0056742A" w:rsidRDefault="0056742A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45E5B4" w14:textId="77777777" w:rsidR="0056742A" w:rsidRDefault="0056742A">
            <w:r>
              <w:rPr>
                <w:sz w:val="16"/>
                <w:szCs w:val="16"/>
              </w:rPr>
              <w:t>LTE_TDD_1670_1675MHz-UEConTest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589CE6E" w14:textId="77777777" w:rsidR="0056742A" w:rsidRDefault="0056742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C139F5" w14:textId="77777777" w:rsidR="0056742A" w:rsidRDefault="0056742A">
            <w:pPr>
              <w:rPr>
                <w:sz w:val="16"/>
                <w:szCs w:val="16"/>
              </w:rPr>
            </w:pPr>
          </w:p>
        </w:tc>
      </w:tr>
      <w:tr w:rsidR="0056742A" w14:paraId="38D51678" w14:textId="77777777" w:rsidTr="0056742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C5773E" w14:textId="77777777" w:rsidR="0056742A" w:rsidRDefault="0056742A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7C54E0" w14:textId="77777777" w:rsidR="0056742A" w:rsidRDefault="0056742A">
            <w:r>
              <w:rPr>
                <w:sz w:val="16"/>
                <w:szCs w:val="16"/>
              </w:rPr>
              <w:t>5450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D0D68F" w14:textId="77777777" w:rsidR="0056742A" w:rsidRDefault="0056742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C42D34" w14:textId="77777777" w:rsidR="0056742A" w:rsidRDefault="0056742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06E41A" w14:textId="77777777" w:rsidR="0056742A" w:rsidRDefault="0056742A">
            <w:r>
              <w:rPr>
                <w:sz w:val="16"/>
                <w:szCs w:val="16"/>
              </w:rPr>
              <w:t>Updates to receiver blocking test cases as part of introduction of LTE Band 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69ACD5" w14:textId="77777777" w:rsidR="0056742A" w:rsidRDefault="0056742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185D17" w14:textId="77777777" w:rsidR="0056742A" w:rsidRDefault="0056742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B822E9" w14:textId="77777777" w:rsidR="0056742A" w:rsidRDefault="0056742A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1FF92C" w14:textId="77777777" w:rsidR="0056742A" w:rsidRDefault="0056742A">
            <w:r>
              <w:rPr>
                <w:sz w:val="16"/>
                <w:szCs w:val="16"/>
              </w:rPr>
              <w:t>R5-232322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A6CD20" w14:textId="77777777" w:rsidR="0056742A" w:rsidRDefault="0056742A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180AB0" w14:textId="77777777" w:rsidR="0056742A" w:rsidRDefault="0056742A">
            <w:r>
              <w:rPr>
                <w:sz w:val="16"/>
                <w:szCs w:val="16"/>
              </w:rPr>
              <w:t>LTE_TDD_1670_1675MHz-UEConTest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E5EAF0B" w14:textId="77777777" w:rsidR="0056742A" w:rsidRDefault="0056742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16E202C" w14:textId="77777777" w:rsidR="0056742A" w:rsidRDefault="0056742A">
            <w:pPr>
              <w:rPr>
                <w:sz w:val="16"/>
                <w:szCs w:val="16"/>
              </w:rPr>
            </w:pPr>
          </w:p>
        </w:tc>
      </w:tr>
      <w:tr w:rsidR="0056742A" w14:paraId="2D4793AD" w14:textId="77777777" w:rsidTr="0056742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CBD54E" w14:textId="77777777" w:rsidR="0056742A" w:rsidRDefault="0056742A"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C2F7C3" w14:textId="77777777" w:rsidR="0056742A" w:rsidRDefault="0056742A">
            <w:r>
              <w:rPr>
                <w:sz w:val="16"/>
                <w:szCs w:val="16"/>
              </w:rPr>
              <w:t>1006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A7D94B" w14:textId="77777777" w:rsidR="0056742A" w:rsidRDefault="0056742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47E9D6" w14:textId="77777777" w:rsidR="0056742A" w:rsidRDefault="0056742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E29D8C" w14:textId="77777777" w:rsidR="0056742A" w:rsidRDefault="0056742A">
            <w:r>
              <w:rPr>
                <w:sz w:val="16"/>
                <w:szCs w:val="16"/>
              </w:rPr>
              <w:t>Updates to test case applicability as part of introduction of LTE Band 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C2BF6E" w14:textId="77777777" w:rsidR="0056742A" w:rsidRDefault="0056742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36A1F3" w14:textId="77777777" w:rsidR="0056742A" w:rsidRDefault="0056742A">
            <w:r>
              <w:rPr>
                <w:sz w:val="16"/>
                <w:szCs w:val="16"/>
              </w:rPr>
              <w:t>18.0.1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EFA997" w14:textId="77777777" w:rsidR="0056742A" w:rsidRDefault="0056742A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49D62E" w14:textId="77777777" w:rsidR="0056742A" w:rsidRDefault="0056742A">
            <w:r>
              <w:rPr>
                <w:sz w:val="16"/>
                <w:szCs w:val="16"/>
              </w:rPr>
              <w:t>R5-232323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AA71C2" w14:textId="77777777" w:rsidR="0056742A" w:rsidRDefault="0056742A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DB1185" w14:textId="77777777" w:rsidR="0056742A" w:rsidRDefault="0056742A">
            <w:r>
              <w:rPr>
                <w:sz w:val="16"/>
                <w:szCs w:val="16"/>
              </w:rPr>
              <w:t>LTE_TDD_1670_1675MHz-UEConTest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43BE053" w14:textId="77777777" w:rsidR="0056742A" w:rsidRDefault="0056742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19B529" w14:textId="77777777" w:rsidR="0056742A" w:rsidRDefault="0056742A">
            <w:pPr>
              <w:rPr>
                <w:sz w:val="16"/>
                <w:szCs w:val="16"/>
              </w:rPr>
            </w:pPr>
          </w:p>
        </w:tc>
      </w:tr>
      <w:tr w:rsidR="0056742A" w14:paraId="725134BA" w14:textId="77777777" w:rsidTr="0056742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F92D04" w14:textId="77777777" w:rsidR="0056742A" w:rsidRDefault="0056742A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40ABC6" w14:textId="77777777" w:rsidR="0056742A" w:rsidRDefault="0056742A">
            <w:r>
              <w:rPr>
                <w:sz w:val="16"/>
                <w:szCs w:val="16"/>
              </w:rPr>
              <w:t>2671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0AA30D" w14:textId="77777777" w:rsidR="0056742A" w:rsidRDefault="0056742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1DCE37" w14:textId="77777777" w:rsidR="0056742A" w:rsidRDefault="0056742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7CD911" w14:textId="77777777" w:rsidR="0056742A" w:rsidRDefault="0056742A">
            <w:r>
              <w:rPr>
                <w:sz w:val="16"/>
                <w:szCs w:val="16"/>
              </w:rPr>
              <w:t>Updates to groups of band as part of introduction of LTE Band 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A026C9" w14:textId="77777777" w:rsidR="0056742A" w:rsidRDefault="0056742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FCBD0B" w14:textId="77777777" w:rsidR="0056742A" w:rsidRDefault="0056742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ED2889" w14:textId="77777777" w:rsidR="0056742A" w:rsidRDefault="0056742A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38EBEE" w14:textId="77777777" w:rsidR="0056742A" w:rsidRDefault="0056742A">
            <w:r>
              <w:rPr>
                <w:sz w:val="16"/>
                <w:szCs w:val="16"/>
              </w:rPr>
              <w:t>R5-232324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BFF356" w14:textId="77777777" w:rsidR="0056742A" w:rsidRDefault="0056742A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E6F70B" w14:textId="77777777" w:rsidR="0056742A" w:rsidRDefault="0056742A">
            <w:r>
              <w:rPr>
                <w:sz w:val="16"/>
                <w:szCs w:val="16"/>
              </w:rPr>
              <w:t>LTE_TDD_1670_1675MHz-UEConTest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0A041CE" w14:textId="77777777" w:rsidR="0056742A" w:rsidRDefault="0056742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094964" w14:textId="77777777" w:rsidR="0056742A" w:rsidRDefault="0056742A">
            <w:pPr>
              <w:rPr>
                <w:sz w:val="16"/>
                <w:szCs w:val="16"/>
              </w:rPr>
            </w:pPr>
          </w:p>
        </w:tc>
      </w:tr>
      <w:tr w:rsidR="0056742A" w14:paraId="7BA7AEA7" w14:textId="77777777" w:rsidTr="0056742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60B4A3" w14:textId="77777777" w:rsidR="0056742A" w:rsidRDefault="0056742A"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FEAECE" w14:textId="77777777" w:rsidR="0056742A" w:rsidRDefault="0056742A">
            <w:r>
              <w:rPr>
                <w:sz w:val="16"/>
                <w:szCs w:val="16"/>
              </w:rPr>
              <w:t>1401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84C34B" w14:textId="77777777" w:rsidR="0056742A" w:rsidRDefault="0056742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44DF66" w14:textId="77777777" w:rsidR="0056742A" w:rsidRDefault="0056742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3B2D03" w14:textId="77777777" w:rsidR="0056742A" w:rsidRDefault="0056742A">
            <w:r>
              <w:rPr>
                <w:sz w:val="16"/>
                <w:szCs w:val="16"/>
              </w:rPr>
              <w:t>Updates to test case applicability as part of Introduction of LTE Band 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3AA793" w14:textId="77777777" w:rsidR="0056742A" w:rsidRDefault="0056742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3BAA4A" w14:textId="77777777" w:rsidR="0056742A" w:rsidRDefault="0056742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00A457" w14:textId="77777777" w:rsidR="0056742A" w:rsidRDefault="0056742A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AD4DB6" w14:textId="77777777" w:rsidR="0056742A" w:rsidRDefault="0056742A">
            <w:r>
              <w:rPr>
                <w:sz w:val="16"/>
                <w:szCs w:val="16"/>
              </w:rPr>
              <w:t>R5-232325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8B0A1E" w14:textId="77777777" w:rsidR="0056742A" w:rsidRDefault="0056742A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101A49" w14:textId="77777777" w:rsidR="0056742A" w:rsidRDefault="0056742A">
            <w:r>
              <w:rPr>
                <w:sz w:val="16"/>
                <w:szCs w:val="16"/>
              </w:rPr>
              <w:t>LTE_TDD_1670_1675MHz-UEConTest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3CD1FE4" w14:textId="77777777" w:rsidR="0056742A" w:rsidRDefault="0056742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4D183C" w14:textId="77777777" w:rsidR="0056742A" w:rsidRDefault="0056742A">
            <w:pPr>
              <w:rPr>
                <w:sz w:val="16"/>
                <w:szCs w:val="16"/>
              </w:rPr>
            </w:pPr>
          </w:p>
        </w:tc>
      </w:tr>
      <w:tr w:rsidR="0056742A" w14:paraId="594779FF" w14:textId="77777777" w:rsidTr="0056742A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E43C6B" w14:textId="77777777" w:rsidR="0056742A" w:rsidRDefault="0056742A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EEC989" w14:textId="77777777" w:rsidR="0056742A" w:rsidRDefault="0056742A">
            <w:r>
              <w:rPr>
                <w:sz w:val="16"/>
                <w:szCs w:val="16"/>
              </w:rPr>
              <w:t>4736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B65F90" w14:textId="77777777" w:rsidR="0056742A" w:rsidRDefault="0056742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7D0C80" w14:textId="77777777" w:rsidR="0056742A" w:rsidRDefault="0056742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5567A2" w14:textId="77777777" w:rsidR="0056742A" w:rsidRDefault="0056742A">
            <w:r>
              <w:rPr>
                <w:sz w:val="16"/>
                <w:szCs w:val="16"/>
              </w:rPr>
              <w:t>Updates to guidelines on test execution for LTE Band 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75A996" w14:textId="77777777" w:rsidR="0056742A" w:rsidRDefault="0056742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F7C385" w14:textId="77777777" w:rsidR="0056742A" w:rsidRDefault="0056742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14B1F7" w14:textId="77777777" w:rsidR="0056742A" w:rsidRDefault="0056742A">
            <w:r>
              <w:rPr>
                <w:sz w:val="16"/>
                <w:szCs w:val="16"/>
              </w:rPr>
              <w:t>RAN5#99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FC12BD" w14:textId="77777777" w:rsidR="0056742A" w:rsidRDefault="0056742A">
            <w:r>
              <w:rPr>
                <w:sz w:val="16"/>
                <w:szCs w:val="16"/>
              </w:rPr>
              <w:t>R5-233414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67DDD6" w14:textId="77777777" w:rsidR="0056742A" w:rsidRDefault="0056742A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B63A47" w14:textId="77777777" w:rsidR="0056742A" w:rsidRDefault="0056742A">
            <w:r>
              <w:rPr>
                <w:sz w:val="16"/>
                <w:szCs w:val="16"/>
              </w:rPr>
              <w:t>LTE_TDD_1670_1675MHz-UEConTest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AE67FF8" w14:textId="77777777" w:rsidR="0056742A" w:rsidRDefault="0056742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C8468D" w14:textId="77777777" w:rsidR="0056742A" w:rsidRDefault="0056742A">
            <w:pPr>
              <w:rPr>
                <w:sz w:val="16"/>
                <w:szCs w:val="16"/>
              </w:rPr>
            </w:pPr>
          </w:p>
        </w:tc>
      </w:tr>
    </w:tbl>
    <w:p w14:paraId="261FFF55" w14:textId="77777777" w:rsidR="0056742A" w:rsidRDefault="0056742A" w:rsidP="0056742A"/>
    <w:sectPr w:rsidR="0056742A" w:rsidSect="00BD1DF2"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37705" w14:textId="77777777" w:rsidR="00252E15" w:rsidRDefault="00252E15">
      <w:r>
        <w:separator/>
      </w:r>
    </w:p>
  </w:endnote>
  <w:endnote w:type="continuationSeparator" w:id="0">
    <w:p w14:paraId="37023AB0" w14:textId="77777777" w:rsidR="00252E15" w:rsidRDefault="00252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4244D" w14:textId="77777777" w:rsidR="00ED51C3" w:rsidRDefault="00ED51C3" w:rsidP="008947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C18D05" w14:textId="77777777" w:rsidR="00ED51C3" w:rsidRDefault="00ED51C3" w:rsidP="001815A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CFDFC" w14:textId="77777777" w:rsidR="00ED51C3" w:rsidRDefault="00ED51C3" w:rsidP="008947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79</w:t>
    </w:r>
    <w:r>
      <w:rPr>
        <w:rStyle w:val="PageNumber"/>
      </w:rPr>
      <w:fldChar w:fldCharType="end"/>
    </w:r>
  </w:p>
  <w:p w14:paraId="65E88FD3" w14:textId="77777777" w:rsidR="00ED51C3" w:rsidRDefault="00ED51C3" w:rsidP="001815A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BC35E" w14:textId="77777777" w:rsidR="00252E15" w:rsidRDefault="00252E15">
      <w:r>
        <w:separator/>
      </w:r>
    </w:p>
  </w:footnote>
  <w:footnote w:type="continuationSeparator" w:id="0">
    <w:p w14:paraId="3C1BB0B6" w14:textId="77777777" w:rsidR="00252E15" w:rsidRDefault="00252E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4F7C6D"/>
    <w:multiLevelType w:val="hybridMultilevel"/>
    <w:tmpl w:val="67D6032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61113A"/>
    <w:multiLevelType w:val="hybridMultilevel"/>
    <w:tmpl w:val="0C800ED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95865367">
    <w:abstractNumId w:val="0"/>
  </w:num>
  <w:num w:numId="2" w16cid:durableId="34162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0E2"/>
    <w:rsid w:val="0000015B"/>
    <w:rsid w:val="0000092F"/>
    <w:rsid w:val="000009F7"/>
    <w:rsid w:val="000012DD"/>
    <w:rsid w:val="00001549"/>
    <w:rsid w:val="0000168E"/>
    <w:rsid w:val="0000226F"/>
    <w:rsid w:val="000025EC"/>
    <w:rsid w:val="000026FB"/>
    <w:rsid w:val="0000298D"/>
    <w:rsid w:val="00003A28"/>
    <w:rsid w:val="00005450"/>
    <w:rsid w:val="00005965"/>
    <w:rsid w:val="000060D6"/>
    <w:rsid w:val="00006D09"/>
    <w:rsid w:val="000075E5"/>
    <w:rsid w:val="000106E5"/>
    <w:rsid w:val="000108A4"/>
    <w:rsid w:val="00011093"/>
    <w:rsid w:val="0001153B"/>
    <w:rsid w:val="00011740"/>
    <w:rsid w:val="00012382"/>
    <w:rsid w:val="00012A19"/>
    <w:rsid w:val="00012ADE"/>
    <w:rsid w:val="00013310"/>
    <w:rsid w:val="000135E5"/>
    <w:rsid w:val="00013E84"/>
    <w:rsid w:val="000142C5"/>
    <w:rsid w:val="000147A7"/>
    <w:rsid w:val="00014B6F"/>
    <w:rsid w:val="000158D1"/>
    <w:rsid w:val="00015A24"/>
    <w:rsid w:val="000174CA"/>
    <w:rsid w:val="00017790"/>
    <w:rsid w:val="00020517"/>
    <w:rsid w:val="000207A7"/>
    <w:rsid w:val="00020B1E"/>
    <w:rsid w:val="000219C9"/>
    <w:rsid w:val="00022023"/>
    <w:rsid w:val="00022526"/>
    <w:rsid w:val="00022CCC"/>
    <w:rsid w:val="00023181"/>
    <w:rsid w:val="00023781"/>
    <w:rsid w:val="00023833"/>
    <w:rsid w:val="0002389D"/>
    <w:rsid w:val="00023CD8"/>
    <w:rsid w:val="00023E3E"/>
    <w:rsid w:val="000246CB"/>
    <w:rsid w:val="00024C60"/>
    <w:rsid w:val="00024D00"/>
    <w:rsid w:val="00025691"/>
    <w:rsid w:val="000257F8"/>
    <w:rsid w:val="00025977"/>
    <w:rsid w:val="00025BE1"/>
    <w:rsid w:val="00025C33"/>
    <w:rsid w:val="00026175"/>
    <w:rsid w:val="0002637C"/>
    <w:rsid w:val="0002678B"/>
    <w:rsid w:val="00026E17"/>
    <w:rsid w:val="00026F5A"/>
    <w:rsid w:val="0002731C"/>
    <w:rsid w:val="0002756C"/>
    <w:rsid w:val="000275D5"/>
    <w:rsid w:val="0002788B"/>
    <w:rsid w:val="00027D5A"/>
    <w:rsid w:val="00027FB3"/>
    <w:rsid w:val="0003026C"/>
    <w:rsid w:val="00030586"/>
    <w:rsid w:val="000309C4"/>
    <w:rsid w:val="00030C3C"/>
    <w:rsid w:val="00030D7B"/>
    <w:rsid w:val="00031107"/>
    <w:rsid w:val="00031670"/>
    <w:rsid w:val="000318D3"/>
    <w:rsid w:val="00031901"/>
    <w:rsid w:val="00031B50"/>
    <w:rsid w:val="00031C23"/>
    <w:rsid w:val="000321D2"/>
    <w:rsid w:val="000328F0"/>
    <w:rsid w:val="00032A29"/>
    <w:rsid w:val="00032BD3"/>
    <w:rsid w:val="00032C47"/>
    <w:rsid w:val="00033299"/>
    <w:rsid w:val="00033827"/>
    <w:rsid w:val="00033DA1"/>
    <w:rsid w:val="00034245"/>
    <w:rsid w:val="0003424B"/>
    <w:rsid w:val="00034B18"/>
    <w:rsid w:val="00034EC5"/>
    <w:rsid w:val="00034F60"/>
    <w:rsid w:val="000352E1"/>
    <w:rsid w:val="00035EE8"/>
    <w:rsid w:val="00036ECD"/>
    <w:rsid w:val="000374C8"/>
    <w:rsid w:val="00037579"/>
    <w:rsid w:val="00040BB2"/>
    <w:rsid w:val="00041915"/>
    <w:rsid w:val="0004322C"/>
    <w:rsid w:val="000433CA"/>
    <w:rsid w:val="0004370B"/>
    <w:rsid w:val="00043846"/>
    <w:rsid w:val="00043956"/>
    <w:rsid w:val="00044406"/>
    <w:rsid w:val="00044594"/>
    <w:rsid w:val="000446B0"/>
    <w:rsid w:val="00044CFF"/>
    <w:rsid w:val="00045A90"/>
    <w:rsid w:val="0004699D"/>
    <w:rsid w:val="000473DB"/>
    <w:rsid w:val="00047681"/>
    <w:rsid w:val="000479F9"/>
    <w:rsid w:val="00050100"/>
    <w:rsid w:val="00051647"/>
    <w:rsid w:val="00051F0A"/>
    <w:rsid w:val="000527AD"/>
    <w:rsid w:val="00052A9D"/>
    <w:rsid w:val="00052E32"/>
    <w:rsid w:val="000530ED"/>
    <w:rsid w:val="0005355A"/>
    <w:rsid w:val="000548B5"/>
    <w:rsid w:val="00054913"/>
    <w:rsid w:val="00054ACE"/>
    <w:rsid w:val="0005549A"/>
    <w:rsid w:val="0005564C"/>
    <w:rsid w:val="00055DD3"/>
    <w:rsid w:val="00056265"/>
    <w:rsid w:val="000568A1"/>
    <w:rsid w:val="0005787A"/>
    <w:rsid w:val="00057B39"/>
    <w:rsid w:val="000601EA"/>
    <w:rsid w:val="00060638"/>
    <w:rsid w:val="0006070A"/>
    <w:rsid w:val="00060EF0"/>
    <w:rsid w:val="00060EF4"/>
    <w:rsid w:val="000618D6"/>
    <w:rsid w:val="000619EB"/>
    <w:rsid w:val="00061DE0"/>
    <w:rsid w:val="00062DF6"/>
    <w:rsid w:val="000637C4"/>
    <w:rsid w:val="0006466A"/>
    <w:rsid w:val="000650B5"/>
    <w:rsid w:val="0006518B"/>
    <w:rsid w:val="000652F2"/>
    <w:rsid w:val="000652F6"/>
    <w:rsid w:val="00065673"/>
    <w:rsid w:val="00065D8C"/>
    <w:rsid w:val="00065FE0"/>
    <w:rsid w:val="000660E7"/>
    <w:rsid w:val="00066EBF"/>
    <w:rsid w:val="000679EB"/>
    <w:rsid w:val="00067B07"/>
    <w:rsid w:val="00070C91"/>
    <w:rsid w:val="0007113D"/>
    <w:rsid w:val="000714EE"/>
    <w:rsid w:val="00071EA4"/>
    <w:rsid w:val="0007252D"/>
    <w:rsid w:val="00072C95"/>
    <w:rsid w:val="00072EAE"/>
    <w:rsid w:val="00072ED0"/>
    <w:rsid w:val="000732DB"/>
    <w:rsid w:val="000732E1"/>
    <w:rsid w:val="0007336E"/>
    <w:rsid w:val="00073DE2"/>
    <w:rsid w:val="00073ECC"/>
    <w:rsid w:val="00073F2F"/>
    <w:rsid w:val="000743A6"/>
    <w:rsid w:val="00074F3F"/>
    <w:rsid w:val="000752FB"/>
    <w:rsid w:val="000753CE"/>
    <w:rsid w:val="000755EF"/>
    <w:rsid w:val="00075616"/>
    <w:rsid w:val="00075DF1"/>
    <w:rsid w:val="000761E6"/>
    <w:rsid w:val="000763A1"/>
    <w:rsid w:val="0007654E"/>
    <w:rsid w:val="000765C2"/>
    <w:rsid w:val="00076FFC"/>
    <w:rsid w:val="0007756F"/>
    <w:rsid w:val="00077674"/>
    <w:rsid w:val="000813D4"/>
    <w:rsid w:val="00081407"/>
    <w:rsid w:val="00081A86"/>
    <w:rsid w:val="00081B11"/>
    <w:rsid w:val="00081D4C"/>
    <w:rsid w:val="00081EF1"/>
    <w:rsid w:val="0008250E"/>
    <w:rsid w:val="000827AD"/>
    <w:rsid w:val="0008290E"/>
    <w:rsid w:val="00082E82"/>
    <w:rsid w:val="00082E9E"/>
    <w:rsid w:val="000836E5"/>
    <w:rsid w:val="00083773"/>
    <w:rsid w:val="00083842"/>
    <w:rsid w:val="0008418F"/>
    <w:rsid w:val="00084861"/>
    <w:rsid w:val="00085CAF"/>
    <w:rsid w:val="00086461"/>
    <w:rsid w:val="00086AEF"/>
    <w:rsid w:val="00086B17"/>
    <w:rsid w:val="00086CE3"/>
    <w:rsid w:val="00086D38"/>
    <w:rsid w:val="000874E9"/>
    <w:rsid w:val="000876B3"/>
    <w:rsid w:val="0008797F"/>
    <w:rsid w:val="00090AE4"/>
    <w:rsid w:val="00090D63"/>
    <w:rsid w:val="00091229"/>
    <w:rsid w:val="00091E63"/>
    <w:rsid w:val="00092514"/>
    <w:rsid w:val="00093798"/>
    <w:rsid w:val="00093CAE"/>
    <w:rsid w:val="00093DAF"/>
    <w:rsid w:val="000940C3"/>
    <w:rsid w:val="000943AB"/>
    <w:rsid w:val="000945E8"/>
    <w:rsid w:val="000950EA"/>
    <w:rsid w:val="000953FE"/>
    <w:rsid w:val="000954E6"/>
    <w:rsid w:val="00095C70"/>
    <w:rsid w:val="00095E24"/>
    <w:rsid w:val="00096FA0"/>
    <w:rsid w:val="00097006"/>
    <w:rsid w:val="000979FD"/>
    <w:rsid w:val="00097C1A"/>
    <w:rsid w:val="00097C74"/>
    <w:rsid w:val="00097D72"/>
    <w:rsid w:val="000A0A08"/>
    <w:rsid w:val="000A0BFE"/>
    <w:rsid w:val="000A1434"/>
    <w:rsid w:val="000A1A32"/>
    <w:rsid w:val="000A1C6D"/>
    <w:rsid w:val="000A1D83"/>
    <w:rsid w:val="000A1FDC"/>
    <w:rsid w:val="000A2B4D"/>
    <w:rsid w:val="000A39CE"/>
    <w:rsid w:val="000A3FCB"/>
    <w:rsid w:val="000A43F4"/>
    <w:rsid w:val="000A4ADC"/>
    <w:rsid w:val="000A5038"/>
    <w:rsid w:val="000A50DF"/>
    <w:rsid w:val="000A576D"/>
    <w:rsid w:val="000A60E2"/>
    <w:rsid w:val="000A63D1"/>
    <w:rsid w:val="000A6470"/>
    <w:rsid w:val="000A72F7"/>
    <w:rsid w:val="000A7D22"/>
    <w:rsid w:val="000A7F01"/>
    <w:rsid w:val="000B12A0"/>
    <w:rsid w:val="000B1376"/>
    <w:rsid w:val="000B198C"/>
    <w:rsid w:val="000B1E35"/>
    <w:rsid w:val="000B226B"/>
    <w:rsid w:val="000B2333"/>
    <w:rsid w:val="000B2735"/>
    <w:rsid w:val="000B2E4B"/>
    <w:rsid w:val="000B3F8E"/>
    <w:rsid w:val="000B40D4"/>
    <w:rsid w:val="000B4432"/>
    <w:rsid w:val="000B6F87"/>
    <w:rsid w:val="000B7283"/>
    <w:rsid w:val="000C1024"/>
    <w:rsid w:val="000C124F"/>
    <w:rsid w:val="000C12A3"/>
    <w:rsid w:val="000C13CC"/>
    <w:rsid w:val="000C181B"/>
    <w:rsid w:val="000C1937"/>
    <w:rsid w:val="000C1FF1"/>
    <w:rsid w:val="000C2B54"/>
    <w:rsid w:val="000C2ED3"/>
    <w:rsid w:val="000C30D0"/>
    <w:rsid w:val="000C3AED"/>
    <w:rsid w:val="000C418E"/>
    <w:rsid w:val="000C4853"/>
    <w:rsid w:val="000C4EDB"/>
    <w:rsid w:val="000C4FB0"/>
    <w:rsid w:val="000C53CC"/>
    <w:rsid w:val="000C548A"/>
    <w:rsid w:val="000C6797"/>
    <w:rsid w:val="000C6B0D"/>
    <w:rsid w:val="000C7775"/>
    <w:rsid w:val="000D0253"/>
    <w:rsid w:val="000D02FB"/>
    <w:rsid w:val="000D0E7B"/>
    <w:rsid w:val="000D1115"/>
    <w:rsid w:val="000D1D29"/>
    <w:rsid w:val="000D1D63"/>
    <w:rsid w:val="000D1FC4"/>
    <w:rsid w:val="000D2518"/>
    <w:rsid w:val="000D2658"/>
    <w:rsid w:val="000D2B82"/>
    <w:rsid w:val="000D2D69"/>
    <w:rsid w:val="000D2DE1"/>
    <w:rsid w:val="000D2ECE"/>
    <w:rsid w:val="000D3083"/>
    <w:rsid w:val="000D3361"/>
    <w:rsid w:val="000D40CE"/>
    <w:rsid w:val="000D4627"/>
    <w:rsid w:val="000D4F7C"/>
    <w:rsid w:val="000D579A"/>
    <w:rsid w:val="000D60AD"/>
    <w:rsid w:val="000D744C"/>
    <w:rsid w:val="000E0593"/>
    <w:rsid w:val="000E05A9"/>
    <w:rsid w:val="000E09DB"/>
    <w:rsid w:val="000E13D5"/>
    <w:rsid w:val="000E144B"/>
    <w:rsid w:val="000E1581"/>
    <w:rsid w:val="000E176A"/>
    <w:rsid w:val="000E2C98"/>
    <w:rsid w:val="000E3002"/>
    <w:rsid w:val="000E4403"/>
    <w:rsid w:val="000E46C6"/>
    <w:rsid w:val="000E5EA4"/>
    <w:rsid w:val="000E6D05"/>
    <w:rsid w:val="000E7624"/>
    <w:rsid w:val="000E7E89"/>
    <w:rsid w:val="000F033C"/>
    <w:rsid w:val="000F0679"/>
    <w:rsid w:val="000F06B5"/>
    <w:rsid w:val="000F08DD"/>
    <w:rsid w:val="000F0D75"/>
    <w:rsid w:val="000F158D"/>
    <w:rsid w:val="000F2245"/>
    <w:rsid w:val="000F228D"/>
    <w:rsid w:val="000F22E1"/>
    <w:rsid w:val="000F256B"/>
    <w:rsid w:val="000F3783"/>
    <w:rsid w:val="000F3ED3"/>
    <w:rsid w:val="000F5A9F"/>
    <w:rsid w:val="000F5AD1"/>
    <w:rsid w:val="000F675A"/>
    <w:rsid w:val="000F6B11"/>
    <w:rsid w:val="000F6E0B"/>
    <w:rsid w:val="000F7098"/>
    <w:rsid w:val="000F7569"/>
    <w:rsid w:val="00100290"/>
    <w:rsid w:val="001006D1"/>
    <w:rsid w:val="00100AA8"/>
    <w:rsid w:val="00100AC3"/>
    <w:rsid w:val="00101313"/>
    <w:rsid w:val="00102942"/>
    <w:rsid w:val="00102D49"/>
    <w:rsid w:val="0010318B"/>
    <w:rsid w:val="001031EF"/>
    <w:rsid w:val="001033E1"/>
    <w:rsid w:val="001036F3"/>
    <w:rsid w:val="00103C30"/>
    <w:rsid w:val="00104203"/>
    <w:rsid w:val="00104F29"/>
    <w:rsid w:val="00104F79"/>
    <w:rsid w:val="001054EE"/>
    <w:rsid w:val="0010553F"/>
    <w:rsid w:val="00105614"/>
    <w:rsid w:val="00105EB8"/>
    <w:rsid w:val="00105F18"/>
    <w:rsid w:val="001067C3"/>
    <w:rsid w:val="00106D65"/>
    <w:rsid w:val="00106EF6"/>
    <w:rsid w:val="00107460"/>
    <w:rsid w:val="00107558"/>
    <w:rsid w:val="00110329"/>
    <w:rsid w:val="00110455"/>
    <w:rsid w:val="00110792"/>
    <w:rsid w:val="00112625"/>
    <w:rsid w:val="0011280B"/>
    <w:rsid w:val="00112ED5"/>
    <w:rsid w:val="001132C9"/>
    <w:rsid w:val="00113609"/>
    <w:rsid w:val="00113FD8"/>
    <w:rsid w:val="0011453D"/>
    <w:rsid w:val="00114B54"/>
    <w:rsid w:val="0011501E"/>
    <w:rsid w:val="001158B3"/>
    <w:rsid w:val="00115D2C"/>
    <w:rsid w:val="00117159"/>
    <w:rsid w:val="001174E8"/>
    <w:rsid w:val="001176A7"/>
    <w:rsid w:val="0012012A"/>
    <w:rsid w:val="00120468"/>
    <w:rsid w:val="00120B2C"/>
    <w:rsid w:val="00120B48"/>
    <w:rsid w:val="00120D70"/>
    <w:rsid w:val="00121028"/>
    <w:rsid w:val="001216FD"/>
    <w:rsid w:val="00121A32"/>
    <w:rsid w:val="00121DE2"/>
    <w:rsid w:val="00121EFA"/>
    <w:rsid w:val="00122245"/>
    <w:rsid w:val="00122293"/>
    <w:rsid w:val="00122343"/>
    <w:rsid w:val="001223E0"/>
    <w:rsid w:val="00122B0E"/>
    <w:rsid w:val="00123270"/>
    <w:rsid w:val="001237FF"/>
    <w:rsid w:val="00124120"/>
    <w:rsid w:val="001243E4"/>
    <w:rsid w:val="00124DB7"/>
    <w:rsid w:val="0012523F"/>
    <w:rsid w:val="00125666"/>
    <w:rsid w:val="00125CAA"/>
    <w:rsid w:val="00126A85"/>
    <w:rsid w:val="00126C8B"/>
    <w:rsid w:val="00126C97"/>
    <w:rsid w:val="00126F4C"/>
    <w:rsid w:val="00127150"/>
    <w:rsid w:val="00127267"/>
    <w:rsid w:val="0012737E"/>
    <w:rsid w:val="00127EE1"/>
    <w:rsid w:val="001305FF"/>
    <w:rsid w:val="0013065F"/>
    <w:rsid w:val="00130B4C"/>
    <w:rsid w:val="00132E9D"/>
    <w:rsid w:val="00132F20"/>
    <w:rsid w:val="001338E5"/>
    <w:rsid w:val="0013442C"/>
    <w:rsid w:val="001355EC"/>
    <w:rsid w:val="001360FC"/>
    <w:rsid w:val="0013615F"/>
    <w:rsid w:val="001365A1"/>
    <w:rsid w:val="00136A60"/>
    <w:rsid w:val="001373BB"/>
    <w:rsid w:val="0014026D"/>
    <w:rsid w:val="001402AD"/>
    <w:rsid w:val="0014092F"/>
    <w:rsid w:val="00140EEF"/>
    <w:rsid w:val="00141060"/>
    <w:rsid w:val="00141483"/>
    <w:rsid w:val="00141787"/>
    <w:rsid w:val="001419AE"/>
    <w:rsid w:val="00141B8A"/>
    <w:rsid w:val="00142EBD"/>
    <w:rsid w:val="0014332A"/>
    <w:rsid w:val="00143404"/>
    <w:rsid w:val="001434BF"/>
    <w:rsid w:val="00143502"/>
    <w:rsid w:val="0014372D"/>
    <w:rsid w:val="00143AA1"/>
    <w:rsid w:val="00143E39"/>
    <w:rsid w:val="00144339"/>
    <w:rsid w:val="0014452D"/>
    <w:rsid w:val="00144706"/>
    <w:rsid w:val="00145725"/>
    <w:rsid w:val="0014572F"/>
    <w:rsid w:val="001458C2"/>
    <w:rsid w:val="00145F98"/>
    <w:rsid w:val="00146A59"/>
    <w:rsid w:val="00147B76"/>
    <w:rsid w:val="001505EB"/>
    <w:rsid w:val="00150977"/>
    <w:rsid w:val="00150D30"/>
    <w:rsid w:val="00150EA1"/>
    <w:rsid w:val="00150EF9"/>
    <w:rsid w:val="0015105B"/>
    <w:rsid w:val="001515B1"/>
    <w:rsid w:val="00152052"/>
    <w:rsid w:val="0015269D"/>
    <w:rsid w:val="00152943"/>
    <w:rsid w:val="00152EDC"/>
    <w:rsid w:val="0015342F"/>
    <w:rsid w:val="00153ECF"/>
    <w:rsid w:val="00154E51"/>
    <w:rsid w:val="0015530C"/>
    <w:rsid w:val="00155394"/>
    <w:rsid w:val="001555DB"/>
    <w:rsid w:val="00155876"/>
    <w:rsid w:val="00155A7D"/>
    <w:rsid w:val="00155B56"/>
    <w:rsid w:val="00156808"/>
    <w:rsid w:val="00156A37"/>
    <w:rsid w:val="00156B6A"/>
    <w:rsid w:val="00157B6C"/>
    <w:rsid w:val="00157C99"/>
    <w:rsid w:val="001601E9"/>
    <w:rsid w:val="001614C1"/>
    <w:rsid w:val="001615C6"/>
    <w:rsid w:val="00161C37"/>
    <w:rsid w:val="00162777"/>
    <w:rsid w:val="00162EC7"/>
    <w:rsid w:val="001633BC"/>
    <w:rsid w:val="00163996"/>
    <w:rsid w:val="00163CF2"/>
    <w:rsid w:val="00163D7D"/>
    <w:rsid w:val="00164243"/>
    <w:rsid w:val="001645C7"/>
    <w:rsid w:val="001646BC"/>
    <w:rsid w:val="00164B88"/>
    <w:rsid w:val="00165660"/>
    <w:rsid w:val="001658DB"/>
    <w:rsid w:val="001659B7"/>
    <w:rsid w:val="00165C4C"/>
    <w:rsid w:val="00166860"/>
    <w:rsid w:val="00166ECB"/>
    <w:rsid w:val="00167703"/>
    <w:rsid w:val="00167890"/>
    <w:rsid w:val="00167A01"/>
    <w:rsid w:val="00167B72"/>
    <w:rsid w:val="00167BB4"/>
    <w:rsid w:val="00170431"/>
    <w:rsid w:val="001709CD"/>
    <w:rsid w:val="00170E1A"/>
    <w:rsid w:val="001715D0"/>
    <w:rsid w:val="00171A20"/>
    <w:rsid w:val="00171B53"/>
    <w:rsid w:val="00171EA1"/>
    <w:rsid w:val="001720D4"/>
    <w:rsid w:val="001721CE"/>
    <w:rsid w:val="0017250F"/>
    <w:rsid w:val="00173932"/>
    <w:rsid w:val="00173A37"/>
    <w:rsid w:val="001741A9"/>
    <w:rsid w:val="0017443B"/>
    <w:rsid w:val="001744EC"/>
    <w:rsid w:val="00174C07"/>
    <w:rsid w:val="001752F0"/>
    <w:rsid w:val="001759EC"/>
    <w:rsid w:val="0017642A"/>
    <w:rsid w:val="001772DA"/>
    <w:rsid w:val="00177A2F"/>
    <w:rsid w:val="00177BBC"/>
    <w:rsid w:val="00180352"/>
    <w:rsid w:val="00180486"/>
    <w:rsid w:val="00180515"/>
    <w:rsid w:val="0018123C"/>
    <w:rsid w:val="001812EF"/>
    <w:rsid w:val="001815A6"/>
    <w:rsid w:val="00181D42"/>
    <w:rsid w:val="00182080"/>
    <w:rsid w:val="0018219E"/>
    <w:rsid w:val="00182211"/>
    <w:rsid w:val="001836D7"/>
    <w:rsid w:val="00183A1A"/>
    <w:rsid w:val="00183CBF"/>
    <w:rsid w:val="00183FEF"/>
    <w:rsid w:val="00184386"/>
    <w:rsid w:val="00184B27"/>
    <w:rsid w:val="0018522E"/>
    <w:rsid w:val="00185494"/>
    <w:rsid w:val="00186043"/>
    <w:rsid w:val="001869F6"/>
    <w:rsid w:val="00186D47"/>
    <w:rsid w:val="0018744D"/>
    <w:rsid w:val="0018777C"/>
    <w:rsid w:val="00187908"/>
    <w:rsid w:val="00187AB2"/>
    <w:rsid w:val="001901D6"/>
    <w:rsid w:val="00190CE3"/>
    <w:rsid w:val="00190D3D"/>
    <w:rsid w:val="00191502"/>
    <w:rsid w:val="0019161A"/>
    <w:rsid w:val="00194B15"/>
    <w:rsid w:val="001956B2"/>
    <w:rsid w:val="001957B3"/>
    <w:rsid w:val="00195BDF"/>
    <w:rsid w:val="00195EA7"/>
    <w:rsid w:val="001964EB"/>
    <w:rsid w:val="00196BD9"/>
    <w:rsid w:val="001972BC"/>
    <w:rsid w:val="00197798"/>
    <w:rsid w:val="00197F59"/>
    <w:rsid w:val="001A15B5"/>
    <w:rsid w:val="001A1E2F"/>
    <w:rsid w:val="001A255B"/>
    <w:rsid w:val="001A25F1"/>
    <w:rsid w:val="001A29D1"/>
    <w:rsid w:val="001A2D0F"/>
    <w:rsid w:val="001A39CB"/>
    <w:rsid w:val="001A3C97"/>
    <w:rsid w:val="001A3D0A"/>
    <w:rsid w:val="001A4617"/>
    <w:rsid w:val="001A4704"/>
    <w:rsid w:val="001A47A0"/>
    <w:rsid w:val="001A56A2"/>
    <w:rsid w:val="001A5A10"/>
    <w:rsid w:val="001A5AC1"/>
    <w:rsid w:val="001A5E13"/>
    <w:rsid w:val="001A6429"/>
    <w:rsid w:val="001A6999"/>
    <w:rsid w:val="001A6CA2"/>
    <w:rsid w:val="001A6E21"/>
    <w:rsid w:val="001A7043"/>
    <w:rsid w:val="001A7845"/>
    <w:rsid w:val="001B009A"/>
    <w:rsid w:val="001B03EC"/>
    <w:rsid w:val="001B0711"/>
    <w:rsid w:val="001B09C6"/>
    <w:rsid w:val="001B0E86"/>
    <w:rsid w:val="001B1EA1"/>
    <w:rsid w:val="001B1F9C"/>
    <w:rsid w:val="001B22C4"/>
    <w:rsid w:val="001B30BB"/>
    <w:rsid w:val="001B3107"/>
    <w:rsid w:val="001B3B5A"/>
    <w:rsid w:val="001B45D3"/>
    <w:rsid w:val="001B4FC4"/>
    <w:rsid w:val="001B576D"/>
    <w:rsid w:val="001B5E23"/>
    <w:rsid w:val="001B64C1"/>
    <w:rsid w:val="001B65FD"/>
    <w:rsid w:val="001B698A"/>
    <w:rsid w:val="001B6F38"/>
    <w:rsid w:val="001C075B"/>
    <w:rsid w:val="001C124B"/>
    <w:rsid w:val="001C1CAD"/>
    <w:rsid w:val="001C2BED"/>
    <w:rsid w:val="001C2CEA"/>
    <w:rsid w:val="001C2F85"/>
    <w:rsid w:val="001C3584"/>
    <w:rsid w:val="001C39BE"/>
    <w:rsid w:val="001C4165"/>
    <w:rsid w:val="001C435D"/>
    <w:rsid w:val="001C501B"/>
    <w:rsid w:val="001C5293"/>
    <w:rsid w:val="001C5A65"/>
    <w:rsid w:val="001C5C6C"/>
    <w:rsid w:val="001C64C1"/>
    <w:rsid w:val="001C73B4"/>
    <w:rsid w:val="001C7C50"/>
    <w:rsid w:val="001D016D"/>
    <w:rsid w:val="001D07E5"/>
    <w:rsid w:val="001D08F7"/>
    <w:rsid w:val="001D1F3E"/>
    <w:rsid w:val="001D2579"/>
    <w:rsid w:val="001D280E"/>
    <w:rsid w:val="001D29B7"/>
    <w:rsid w:val="001D2B80"/>
    <w:rsid w:val="001D347F"/>
    <w:rsid w:val="001D3620"/>
    <w:rsid w:val="001D39F7"/>
    <w:rsid w:val="001D4472"/>
    <w:rsid w:val="001D452D"/>
    <w:rsid w:val="001D503B"/>
    <w:rsid w:val="001D5511"/>
    <w:rsid w:val="001D580C"/>
    <w:rsid w:val="001D5852"/>
    <w:rsid w:val="001D6070"/>
    <w:rsid w:val="001D691C"/>
    <w:rsid w:val="001D6B7D"/>
    <w:rsid w:val="001D7B0F"/>
    <w:rsid w:val="001D7B62"/>
    <w:rsid w:val="001E04B0"/>
    <w:rsid w:val="001E093B"/>
    <w:rsid w:val="001E0FD3"/>
    <w:rsid w:val="001E103B"/>
    <w:rsid w:val="001E1406"/>
    <w:rsid w:val="001E15C5"/>
    <w:rsid w:val="001E22B4"/>
    <w:rsid w:val="001E24E7"/>
    <w:rsid w:val="001E2A1C"/>
    <w:rsid w:val="001E2D98"/>
    <w:rsid w:val="001E2F5A"/>
    <w:rsid w:val="001E3AE2"/>
    <w:rsid w:val="001E49C9"/>
    <w:rsid w:val="001E576E"/>
    <w:rsid w:val="001E5A36"/>
    <w:rsid w:val="001E686B"/>
    <w:rsid w:val="001E6BDF"/>
    <w:rsid w:val="001E6F35"/>
    <w:rsid w:val="001E70B4"/>
    <w:rsid w:val="001E738E"/>
    <w:rsid w:val="001E78B5"/>
    <w:rsid w:val="001F04D7"/>
    <w:rsid w:val="001F082D"/>
    <w:rsid w:val="001F0FB5"/>
    <w:rsid w:val="001F1AC4"/>
    <w:rsid w:val="001F1D7F"/>
    <w:rsid w:val="001F2D21"/>
    <w:rsid w:val="001F3FD6"/>
    <w:rsid w:val="001F4078"/>
    <w:rsid w:val="001F4C1F"/>
    <w:rsid w:val="001F4C30"/>
    <w:rsid w:val="001F50F4"/>
    <w:rsid w:val="001F5CF7"/>
    <w:rsid w:val="001F6A06"/>
    <w:rsid w:val="001F70B4"/>
    <w:rsid w:val="001F7501"/>
    <w:rsid w:val="00200857"/>
    <w:rsid w:val="00200A9A"/>
    <w:rsid w:val="00201040"/>
    <w:rsid w:val="0020133C"/>
    <w:rsid w:val="00201D1E"/>
    <w:rsid w:val="00201F3D"/>
    <w:rsid w:val="002023A1"/>
    <w:rsid w:val="0020394B"/>
    <w:rsid w:val="00203D7E"/>
    <w:rsid w:val="00204C32"/>
    <w:rsid w:val="0020511D"/>
    <w:rsid w:val="00205160"/>
    <w:rsid w:val="002056C9"/>
    <w:rsid w:val="002057FA"/>
    <w:rsid w:val="00205E79"/>
    <w:rsid w:val="00206284"/>
    <w:rsid w:val="00206677"/>
    <w:rsid w:val="0020712F"/>
    <w:rsid w:val="00207AAA"/>
    <w:rsid w:val="002108E0"/>
    <w:rsid w:val="00211412"/>
    <w:rsid w:val="0021155F"/>
    <w:rsid w:val="002116F8"/>
    <w:rsid w:val="002116FB"/>
    <w:rsid w:val="0021182D"/>
    <w:rsid w:val="00211A35"/>
    <w:rsid w:val="00211D73"/>
    <w:rsid w:val="0021203D"/>
    <w:rsid w:val="002127B2"/>
    <w:rsid w:val="00212C9C"/>
    <w:rsid w:val="002131C6"/>
    <w:rsid w:val="00213422"/>
    <w:rsid w:val="00213BBA"/>
    <w:rsid w:val="00214640"/>
    <w:rsid w:val="00214B32"/>
    <w:rsid w:val="00215050"/>
    <w:rsid w:val="002150F9"/>
    <w:rsid w:val="00215B93"/>
    <w:rsid w:val="00215EEE"/>
    <w:rsid w:val="00215F1C"/>
    <w:rsid w:val="00216073"/>
    <w:rsid w:val="002160A7"/>
    <w:rsid w:val="00216333"/>
    <w:rsid w:val="00216B70"/>
    <w:rsid w:val="00217613"/>
    <w:rsid w:val="00217DF5"/>
    <w:rsid w:val="00217E5A"/>
    <w:rsid w:val="00217F9E"/>
    <w:rsid w:val="00220095"/>
    <w:rsid w:val="002203BF"/>
    <w:rsid w:val="00220719"/>
    <w:rsid w:val="00220EB4"/>
    <w:rsid w:val="002210E5"/>
    <w:rsid w:val="0022177C"/>
    <w:rsid w:val="00221BAD"/>
    <w:rsid w:val="00221DDF"/>
    <w:rsid w:val="00222B1F"/>
    <w:rsid w:val="00223542"/>
    <w:rsid w:val="00223982"/>
    <w:rsid w:val="00223B28"/>
    <w:rsid w:val="00223BCA"/>
    <w:rsid w:val="00223C4E"/>
    <w:rsid w:val="00224308"/>
    <w:rsid w:val="002244C3"/>
    <w:rsid w:val="00224836"/>
    <w:rsid w:val="00224E27"/>
    <w:rsid w:val="002259F7"/>
    <w:rsid w:val="00226556"/>
    <w:rsid w:val="002268D0"/>
    <w:rsid w:val="00226A7E"/>
    <w:rsid w:val="00226C7D"/>
    <w:rsid w:val="00226F7A"/>
    <w:rsid w:val="00227DE8"/>
    <w:rsid w:val="002305BD"/>
    <w:rsid w:val="002305D4"/>
    <w:rsid w:val="002305DF"/>
    <w:rsid w:val="002317AE"/>
    <w:rsid w:val="00231863"/>
    <w:rsid w:val="00232391"/>
    <w:rsid w:val="00232A76"/>
    <w:rsid w:val="00232BB5"/>
    <w:rsid w:val="002332BF"/>
    <w:rsid w:val="00233556"/>
    <w:rsid w:val="00233CE1"/>
    <w:rsid w:val="002345A0"/>
    <w:rsid w:val="00234E56"/>
    <w:rsid w:val="00235033"/>
    <w:rsid w:val="002354E1"/>
    <w:rsid w:val="00236653"/>
    <w:rsid w:val="0023668E"/>
    <w:rsid w:val="002367A1"/>
    <w:rsid w:val="002369FE"/>
    <w:rsid w:val="00236D89"/>
    <w:rsid w:val="00236DEA"/>
    <w:rsid w:val="00237047"/>
    <w:rsid w:val="00237572"/>
    <w:rsid w:val="002377BC"/>
    <w:rsid w:val="00237CAE"/>
    <w:rsid w:val="00237F51"/>
    <w:rsid w:val="002400B9"/>
    <w:rsid w:val="0024079D"/>
    <w:rsid w:val="00240CEB"/>
    <w:rsid w:val="00240DCB"/>
    <w:rsid w:val="00240F30"/>
    <w:rsid w:val="00240FA6"/>
    <w:rsid w:val="002412BA"/>
    <w:rsid w:val="00241372"/>
    <w:rsid w:val="00242271"/>
    <w:rsid w:val="002422A3"/>
    <w:rsid w:val="002422C1"/>
    <w:rsid w:val="00242859"/>
    <w:rsid w:val="00242899"/>
    <w:rsid w:val="00242D7E"/>
    <w:rsid w:val="00242ED1"/>
    <w:rsid w:val="00243816"/>
    <w:rsid w:val="00243824"/>
    <w:rsid w:val="00243D48"/>
    <w:rsid w:val="00243E3F"/>
    <w:rsid w:val="002441A9"/>
    <w:rsid w:val="002445BF"/>
    <w:rsid w:val="00244CE3"/>
    <w:rsid w:val="00244F7A"/>
    <w:rsid w:val="00245723"/>
    <w:rsid w:val="002457D9"/>
    <w:rsid w:val="00247305"/>
    <w:rsid w:val="00247679"/>
    <w:rsid w:val="002477B9"/>
    <w:rsid w:val="00247E45"/>
    <w:rsid w:val="00250251"/>
    <w:rsid w:val="00250BB2"/>
    <w:rsid w:val="00250D4B"/>
    <w:rsid w:val="00251670"/>
    <w:rsid w:val="00251ED5"/>
    <w:rsid w:val="00252A9F"/>
    <w:rsid w:val="00252E15"/>
    <w:rsid w:val="00253BCE"/>
    <w:rsid w:val="002548A4"/>
    <w:rsid w:val="00255A02"/>
    <w:rsid w:val="002561CE"/>
    <w:rsid w:val="002576FB"/>
    <w:rsid w:val="00260581"/>
    <w:rsid w:val="00260CD6"/>
    <w:rsid w:val="00261942"/>
    <w:rsid w:val="00262A67"/>
    <w:rsid w:val="002634E9"/>
    <w:rsid w:val="002634F4"/>
    <w:rsid w:val="002636A8"/>
    <w:rsid w:val="00263842"/>
    <w:rsid w:val="00263E8C"/>
    <w:rsid w:val="00263EF4"/>
    <w:rsid w:val="0026424B"/>
    <w:rsid w:val="002642A1"/>
    <w:rsid w:val="00264500"/>
    <w:rsid w:val="00264754"/>
    <w:rsid w:val="00264A80"/>
    <w:rsid w:val="00265341"/>
    <w:rsid w:val="00265B82"/>
    <w:rsid w:val="00265E98"/>
    <w:rsid w:val="0026660C"/>
    <w:rsid w:val="00266F11"/>
    <w:rsid w:val="0026725B"/>
    <w:rsid w:val="00267C74"/>
    <w:rsid w:val="0027076B"/>
    <w:rsid w:val="00270F30"/>
    <w:rsid w:val="0027140E"/>
    <w:rsid w:val="0027156B"/>
    <w:rsid w:val="002720DD"/>
    <w:rsid w:val="0027236B"/>
    <w:rsid w:val="00272712"/>
    <w:rsid w:val="0027292D"/>
    <w:rsid w:val="00272D87"/>
    <w:rsid w:val="00273E65"/>
    <w:rsid w:val="00274822"/>
    <w:rsid w:val="00274D3F"/>
    <w:rsid w:val="00274F4F"/>
    <w:rsid w:val="0027505E"/>
    <w:rsid w:val="00275360"/>
    <w:rsid w:val="002755AB"/>
    <w:rsid w:val="00275C0A"/>
    <w:rsid w:val="00275D98"/>
    <w:rsid w:val="00276B43"/>
    <w:rsid w:val="00277232"/>
    <w:rsid w:val="00277DDD"/>
    <w:rsid w:val="002802ED"/>
    <w:rsid w:val="00280478"/>
    <w:rsid w:val="002809C1"/>
    <w:rsid w:val="00280A66"/>
    <w:rsid w:val="00281355"/>
    <w:rsid w:val="00282983"/>
    <w:rsid w:val="00282E1D"/>
    <w:rsid w:val="00283711"/>
    <w:rsid w:val="0028399A"/>
    <w:rsid w:val="00283EE6"/>
    <w:rsid w:val="00285337"/>
    <w:rsid w:val="0028539A"/>
    <w:rsid w:val="0028620C"/>
    <w:rsid w:val="00286531"/>
    <w:rsid w:val="00286898"/>
    <w:rsid w:val="002869C2"/>
    <w:rsid w:val="00287874"/>
    <w:rsid w:val="00287B94"/>
    <w:rsid w:val="00287BB9"/>
    <w:rsid w:val="00287FCE"/>
    <w:rsid w:val="00290713"/>
    <w:rsid w:val="00290AF0"/>
    <w:rsid w:val="00291F4F"/>
    <w:rsid w:val="00292065"/>
    <w:rsid w:val="00292088"/>
    <w:rsid w:val="00292387"/>
    <w:rsid w:val="00292618"/>
    <w:rsid w:val="002929C6"/>
    <w:rsid w:val="0029300A"/>
    <w:rsid w:val="00293047"/>
    <w:rsid w:val="00293197"/>
    <w:rsid w:val="002934E3"/>
    <w:rsid w:val="00293913"/>
    <w:rsid w:val="00293CA2"/>
    <w:rsid w:val="00294251"/>
    <w:rsid w:val="00294B35"/>
    <w:rsid w:val="002956AF"/>
    <w:rsid w:val="0029630B"/>
    <w:rsid w:val="00297F4A"/>
    <w:rsid w:val="002A0818"/>
    <w:rsid w:val="002A0F9C"/>
    <w:rsid w:val="002A109D"/>
    <w:rsid w:val="002A160F"/>
    <w:rsid w:val="002A1839"/>
    <w:rsid w:val="002A1A19"/>
    <w:rsid w:val="002A1A43"/>
    <w:rsid w:val="002A229F"/>
    <w:rsid w:val="002A23CD"/>
    <w:rsid w:val="002A25E8"/>
    <w:rsid w:val="002A262A"/>
    <w:rsid w:val="002A2741"/>
    <w:rsid w:val="002A2822"/>
    <w:rsid w:val="002A2841"/>
    <w:rsid w:val="002A30F1"/>
    <w:rsid w:val="002A3BFF"/>
    <w:rsid w:val="002A3C6B"/>
    <w:rsid w:val="002A4050"/>
    <w:rsid w:val="002A4A21"/>
    <w:rsid w:val="002A5452"/>
    <w:rsid w:val="002A73AA"/>
    <w:rsid w:val="002A78DD"/>
    <w:rsid w:val="002A7B9E"/>
    <w:rsid w:val="002B0569"/>
    <w:rsid w:val="002B05A8"/>
    <w:rsid w:val="002B071A"/>
    <w:rsid w:val="002B17E9"/>
    <w:rsid w:val="002B1F37"/>
    <w:rsid w:val="002B2220"/>
    <w:rsid w:val="002B2256"/>
    <w:rsid w:val="002B22BD"/>
    <w:rsid w:val="002B2304"/>
    <w:rsid w:val="002B2356"/>
    <w:rsid w:val="002B2A55"/>
    <w:rsid w:val="002B2AA7"/>
    <w:rsid w:val="002B3101"/>
    <w:rsid w:val="002B3382"/>
    <w:rsid w:val="002B357A"/>
    <w:rsid w:val="002B376A"/>
    <w:rsid w:val="002B37ED"/>
    <w:rsid w:val="002B3CC0"/>
    <w:rsid w:val="002B3F97"/>
    <w:rsid w:val="002B4094"/>
    <w:rsid w:val="002B47EB"/>
    <w:rsid w:val="002B4A14"/>
    <w:rsid w:val="002B4B37"/>
    <w:rsid w:val="002B4EFB"/>
    <w:rsid w:val="002B4F39"/>
    <w:rsid w:val="002B50A1"/>
    <w:rsid w:val="002B69AD"/>
    <w:rsid w:val="002B6A4B"/>
    <w:rsid w:val="002B6E12"/>
    <w:rsid w:val="002B703D"/>
    <w:rsid w:val="002B77EA"/>
    <w:rsid w:val="002C0765"/>
    <w:rsid w:val="002C0FB8"/>
    <w:rsid w:val="002C222D"/>
    <w:rsid w:val="002C249D"/>
    <w:rsid w:val="002C27DA"/>
    <w:rsid w:val="002C2E31"/>
    <w:rsid w:val="002C3270"/>
    <w:rsid w:val="002C3D3A"/>
    <w:rsid w:val="002C4958"/>
    <w:rsid w:val="002C4E4F"/>
    <w:rsid w:val="002C519C"/>
    <w:rsid w:val="002C561A"/>
    <w:rsid w:val="002C5719"/>
    <w:rsid w:val="002C5DD9"/>
    <w:rsid w:val="002C5F8D"/>
    <w:rsid w:val="002C6068"/>
    <w:rsid w:val="002C6592"/>
    <w:rsid w:val="002C79F6"/>
    <w:rsid w:val="002D0340"/>
    <w:rsid w:val="002D0667"/>
    <w:rsid w:val="002D09A5"/>
    <w:rsid w:val="002D1189"/>
    <w:rsid w:val="002D192B"/>
    <w:rsid w:val="002D1B35"/>
    <w:rsid w:val="002D1C37"/>
    <w:rsid w:val="002D1C6F"/>
    <w:rsid w:val="002D22F8"/>
    <w:rsid w:val="002D244C"/>
    <w:rsid w:val="002D34F5"/>
    <w:rsid w:val="002D3C1A"/>
    <w:rsid w:val="002D3E72"/>
    <w:rsid w:val="002D43A8"/>
    <w:rsid w:val="002D492C"/>
    <w:rsid w:val="002D5022"/>
    <w:rsid w:val="002D546F"/>
    <w:rsid w:val="002D551A"/>
    <w:rsid w:val="002D56FA"/>
    <w:rsid w:val="002D5E05"/>
    <w:rsid w:val="002D6169"/>
    <w:rsid w:val="002D66B2"/>
    <w:rsid w:val="002D6883"/>
    <w:rsid w:val="002D7AEC"/>
    <w:rsid w:val="002E02D4"/>
    <w:rsid w:val="002E03ED"/>
    <w:rsid w:val="002E072A"/>
    <w:rsid w:val="002E07FE"/>
    <w:rsid w:val="002E16E6"/>
    <w:rsid w:val="002E2679"/>
    <w:rsid w:val="002E2CB7"/>
    <w:rsid w:val="002E3356"/>
    <w:rsid w:val="002E38CD"/>
    <w:rsid w:val="002E3A57"/>
    <w:rsid w:val="002E3D78"/>
    <w:rsid w:val="002E420A"/>
    <w:rsid w:val="002E44B0"/>
    <w:rsid w:val="002E4DF3"/>
    <w:rsid w:val="002E5115"/>
    <w:rsid w:val="002E5BC3"/>
    <w:rsid w:val="002E5BEB"/>
    <w:rsid w:val="002E61D0"/>
    <w:rsid w:val="002E664F"/>
    <w:rsid w:val="002E777C"/>
    <w:rsid w:val="002E78B6"/>
    <w:rsid w:val="002E7B3E"/>
    <w:rsid w:val="002F0781"/>
    <w:rsid w:val="002F08CC"/>
    <w:rsid w:val="002F102E"/>
    <w:rsid w:val="002F1291"/>
    <w:rsid w:val="002F1365"/>
    <w:rsid w:val="002F1601"/>
    <w:rsid w:val="002F26B7"/>
    <w:rsid w:val="002F2E47"/>
    <w:rsid w:val="002F3A99"/>
    <w:rsid w:val="002F40B0"/>
    <w:rsid w:val="002F40E1"/>
    <w:rsid w:val="002F4C2D"/>
    <w:rsid w:val="002F5AFF"/>
    <w:rsid w:val="002F5FC3"/>
    <w:rsid w:val="002F6160"/>
    <w:rsid w:val="002F639F"/>
    <w:rsid w:val="002F67E6"/>
    <w:rsid w:val="002F6B48"/>
    <w:rsid w:val="002F6FED"/>
    <w:rsid w:val="002F7054"/>
    <w:rsid w:val="002F7F01"/>
    <w:rsid w:val="0030042B"/>
    <w:rsid w:val="00300442"/>
    <w:rsid w:val="003007E6"/>
    <w:rsid w:val="00300816"/>
    <w:rsid w:val="003008D4"/>
    <w:rsid w:val="00300987"/>
    <w:rsid w:val="0030152F"/>
    <w:rsid w:val="003016E8"/>
    <w:rsid w:val="0030172D"/>
    <w:rsid w:val="00301A9C"/>
    <w:rsid w:val="00301BF3"/>
    <w:rsid w:val="003024BF"/>
    <w:rsid w:val="00302EC9"/>
    <w:rsid w:val="00304AA2"/>
    <w:rsid w:val="00304EF7"/>
    <w:rsid w:val="003064B0"/>
    <w:rsid w:val="003073ED"/>
    <w:rsid w:val="003106A5"/>
    <w:rsid w:val="00310863"/>
    <w:rsid w:val="00310FA9"/>
    <w:rsid w:val="00311346"/>
    <w:rsid w:val="003116BA"/>
    <w:rsid w:val="003119AF"/>
    <w:rsid w:val="00311C3B"/>
    <w:rsid w:val="00311FD6"/>
    <w:rsid w:val="0031265C"/>
    <w:rsid w:val="003126F3"/>
    <w:rsid w:val="00312766"/>
    <w:rsid w:val="00312BB0"/>
    <w:rsid w:val="0031359F"/>
    <w:rsid w:val="0031438E"/>
    <w:rsid w:val="0031484D"/>
    <w:rsid w:val="003153CD"/>
    <w:rsid w:val="00315B73"/>
    <w:rsid w:val="00315DFD"/>
    <w:rsid w:val="003163DE"/>
    <w:rsid w:val="00316503"/>
    <w:rsid w:val="00316EEA"/>
    <w:rsid w:val="00317B7D"/>
    <w:rsid w:val="00317B94"/>
    <w:rsid w:val="00320C23"/>
    <w:rsid w:val="00321369"/>
    <w:rsid w:val="00322F36"/>
    <w:rsid w:val="0032335F"/>
    <w:rsid w:val="003233A4"/>
    <w:rsid w:val="003237A9"/>
    <w:rsid w:val="00323E65"/>
    <w:rsid w:val="00323F27"/>
    <w:rsid w:val="00324028"/>
    <w:rsid w:val="003245C5"/>
    <w:rsid w:val="00324B0E"/>
    <w:rsid w:val="00324E04"/>
    <w:rsid w:val="00324F36"/>
    <w:rsid w:val="003258AA"/>
    <w:rsid w:val="00325E17"/>
    <w:rsid w:val="003263FD"/>
    <w:rsid w:val="003265CD"/>
    <w:rsid w:val="00327162"/>
    <w:rsid w:val="003272CF"/>
    <w:rsid w:val="0032774C"/>
    <w:rsid w:val="003278C3"/>
    <w:rsid w:val="00331798"/>
    <w:rsid w:val="00332258"/>
    <w:rsid w:val="00332287"/>
    <w:rsid w:val="0033284A"/>
    <w:rsid w:val="00332ACC"/>
    <w:rsid w:val="00333054"/>
    <w:rsid w:val="0033334B"/>
    <w:rsid w:val="00333B2D"/>
    <w:rsid w:val="00333DAB"/>
    <w:rsid w:val="003342F1"/>
    <w:rsid w:val="0033579B"/>
    <w:rsid w:val="00335CC1"/>
    <w:rsid w:val="00336D9E"/>
    <w:rsid w:val="0033709B"/>
    <w:rsid w:val="003379CD"/>
    <w:rsid w:val="00337A23"/>
    <w:rsid w:val="00337A84"/>
    <w:rsid w:val="00337EC7"/>
    <w:rsid w:val="00340154"/>
    <w:rsid w:val="003405DF"/>
    <w:rsid w:val="0034095C"/>
    <w:rsid w:val="003410AA"/>
    <w:rsid w:val="00341148"/>
    <w:rsid w:val="003412E6"/>
    <w:rsid w:val="0034161F"/>
    <w:rsid w:val="00341AA7"/>
    <w:rsid w:val="003424C3"/>
    <w:rsid w:val="0034344C"/>
    <w:rsid w:val="0034383F"/>
    <w:rsid w:val="00343A69"/>
    <w:rsid w:val="00343E9F"/>
    <w:rsid w:val="00344275"/>
    <w:rsid w:val="003442E6"/>
    <w:rsid w:val="0034445D"/>
    <w:rsid w:val="003444F5"/>
    <w:rsid w:val="0034548F"/>
    <w:rsid w:val="00345BC3"/>
    <w:rsid w:val="003465C7"/>
    <w:rsid w:val="0034661A"/>
    <w:rsid w:val="003467FD"/>
    <w:rsid w:val="00346A02"/>
    <w:rsid w:val="00346B31"/>
    <w:rsid w:val="00347B22"/>
    <w:rsid w:val="00347BD0"/>
    <w:rsid w:val="00350F19"/>
    <w:rsid w:val="00350F5C"/>
    <w:rsid w:val="00351385"/>
    <w:rsid w:val="0035144B"/>
    <w:rsid w:val="00351539"/>
    <w:rsid w:val="00351AEE"/>
    <w:rsid w:val="00351C76"/>
    <w:rsid w:val="0035292C"/>
    <w:rsid w:val="00352970"/>
    <w:rsid w:val="00352AC1"/>
    <w:rsid w:val="00353D6E"/>
    <w:rsid w:val="00354022"/>
    <w:rsid w:val="00354271"/>
    <w:rsid w:val="003549A5"/>
    <w:rsid w:val="003555AF"/>
    <w:rsid w:val="00356323"/>
    <w:rsid w:val="00356352"/>
    <w:rsid w:val="00356A14"/>
    <w:rsid w:val="0035766E"/>
    <w:rsid w:val="00357850"/>
    <w:rsid w:val="00360260"/>
    <w:rsid w:val="00360A29"/>
    <w:rsid w:val="00360D4E"/>
    <w:rsid w:val="00361371"/>
    <w:rsid w:val="0036197B"/>
    <w:rsid w:val="00361BBB"/>
    <w:rsid w:val="0036211B"/>
    <w:rsid w:val="0036212F"/>
    <w:rsid w:val="0036275A"/>
    <w:rsid w:val="0036280A"/>
    <w:rsid w:val="00362935"/>
    <w:rsid w:val="00364161"/>
    <w:rsid w:val="00364D98"/>
    <w:rsid w:val="00364EAB"/>
    <w:rsid w:val="00366169"/>
    <w:rsid w:val="003661EE"/>
    <w:rsid w:val="003668BF"/>
    <w:rsid w:val="0036709E"/>
    <w:rsid w:val="0036725C"/>
    <w:rsid w:val="0036729C"/>
    <w:rsid w:val="00370487"/>
    <w:rsid w:val="00370512"/>
    <w:rsid w:val="003708B1"/>
    <w:rsid w:val="00370BA2"/>
    <w:rsid w:val="00370E1B"/>
    <w:rsid w:val="00370FC4"/>
    <w:rsid w:val="0037153D"/>
    <w:rsid w:val="00371BDF"/>
    <w:rsid w:val="00371BFF"/>
    <w:rsid w:val="00372086"/>
    <w:rsid w:val="0037271D"/>
    <w:rsid w:val="00373269"/>
    <w:rsid w:val="00373D07"/>
    <w:rsid w:val="00374AAC"/>
    <w:rsid w:val="0037577B"/>
    <w:rsid w:val="0037610C"/>
    <w:rsid w:val="003767D0"/>
    <w:rsid w:val="00376C17"/>
    <w:rsid w:val="00377405"/>
    <w:rsid w:val="00377DA0"/>
    <w:rsid w:val="00377E8C"/>
    <w:rsid w:val="00377F05"/>
    <w:rsid w:val="003803C6"/>
    <w:rsid w:val="003807D7"/>
    <w:rsid w:val="0038088D"/>
    <w:rsid w:val="003809DF"/>
    <w:rsid w:val="00380FCC"/>
    <w:rsid w:val="003811AB"/>
    <w:rsid w:val="00381273"/>
    <w:rsid w:val="0038160F"/>
    <w:rsid w:val="0038274C"/>
    <w:rsid w:val="003829DE"/>
    <w:rsid w:val="00382FF8"/>
    <w:rsid w:val="003836BD"/>
    <w:rsid w:val="00384158"/>
    <w:rsid w:val="00384891"/>
    <w:rsid w:val="003854D8"/>
    <w:rsid w:val="003857C1"/>
    <w:rsid w:val="00386392"/>
    <w:rsid w:val="0038669F"/>
    <w:rsid w:val="00386E4A"/>
    <w:rsid w:val="00386E81"/>
    <w:rsid w:val="00386EDA"/>
    <w:rsid w:val="0038728C"/>
    <w:rsid w:val="00387797"/>
    <w:rsid w:val="00387BBA"/>
    <w:rsid w:val="00387C24"/>
    <w:rsid w:val="003901E1"/>
    <w:rsid w:val="00390BC4"/>
    <w:rsid w:val="00390BCD"/>
    <w:rsid w:val="00390C12"/>
    <w:rsid w:val="00390D73"/>
    <w:rsid w:val="0039167E"/>
    <w:rsid w:val="003919CF"/>
    <w:rsid w:val="0039223B"/>
    <w:rsid w:val="00392778"/>
    <w:rsid w:val="00392F03"/>
    <w:rsid w:val="00393200"/>
    <w:rsid w:val="0039393E"/>
    <w:rsid w:val="0039404D"/>
    <w:rsid w:val="00394352"/>
    <w:rsid w:val="003944FE"/>
    <w:rsid w:val="00394B7F"/>
    <w:rsid w:val="00394D41"/>
    <w:rsid w:val="00394ECB"/>
    <w:rsid w:val="003950E5"/>
    <w:rsid w:val="00395FC1"/>
    <w:rsid w:val="003967DA"/>
    <w:rsid w:val="00397837"/>
    <w:rsid w:val="003A0370"/>
    <w:rsid w:val="003A07B1"/>
    <w:rsid w:val="003A0910"/>
    <w:rsid w:val="003A12D4"/>
    <w:rsid w:val="003A1AB3"/>
    <w:rsid w:val="003A2139"/>
    <w:rsid w:val="003A249B"/>
    <w:rsid w:val="003A3470"/>
    <w:rsid w:val="003A57BA"/>
    <w:rsid w:val="003A58AB"/>
    <w:rsid w:val="003A69F6"/>
    <w:rsid w:val="003A7B74"/>
    <w:rsid w:val="003B01AD"/>
    <w:rsid w:val="003B0EBC"/>
    <w:rsid w:val="003B118F"/>
    <w:rsid w:val="003B21C5"/>
    <w:rsid w:val="003B227F"/>
    <w:rsid w:val="003B23DA"/>
    <w:rsid w:val="003B27F0"/>
    <w:rsid w:val="003B2F25"/>
    <w:rsid w:val="003B2F50"/>
    <w:rsid w:val="003B2FE1"/>
    <w:rsid w:val="003B32E5"/>
    <w:rsid w:val="003B397B"/>
    <w:rsid w:val="003B47BC"/>
    <w:rsid w:val="003B4906"/>
    <w:rsid w:val="003B6218"/>
    <w:rsid w:val="003B6919"/>
    <w:rsid w:val="003B7209"/>
    <w:rsid w:val="003B7834"/>
    <w:rsid w:val="003B7A68"/>
    <w:rsid w:val="003C0225"/>
    <w:rsid w:val="003C0A7D"/>
    <w:rsid w:val="003C0F8F"/>
    <w:rsid w:val="003C15D2"/>
    <w:rsid w:val="003C1ABE"/>
    <w:rsid w:val="003C244D"/>
    <w:rsid w:val="003C2E1F"/>
    <w:rsid w:val="003C3176"/>
    <w:rsid w:val="003C3430"/>
    <w:rsid w:val="003C3CB4"/>
    <w:rsid w:val="003C3D26"/>
    <w:rsid w:val="003C3EC4"/>
    <w:rsid w:val="003C42BE"/>
    <w:rsid w:val="003C4531"/>
    <w:rsid w:val="003C5077"/>
    <w:rsid w:val="003C5E35"/>
    <w:rsid w:val="003C5EFC"/>
    <w:rsid w:val="003C5F9A"/>
    <w:rsid w:val="003C63B8"/>
    <w:rsid w:val="003C7027"/>
    <w:rsid w:val="003C7DAF"/>
    <w:rsid w:val="003C7F9F"/>
    <w:rsid w:val="003D04DD"/>
    <w:rsid w:val="003D05A3"/>
    <w:rsid w:val="003D06DC"/>
    <w:rsid w:val="003D0A59"/>
    <w:rsid w:val="003D0B38"/>
    <w:rsid w:val="003D17B1"/>
    <w:rsid w:val="003D237F"/>
    <w:rsid w:val="003D24AA"/>
    <w:rsid w:val="003D2739"/>
    <w:rsid w:val="003D29B4"/>
    <w:rsid w:val="003D2B12"/>
    <w:rsid w:val="003D34AB"/>
    <w:rsid w:val="003D353D"/>
    <w:rsid w:val="003D382F"/>
    <w:rsid w:val="003D3D68"/>
    <w:rsid w:val="003D4643"/>
    <w:rsid w:val="003D4B23"/>
    <w:rsid w:val="003D4FB9"/>
    <w:rsid w:val="003D54C3"/>
    <w:rsid w:val="003D5D5E"/>
    <w:rsid w:val="003D5F49"/>
    <w:rsid w:val="003D6588"/>
    <w:rsid w:val="003D69BE"/>
    <w:rsid w:val="003D6A7E"/>
    <w:rsid w:val="003D6C3C"/>
    <w:rsid w:val="003D7206"/>
    <w:rsid w:val="003D771E"/>
    <w:rsid w:val="003D7864"/>
    <w:rsid w:val="003D7F58"/>
    <w:rsid w:val="003E001D"/>
    <w:rsid w:val="003E04D4"/>
    <w:rsid w:val="003E06EC"/>
    <w:rsid w:val="003E0714"/>
    <w:rsid w:val="003E2E1B"/>
    <w:rsid w:val="003E31CF"/>
    <w:rsid w:val="003E3595"/>
    <w:rsid w:val="003E392D"/>
    <w:rsid w:val="003E41E8"/>
    <w:rsid w:val="003E4465"/>
    <w:rsid w:val="003E46BA"/>
    <w:rsid w:val="003E5398"/>
    <w:rsid w:val="003E570B"/>
    <w:rsid w:val="003E65B8"/>
    <w:rsid w:val="003E6B6B"/>
    <w:rsid w:val="003E6ECA"/>
    <w:rsid w:val="003E73FB"/>
    <w:rsid w:val="003E7610"/>
    <w:rsid w:val="003E77B3"/>
    <w:rsid w:val="003E798C"/>
    <w:rsid w:val="003F0372"/>
    <w:rsid w:val="003F060A"/>
    <w:rsid w:val="003F06BF"/>
    <w:rsid w:val="003F0731"/>
    <w:rsid w:val="003F0820"/>
    <w:rsid w:val="003F0A90"/>
    <w:rsid w:val="003F17CF"/>
    <w:rsid w:val="003F25BC"/>
    <w:rsid w:val="003F2C17"/>
    <w:rsid w:val="003F2CD4"/>
    <w:rsid w:val="003F2E85"/>
    <w:rsid w:val="003F47F4"/>
    <w:rsid w:val="003F4883"/>
    <w:rsid w:val="003F4E6B"/>
    <w:rsid w:val="003F52D4"/>
    <w:rsid w:val="003F5578"/>
    <w:rsid w:val="003F5B2F"/>
    <w:rsid w:val="003F5BD2"/>
    <w:rsid w:val="003F60F4"/>
    <w:rsid w:val="003F6426"/>
    <w:rsid w:val="003F6C10"/>
    <w:rsid w:val="003F6EA2"/>
    <w:rsid w:val="00400078"/>
    <w:rsid w:val="00400347"/>
    <w:rsid w:val="004008D8"/>
    <w:rsid w:val="004014A9"/>
    <w:rsid w:val="00401639"/>
    <w:rsid w:val="004019B7"/>
    <w:rsid w:val="00401A3F"/>
    <w:rsid w:val="00401B0A"/>
    <w:rsid w:val="00402367"/>
    <w:rsid w:val="004027DA"/>
    <w:rsid w:val="004027F6"/>
    <w:rsid w:val="004031E8"/>
    <w:rsid w:val="0040388D"/>
    <w:rsid w:val="00403E25"/>
    <w:rsid w:val="00403F59"/>
    <w:rsid w:val="0040466D"/>
    <w:rsid w:val="004052CA"/>
    <w:rsid w:val="00405DCB"/>
    <w:rsid w:val="00405F83"/>
    <w:rsid w:val="0040767B"/>
    <w:rsid w:val="00407A0C"/>
    <w:rsid w:val="00407EBB"/>
    <w:rsid w:val="00407F4A"/>
    <w:rsid w:val="004101FE"/>
    <w:rsid w:val="004105FF"/>
    <w:rsid w:val="004106FE"/>
    <w:rsid w:val="00411164"/>
    <w:rsid w:val="00412390"/>
    <w:rsid w:val="00412D70"/>
    <w:rsid w:val="00412F2D"/>
    <w:rsid w:val="004138A8"/>
    <w:rsid w:val="004140CC"/>
    <w:rsid w:val="0041431A"/>
    <w:rsid w:val="00414411"/>
    <w:rsid w:val="00414717"/>
    <w:rsid w:val="004151EB"/>
    <w:rsid w:val="0041522D"/>
    <w:rsid w:val="00415B04"/>
    <w:rsid w:val="00417625"/>
    <w:rsid w:val="0041798E"/>
    <w:rsid w:val="00421C72"/>
    <w:rsid w:val="00421FF8"/>
    <w:rsid w:val="00422624"/>
    <w:rsid w:val="00423022"/>
    <w:rsid w:val="00423562"/>
    <w:rsid w:val="004239CC"/>
    <w:rsid w:val="00424039"/>
    <w:rsid w:val="00425134"/>
    <w:rsid w:val="0042633F"/>
    <w:rsid w:val="0042681B"/>
    <w:rsid w:val="0042684C"/>
    <w:rsid w:val="004269D2"/>
    <w:rsid w:val="00426BAF"/>
    <w:rsid w:val="00426F2F"/>
    <w:rsid w:val="004278C9"/>
    <w:rsid w:val="00427CDD"/>
    <w:rsid w:val="004304B3"/>
    <w:rsid w:val="004306AC"/>
    <w:rsid w:val="00430AEC"/>
    <w:rsid w:val="00430E52"/>
    <w:rsid w:val="0043110B"/>
    <w:rsid w:val="00431D10"/>
    <w:rsid w:val="00432AF0"/>
    <w:rsid w:val="00432BA4"/>
    <w:rsid w:val="0043310C"/>
    <w:rsid w:val="004331E3"/>
    <w:rsid w:val="00433A52"/>
    <w:rsid w:val="00433DE9"/>
    <w:rsid w:val="00433F0F"/>
    <w:rsid w:val="00434663"/>
    <w:rsid w:val="0043495B"/>
    <w:rsid w:val="00434ED5"/>
    <w:rsid w:val="00435295"/>
    <w:rsid w:val="0043574F"/>
    <w:rsid w:val="0043603E"/>
    <w:rsid w:val="004360D7"/>
    <w:rsid w:val="00437377"/>
    <w:rsid w:val="00437486"/>
    <w:rsid w:val="0044035C"/>
    <w:rsid w:val="004403E8"/>
    <w:rsid w:val="00440BCB"/>
    <w:rsid w:val="00441089"/>
    <w:rsid w:val="004412D3"/>
    <w:rsid w:val="00441744"/>
    <w:rsid w:val="004419E2"/>
    <w:rsid w:val="00442198"/>
    <w:rsid w:val="0044296E"/>
    <w:rsid w:val="00442DA0"/>
    <w:rsid w:val="00443049"/>
    <w:rsid w:val="004431BB"/>
    <w:rsid w:val="00443496"/>
    <w:rsid w:val="0044364C"/>
    <w:rsid w:val="004442D3"/>
    <w:rsid w:val="00444E00"/>
    <w:rsid w:val="00444E1B"/>
    <w:rsid w:val="00445414"/>
    <w:rsid w:val="00445FA8"/>
    <w:rsid w:val="0044601C"/>
    <w:rsid w:val="00446791"/>
    <w:rsid w:val="00446861"/>
    <w:rsid w:val="004469B5"/>
    <w:rsid w:val="00446D19"/>
    <w:rsid w:val="00446FAB"/>
    <w:rsid w:val="00447425"/>
    <w:rsid w:val="00447531"/>
    <w:rsid w:val="00447A9A"/>
    <w:rsid w:val="00447AB4"/>
    <w:rsid w:val="00447CC9"/>
    <w:rsid w:val="00450D87"/>
    <w:rsid w:val="004510ED"/>
    <w:rsid w:val="0045170C"/>
    <w:rsid w:val="00451718"/>
    <w:rsid w:val="00451812"/>
    <w:rsid w:val="004518C8"/>
    <w:rsid w:val="00451C88"/>
    <w:rsid w:val="00452BF6"/>
    <w:rsid w:val="004540CC"/>
    <w:rsid w:val="00454276"/>
    <w:rsid w:val="00454CDE"/>
    <w:rsid w:val="004557E0"/>
    <w:rsid w:val="00455983"/>
    <w:rsid w:val="0045657A"/>
    <w:rsid w:val="00457C20"/>
    <w:rsid w:val="0046072D"/>
    <w:rsid w:val="00460AF5"/>
    <w:rsid w:val="00461BBD"/>
    <w:rsid w:val="00461BF5"/>
    <w:rsid w:val="0046221E"/>
    <w:rsid w:val="00462643"/>
    <w:rsid w:val="004628A6"/>
    <w:rsid w:val="00462B86"/>
    <w:rsid w:val="00462E1F"/>
    <w:rsid w:val="0046340D"/>
    <w:rsid w:val="00463E0E"/>
    <w:rsid w:val="00464169"/>
    <w:rsid w:val="004645EF"/>
    <w:rsid w:val="0046551B"/>
    <w:rsid w:val="00465D18"/>
    <w:rsid w:val="004669C5"/>
    <w:rsid w:val="00466A6D"/>
    <w:rsid w:val="004676C6"/>
    <w:rsid w:val="00467CBE"/>
    <w:rsid w:val="0047022E"/>
    <w:rsid w:val="00470308"/>
    <w:rsid w:val="00470C82"/>
    <w:rsid w:val="004710E6"/>
    <w:rsid w:val="00471D0B"/>
    <w:rsid w:val="004723C4"/>
    <w:rsid w:val="004727C6"/>
    <w:rsid w:val="00472B51"/>
    <w:rsid w:val="00472C10"/>
    <w:rsid w:val="0047308F"/>
    <w:rsid w:val="00473124"/>
    <w:rsid w:val="00473535"/>
    <w:rsid w:val="004742ED"/>
    <w:rsid w:val="0047488A"/>
    <w:rsid w:val="00474FEA"/>
    <w:rsid w:val="0047577D"/>
    <w:rsid w:val="00475F10"/>
    <w:rsid w:val="004777F8"/>
    <w:rsid w:val="00480588"/>
    <w:rsid w:val="00480B5B"/>
    <w:rsid w:val="00481487"/>
    <w:rsid w:val="004816C9"/>
    <w:rsid w:val="004819AC"/>
    <w:rsid w:val="00481D4E"/>
    <w:rsid w:val="00482018"/>
    <w:rsid w:val="0048252D"/>
    <w:rsid w:val="00482806"/>
    <w:rsid w:val="00482E43"/>
    <w:rsid w:val="00483EBD"/>
    <w:rsid w:val="004842F1"/>
    <w:rsid w:val="00484681"/>
    <w:rsid w:val="004846FE"/>
    <w:rsid w:val="00484ADC"/>
    <w:rsid w:val="00484E93"/>
    <w:rsid w:val="00485D11"/>
    <w:rsid w:val="00486152"/>
    <w:rsid w:val="00486FD9"/>
    <w:rsid w:val="004876B6"/>
    <w:rsid w:val="0049097A"/>
    <w:rsid w:val="00490F43"/>
    <w:rsid w:val="0049104B"/>
    <w:rsid w:val="00491C5F"/>
    <w:rsid w:val="00491D2F"/>
    <w:rsid w:val="00492433"/>
    <w:rsid w:val="0049249D"/>
    <w:rsid w:val="0049322D"/>
    <w:rsid w:val="004951E6"/>
    <w:rsid w:val="0049690A"/>
    <w:rsid w:val="00496CAD"/>
    <w:rsid w:val="004972EE"/>
    <w:rsid w:val="004A012C"/>
    <w:rsid w:val="004A0FB0"/>
    <w:rsid w:val="004A1122"/>
    <w:rsid w:val="004A16D7"/>
    <w:rsid w:val="004A1A98"/>
    <w:rsid w:val="004A1E80"/>
    <w:rsid w:val="004A1F18"/>
    <w:rsid w:val="004A229F"/>
    <w:rsid w:val="004A39DC"/>
    <w:rsid w:val="004A3C05"/>
    <w:rsid w:val="004A3CF6"/>
    <w:rsid w:val="004A42CB"/>
    <w:rsid w:val="004A48EF"/>
    <w:rsid w:val="004A506E"/>
    <w:rsid w:val="004A50CA"/>
    <w:rsid w:val="004A5395"/>
    <w:rsid w:val="004A584D"/>
    <w:rsid w:val="004A59A1"/>
    <w:rsid w:val="004A5AF1"/>
    <w:rsid w:val="004A5D87"/>
    <w:rsid w:val="004A69D0"/>
    <w:rsid w:val="004A7A99"/>
    <w:rsid w:val="004A7E89"/>
    <w:rsid w:val="004B05E5"/>
    <w:rsid w:val="004B0AA3"/>
    <w:rsid w:val="004B0BC5"/>
    <w:rsid w:val="004B2008"/>
    <w:rsid w:val="004B2463"/>
    <w:rsid w:val="004B2AAB"/>
    <w:rsid w:val="004B2BE6"/>
    <w:rsid w:val="004B2E64"/>
    <w:rsid w:val="004B333A"/>
    <w:rsid w:val="004B408A"/>
    <w:rsid w:val="004B433F"/>
    <w:rsid w:val="004B480C"/>
    <w:rsid w:val="004B4860"/>
    <w:rsid w:val="004B4A24"/>
    <w:rsid w:val="004B4DB0"/>
    <w:rsid w:val="004B56C7"/>
    <w:rsid w:val="004B611A"/>
    <w:rsid w:val="004B7051"/>
    <w:rsid w:val="004B7179"/>
    <w:rsid w:val="004B721F"/>
    <w:rsid w:val="004B7315"/>
    <w:rsid w:val="004C011B"/>
    <w:rsid w:val="004C09B2"/>
    <w:rsid w:val="004C0E4C"/>
    <w:rsid w:val="004C103E"/>
    <w:rsid w:val="004C162E"/>
    <w:rsid w:val="004C1A4C"/>
    <w:rsid w:val="004C2315"/>
    <w:rsid w:val="004C25B7"/>
    <w:rsid w:val="004C2B5F"/>
    <w:rsid w:val="004C2FFE"/>
    <w:rsid w:val="004C30C0"/>
    <w:rsid w:val="004C3874"/>
    <w:rsid w:val="004C3AA6"/>
    <w:rsid w:val="004C3FA5"/>
    <w:rsid w:val="004C40D5"/>
    <w:rsid w:val="004C44B0"/>
    <w:rsid w:val="004C4806"/>
    <w:rsid w:val="004C4A89"/>
    <w:rsid w:val="004C4EB3"/>
    <w:rsid w:val="004C5825"/>
    <w:rsid w:val="004C618D"/>
    <w:rsid w:val="004C686A"/>
    <w:rsid w:val="004C68FC"/>
    <w:rsid w:val="004C6A29"/>
    <w:rsid w:val="004C7817"/>
    <w:rsid w:val="004C7C53"/>
    <w:rsid w:val="004C7D12"/>
    <w:rsid w:val="004D0389"/>
    <w:rsid w:val="004D1919"/>
    <w:rsid w:val="004D1982"/>
    <w:rsid w:val="004D2105"/>
    <w:rsid w:val="004D2203"/>
    <w:rsid w:val="004D2616"/>
    <w:rsid w:val="004D33AC"/>
    <w:rsid w:val="004D372E"/>
    <w:rsid w:val="004D3786"/>
    <w:rsid w:val="004D37F8"/>
    <w:rsid w:val="004D3BBC"/>
    <w:rsid w:val="004D3DE1"/>
    <w:rsid w:val="004D4DEA"/>
    <w:rsid w:val="004D4EA6"/>
    <w:rsid w:val="004D53D0"/>
    <w:rsid w:val="004D5688"/>
    <w:rsid w:val="004D59F1"/>
    <w:rsid w:val="004D5BA6"/>
    <w:rsid w:val="004D692C"/>
    <w:rsid w:val="004D6A6C"/>
    <w:rsid w:val="004D7888"/>
    <w:rsid w:val="004E0D38"/>
    <w:rsid w:val="004E0DBC"/>
    <w:rsid w:val="004E0E49"/>
    <w:rsid w:val="004E13CC"/>
    <w:rsid w:val="004E1440"/>
    <w:rsid w:val="004E1A3C"/>
    <w:rsid w:val="004E1A96"/>
    <w:rsid w:val="004E1E8D"/>
    <w:rsid w:val="004E21EB"/>
    <w:rsid w:val="004E2239"/>
    <w:rsid w:val="004E5DD4"/>
    <w:rsid w:val="004E5F85"/>
    <w:rsid w:val="004E67C3"/>
    <w:rsid w:val="004E724E"/>
    <w:rsid w:val="004E7AB3"/>
    <w:rsid w:val="004F03F1"/>
    <w:rsid w:val="004F0564"/>
    <w:rsid w:val="004F19BA"/>
    <w:rsid w:val="004F1A4E"/>
    <w:rsid w:val="004F2412"/>
    <w:rsid w:val="004F3012"/>
    <w:rsid w:val="004F3AFC"/>
    <w:rsid w:val="004F3E43"/>
    <w:rsid w:val="004F572C"/>
    <w:rsid w:val="004F61CD"/>
    <w:rsid w:val="004F6454"/>
    <w:rsid w:val="004F669A"/>
    <w:rsid w:val="004F68AC"/>
    <w:rsid w:val="004F6907"/>
    <w:rsid w:val="004F6EB8"/>
    <w:rsid w:val="004F7126"/>
    <w:rsid w:val="004F75A5"/>
    <w:rsid w:val="004F78D1"/>
    <w:rsid w:val="004F7FA5"/>
    <w:rsid w:val="005002F0"/>
    <w:rsid w:val="005005DD"/>
    <w:rsid w:val="005006E8"/>
    <w:rsid w:val="005014FD"/>
    <w:rsid w:val="00501C8A"/>
    <w:rsid w:val="00502004"/>
    <w:rsid w:val="005022F4"/>
    <w:rsid w:val="00502DAA"/>
    <w:rsid w:val="00503558"/>
    <w:rsid w:val="00503830"/>
    <w:rsid w:val="005046B8"/>
    <w:rsid w:val="0050483B"/>
    <w:rsid w:val="00504D85"/>
    <w:rsid w:val="00504F84"/>
    <w:rsid w:val="00505B2D"/>
    <w:rsid w:val="005063D6"/>
    <w:rsid w:val="005066F3"/>
    <w:rsid w:val="00506A2B"/>
    <w:rsid w:val="00506A84"/>
    <w:rsid w:val="0050763F"/>
    <w:rsid w:val="005077E5"/>
    <w:rsid w:val="00507C5D"/>
    <w:rsid w:val="00507D7B"/>
    <w:rsid w:val="005100C5"/>
    <w:rsid w:val="00510BB7"/>
    <w:rsid w:val="0051119B"/>
    <w:rsid w:val="00511263"/>
    <w:rsid w:val="00511336"/>
    <w:rsid w:val="00511FE8"/>
    <w:rsid w:val="00512549"/>
    <w:rsid w:val="00512C08"/>
    <w:rsid w:val="00512C3A"/>
    <w:rsid w:val="00513CC6"/>
    <w:rsid w:val="00513E43"/>
    <w:rsid w:val="0051401B"/>
    <w:rsid w:val="0051519D"/>
    <w:rsid w:val="00516317"/>
    <w:rsid w:val="00516D7F"/>
    <w:rsid w:val="00517475"/>
    <w:rsid w:val="00517AFF"/>
    <w:rsid w:val="005203D5"/>
    <w:rsid w:val="00520636"/>
    <w:rsid w:val="00520C10"/>
    <w:rsid w:val="00520CFF"/>
    <w:rsid w:val="00520D0E"/>
    <w:rsid w:val="00520DF3"/>
    <w:rsid w:val="00520FB8"/>
    <w:rsid w:val="00521811"/>
    <w:rsid w:val="00521B7E"/>
    <w:rsid w:val="00521C70"/>
    <w:rsid w:val="0052217B"/>
    <w:rsid w:val="00522B6C"/>
    <w:rsid w:val="00522F8B"/>
    <w:rsid w:val="00523038"/>
    <w:rsid w:val="00523195"/>
    <w:rsid w:val="005237FA"/>
    <w:rsid w:val="00523CC6"/>
    <w:rsid w:val="005242F0"/>
    <w:rsid w:val="00524530"/>
    <w:rsid w:val="005246D7"/>
    <w:rsid w:val="00524820"/>
    <w:rsid w:val="00524846"/>
    <w:rsid w:val="00524EAF"/>
    <w:rsid w:val="00524FE9"/>
    <w:rsid w:val="0052510A"/>
    <w:rsid w:val="00525792"/>
    <w:rsid w:val="00525AAE"/>
    <w:rsid w:val="00526299"/>
    <w:rsid w:val="00526416"/>
    <w:rsid w:val="005277EA"/>
    <w:rsid w:val="00527DD0"/>
    <w:rsid w:val="00527FB4"/>
    <w:rsid w:val="0053023A"/>
    <w:rsid w:val="00530370"/>
    <w:rsid w:val="00530680"/>
    <w:rsid w:val="005306DF"/>
    <w:rsid w:val="00530798"/>
    <w:rsid w:val="00530D67"/>
    <w:rsid w:val="00531280"/>
    <w:rsid w:val="005319FE"/>
    <w:rsid w:val="00532217"/>
    <w:rsid w:val="0053230A"/>
    <w:rsid w:val="005323DE"/>
    <w:rsid w:val="005336DE"/>
    <w:rsid w:val="00533AF8"/>
    <w:rsid w:val="00533EED"/>
    <w:rsid w:val="00534827"/>
    <w:rsid w:val="00534EC6"/>
    <w:rsid w:val="005354D1"/>
    <w:rsid w:val="005356DA"/>
    <w:rsid w:val="00535E7D"/>
    <w:rsid w:val="005361E7"/>
    <w:rsid w:val="0053633C"/>
    <w:rsid w:val="00537C02"/>
    <w:rsid w:val="00537E02"/>
    <w:rsid w:val="005404BF"/>
    <w:rsid w:val="005409BE"/>
    <w:rsid w:val="00540BB1"/>
    <w:rsid w:val="00540E5F"/>
    <w:rsid w:val="005410BC"/>
    <w:rsid w:val="0054173B"/>
    <w:rsid w:val="0054278D"/>
    <w:rsid w:val="0054337B"/>
    <w:rsid w:val="005433A4"/>
    <w:rsid w:val="0054349D"/>
    <w:rsid w:val="00543C04"/>
    <w:rsid w:val="00544019"/>
    <w:rsid w:val="005449D8"/>
    <w:rsid w:val="00544C21"/>
    <w:rsid w:val="00544D6A"/>
    <w:rsid w:val="00544F76"/>
    <w:rsid w:val="0054509C"/>
    <w:rsid w:val="0054566D"/>
    <w:rsid w:val="005459E6"/>
    <w:rsid w:val="00545C3E"/>
    <w:rsid w:val="0054648C"/>
    <w:rsid w:val="0054681E"/>
    <w:rsid w:val="00546A70"/>
    <w:rsid w:val="00546B3E"/>
    <w:rsid w:val="00546DCF"/>
    <w:rsid w:val="0054766C"/>
    <w:rsid w:val="005476C8"/>
    <w:rsid w:val="005476E6"/>
    <w:rsid w:val="005478FC"/>
    <w:rsid w:val="00550057"/>
    <w:rsid w:val="00550AD2"/>
    <w:rsid w:val="00550FF9"/>
    <w:rsid w:val="0055107A"/>
    <w:rsid w:val="00551777"/>
    <w:rsid w:val="0055185A"/>
    <w:rsid w:val="00552151"/>
    <w:rsid w:val="00552740"/>
    <w:rsid w:val="00552D9A"/>
    <w:rsid w:val="00552E6F"/>
    <w:rsid w:val="00553380"/>
    <w:rsid w:val="00553463"/>
    <w:rsid w:val="00553A7A"/>
    <w:rsid w:val="00554779"/>
    <w:rsid w:val="00555305"/>
    <w:rsid w:val="00555922"/>
    <w:rsid w:val="00556018"/>
    <w:rsid w:val="00556035"/>
    <w:rsid w:val="00556372"/>
    <w:rsid w:val="00556445"/>
    <w:rsid w:val="005565D9"/>
    <w:rsid w:val="00556B5D"/>
    <w:rsid w:val="005571D0"/>
    <w:rsid w:val="00557248"/>
    <w:rsid w:val="00557755"/>
    <w:rsid w:val="00557E68"/>
    <w:rsid w:val="00560051"/>
    <w:rsid w:val="00562022"/>
    <w:rsid w:val="00562220"/>
    <w:rsid w:val="00562946"/>
    <w:rsid w:val="00562CD8"/>
    <w:rsid w:val="005632AF"/>
    <w:rsid w:val="00563861"/>
    <w:rsid w:val="00563878"/>
    <w:rsid w:val="00563A4E"/>
    <w:rsid w:val="0056435D"/>
    <w:rsid w:val="0056488A"/>
    <w:rsid w:val="00564BDF"/>
    <w:rsid w:val="00564FF2"/>
    <w:rsid w:val="005655BA"/>
    <w:rsid w:val="0056567C"/>
    <w:rsid w:val="00566A88"/>
    <w:rsid w:val="00566E0C"/>
    <w:rsid w:val="0056742A"/>
    <w:rsid w:val="005678CD"/>
    <w:rsid w:val="005679A7"/>
    <w:rsid w:val="00570784"/>
    <w:rsid w:val="00570BF1"/>
    <w:rsid w:val="00571249"/>
    <w:rsid w:val="00571C66"/>
    <w:rsid w:val="00571ED9"/>
    <w:rsid w:val="00571F6A"/>
    <w:rsid w:val="00572392"/>
    <w:rsid w:val="0057252D"/>
    <w:rsid w:val="005725CC"/>
    <w:rsid w:val="005731D6"/>
    <w:rsid w:val="00573335"/>
    <w:rsid w:val="00573B34"/>
    <w:rsid w:val="00573D96"/>
    <w:rsid w:val="00573DF5"/>
    <w:rsid w:val="00573E80"/>
    <w:rsid w:val="0057408C"/>
    <w:rsid w:val="00574582"/>
    <w:rsid w:val="00574655"/>
    <w:rsid w:val="00574C73"/>
    <w:rsid w:val="005751B2"/>
    <w:rsid w:val="00575A5B"/>
    <w:rsid w:val="00575E57"/>
    <w:rsid w:val="005762B4"/>
    <w:rsid w:val="005767D8"/>
    <w:rsid w:val="00576884"/>
    <w:rsid w:val="00576F7A"/>
    <w:rsid w:val="00577410"/>
    <w:rsid w:val="00577A8A"/>
    <w:rsid w:val="005803E3"/>
    <w:rsid w:val="00580AED"/>
    <w:rsid w:val="005813BD"/>
    <w:rsid w:val="005815B2"/>
    <w:rsid w:val="0058172D"/>
    <w:rsid w:val="0058186A"/>
    <w:rsid w:val="005818DB"/>
    <w:rsid w:val="00581AA1"/>
    <w:rsid w:val="005835C4"/>
    <w:rsid w:val="00583618"/>
    <w:rsid w:val="00583E30"/>
    <w:rsid w:val="00584594"/>
    <w:rsid w:val="0058581D"/>
    <w:rsid w:val="0058628A"/>
    <w:rsid w:val="005863D4"/>
    <w:rsid w:val="005864D1"/>
    <w:rsid w:val="005865A6"/>
    <w:rsid w:val="0058692D"/>
    <w:rsid w:val="005869EF"/>
    <w:rsid w:val="00587050"/>
    <w:rsid w:val="005874C0"/>
    <w:rsid w:val="00587AFC"/>
    <w:rsid w:val="005900A9"/>
    <w:rsid w:val="0059089B"/>
    <w:rsid w:val="00590AAC"/>
    <w:rsid w:val="00591122"/>
    <w:rsid w:val="00591864"/>
    <w:rsid w:val="00591D2A"/>
    <w:rsid w:val="00592814"/>
    <w:rsid w:val="00592BAC"/>
    <w:rsid w:val="00593343"/>
    <w:rsid w:val="00593891"/>
    <w:rsid w:val="00593B78"/>
    <w:rsid w:val="005941A8"/>
    <w:rsid w:val="00594249"/>
    <w:rsid w:val="00594A31"/>
    <w:rsid w:val="00595908"/>
    <w:rsid w:val="0059597A"/>
    <w:rsid w:val="00595A35"/>
    <w:rsid w:val="00595B23"/>
    <w:rsid w:val="00595D5A"/>
    <w:rsid w:val="00596399"/>
    <w:rsid w:val="00597099"/>
    <w:rsid w:val="00597EE0"/>
    <w:rsid w:val="005A0CF3"/>
    <w:rsid w:val="005A12AD"/>
    <w:rsid w:val="005A12F4"/>
    <w:rsid w:val="005A161C"/>
    <w:rsid w:val="005A1B40"/>
    <w:rsid w:val="005A213D"/>
    <w:rsid w:val="005A2262"/>
    <w:rsid w:val="005A2771"/>
    <w:rsid w:val="005A29DA"/>
    <w:rsid w:val="005A4374"/>
    <w:rsid w:val="005A4C32"/>
    <w:rsid w:val="005A4CB0"/>
    <w:rsid w:val="005A5417"/>
    <w:rsid w:val="005A558D"/>
    <w:rsid w:val="005A5876"/>
    <w:rsid w:val="005A5B3F"/>
    <w:rsid w:val="005A5CF4"/>
    <w:rsid w:val="005A5EC8"/>
    <w:rsid w:val="005A6081"/>
    <w:rsid w:val="005A626A"/>
    <w:rsid w:val="005A643C"/>
    <w:rsid w:val="005A65DE"/>
    <w:rsid w:val="005A6E70"/>
    <w:rsid w:val="005A6F6D"/>
    <w:rsid w:val="005A7465"/>
    <w:rsid w:val="005A768E"/>
    <w:rsid w:val="005A7F1A"/>
    <w:rsid w:val="005B1240"/>
    <w:rsid w:val="005B1A04"/>
    <w:rsid w:val="005B1D88"/>
    <w:rsid w:val="005B1EB6"/>
    <w:rsid w:val="005B25D5"/>
    <w:rsid w:val="005B2EE4"/>
    <w:rsid w:val="005B3067"/>
    <w:rsid w:val="005B32C2"/>
    <w:rsid w:val="005B3724"/>
    <w:rsid w:val="005B3797"/>
    <w:rsid w:val="005B40BF"/>
    <w:rsid w:val="005B41B7"/>
    <w:rsid w:val="005B4612"/>
    <w:rsid w:val="005B46ED"/>
    <w:rsid w:val="005B51CF"/>
    <w:rsid w:val="005B5291"/>
    <w:rsid w:val="005B5663"/>
    <w:rsid w:val="005B58F4"/>
    <w:rsid w:val="005B5BEB"/>
    <w:rsid w:val="005B738C"/>
    <w:rsid w:val="005C0C5E"/>
    <w:rsid w:val="005C0F17"/>
    <w:rsid w:val="005C1070"/>
    <w:rsid w:val="005C1D2E"/>
    <w:rsid w:val="005C1FBA"/>
    <w:rsid w:val="005C2113"/>
    <w:rsid w:val="005C2327"/>
    <w:rsid w:val="005C25C1"/>
    <w:rsid w:val="005C2E15"/>
    <w:rsid w:val="005C3B4A"/>
    <w:rsid w:val="005C3E9A"/>
    <w:rsid w:val="005C442C"/>
    <w:rsid w:val="005C4E05"/>
    <w:rsid w:val="005C4EC9"/>
    <w:rsid w:val="005C517F"/>
    <w:rsid w:val="005C5818"/>
    <w:rsid w:val="005C6422"/>
    <w:rsid w:val="005C69A0"/>
    <w:rsid w:val="005C6AB7"/>
    <w:rsid w:val="005C6DB4"/>
    <w:rsid w:val="005C7DBA"/>
    <w:rsid w:val="005C7E79"/>
    <w:rsid w:val="005D007D"/>
    <w:rsid w:val="005D0F9B"/>
    <w:rsid w:val="005D1200"/>
    <w:rsid w:val="005D1734"/>
    <w:rsid w:val="005D1811"/>
    <w:rsid w:val="005D18F4"/>
    <w:rsid w:val="005D1A1F"/>
    <w:rsid w:val="005D1F95"/>
    <w:rsid w:val="005D2932"/>
    <w:rsid w:val="005D2A1A"/>
    <w:rsid w:val="005D2C81"/>
    <w:rsid w:val="005D3535"/>
    <w:rsid w:val="005D3AF9"/>
    <w:rsid w:val="005D4080"/>
    <w:rsid w:val="005D45F8"/>
    <w:rsid w:val="005D4618"/>
    <w:rsid w:val="005D50C5"/>
    <w:rsid w:val="005D5C8B"/>
    <w:rsid w:val="005D6585"/>
    <w:rsid w:val="005D7106"/>
    <w:rsid w:val="005D7286"/>
    <w:rsid w:val="005D74D7"/>
    <w:rsid w:val="005D75E9"/>
    <w:rsid w:val="005D7F53"/>
    <w:rsid w:val="005E0009"/>
    <w:rsid w:val="005E008F"/>
    <w:rsid w:val="005E023C"/>
    <w:rsid w:val="005E0E39"/>
    <w:rsid w:val="005E185F"/>
    <w:rsid w:val="005E18F0"/>
    <w:rsid w:val="005E2084"/>
    <w:rsid w:val="005E24B8"/>
    <w:rsid w:val="005E260E"/>
    <w:rsid w:val="005E3294"/>
    <w:rsid w:val="005E365E"/>
    <w:rsid w:val="005E4375"/>
    <w:rsid w:val="005E43E7"/>
    <w:rsid w:val="005E44F0"/>
    <w:rsid w:val="005E4ABE"/>
    <w:rsid w:val="005E5079"/>
    <w:rsid w:val="005E541A"/>
    <w:rsid w:val="005E56AB"/>
    <w:rsid w:val="005E636B"/>
    <w:rsid w:val="005E638E"/>
    <w:rsid w:val="005E64E9"/>
    <w:rsid w:val="005E6B8E"/>
    <w:rsid w:val="005E6E9B"/>
    <w:rsid w:val="005E709E"/>
    <w:rsid w:val="005E7E2A"/>
    <w:rsid w:val="005F0666"/>
    <w:rsid w:val="005F07ED"/>
    <w:rsid w:val="005F0B89"/>
    <w:rsid w:val="005F10AC"/>
    <w:rsid w:val="005F1CC0"/>
    <w:rsid w:val="005F3763"/>
    <w:rsid w:val="005F3BFE"/>
    <w:rsid w:val="005F3FED"/>
    <w:rsid w:val="005F4373"/>
    <w:rsid w:val="005F48B3"/>
    <w:rsid w:val="005F5355"/>
    <w:rsid w:val="005F56F7"/>
    <w:rsid w:val="005F5A0D"/>
    <w:rsid w:val="005F61F5"/>
    <w:rsid w:val="005F6A9C"/>
    <w:rsid w:val="005F7071"/>
    <w:rsid w:val="005F7258"/>
    <w:rsid w:val="005F7C8B"/>
    <w:rsid w:val="00600087"/>
    <w:rsid w:val="00600928"/>
    <w:rsid w:val="00601125"/>
    <w:rsid w:val="00601973"/>
    <w:rsid w:val="00601A49"/>
    <w:rsid w:val="00602BFE"/>
    <w:rsid w:val="00602EE3"/>
    <w:rsid w:val="0060369B"/>
    <w:rsid w:val="006036BA"/>
    <w:rsid w:val="006036CE"/>
    <w:rsid w:val="00603981"/>
    <w:rsid w:val="006044A5"/>
    <w:rsid w:val="006047EE"/>
    <w:rsid w:val="00604817"/>
    <w:rsid w:val="00604A59"/>
    <w:rsid w:val="00604B3B"/>
    <w:rsid w:val="006059EB"/>
    <w:rsid w:val="00605C3D"/>
    <w:rsid w:val="00605EFF"/>
    <w:rsid w:val="006060DF"/>
    <w:rsid w:val="00606B68"/>
    <w:rsid w:val="00606EA2"/>
    <w:rsid w:val="00607301"/>
    <w:rsid w:val="00607E71"/>
    <w:rsid w:val="0061045C"/>
    <w:rsid w:val="00610F74"/>
    <w:rsid w:val="0061125E"/>
    <w:rsid w:val="00611935"/>
    <w:rsid w:val="00611ADE"/>
    <w:rsid w:val="00611D5E"/>
    <w:rsid w:val="00612A9C"/>
    <w:rsid w:val="00612C30"/>
    <w:rsid w:val="00613390"/>
    <w:rsid w:val="00613FA9"/>
    <w:rsid w:val="00614A99"/>
    <w:rsid w:val="00615343"/>
    <w:rsid w:val="00615373"/>
    <w:rsid w:val="0061618F"/>
    <w:rsid w:val="0061685B"/>
    <w:rsid w:val="00616974"/>
    <w:rsid w:val="00617F4E"/>
    <w:rsid w:val="00620432"/>
    <w:rsid w:val="00620588"/>
    <w:rsid w:val="006214EE"/>
    <w:rsid w:val="006219BE"/>
    <w:rsid w:val="0062437E"/>
    <w:rsid w:val="0062469E"/>
    <w:rsid w:val="006251F6"/>
    <w:rsid w:val="00625E08"/>
    <w:rsid w:val="00626769"/>
    <w:rsid w:val="00626D12"/>
    <w:rsid w:val="006278FA"/>
    <w:rsid w:val="006279E1"/>
    <w:rsid w:val="00627B9F"/>
    <w:rsid w:val="00630685"/>
    <w:rsid w:val="00630B75"/>
    <w:rsid w:val="00630BFC"/>
    <w:rsid w:val="00630EC2"/>
    <w:rsid w:val="00632332"/>
    <w:rsid w:val="00632CC6"/>
    <w:rsid w:val="00632DF9"/>
    <w:rsid w:val="00633304"/>
    <w:rsid w:val="00634B2D"/>
    <w:rsid w:val="0063590C"/>
    <w:rsid w:val="00635BA1"/>
    <w:rsid w:val="00635CE7"/>
    <w:rsid w:val="006363F4"/>
    <w:rsid w:val="00636D1E"/>
    <w:rsid w:val="00636D7A"/>
    <w:rsid w:val="006370D3"/>
    <w:rsid w:val="0063717D"/>
    <w:rsid w:val="006374B7"/>
    <w:rsid w:val="00637A0B"/>
    <w:rsid w:val="00637E68"/>
    <w:rsid w:val="00640474"/>
    <w:rsid w:val="00640518"/>
    <w:rsid w:val="0064075C"/>
    <w:rsid w:val="006412D2"/>
    <w:rsid w:val="00641CD2"/>
    <w:rsid w:val="0064245E"/>
    <w:rsid w:val="00642E96"/>
    <w:rsid w:val="0064337D"/>
    <w:rsid w:val="0064365C"/>
    <w:rsid w:val="00644C29"/>
    <w:rsid w:val="00644D3B"/>
    <w:rsid w:val="00644D7B"/>
    <w:rsid w:val="006451F5"/>
    <w:rsid w:val="006452EE"/>
    <w:rsid w:val="0064542D"/>
    <w:rsid w:val="006464EE"/>
    <w:rsid w:val="00647300"/>
    <w:rsid w:val="0064739D"/>
    <w:rsid w:val="00647531"/>
    <w:rsid w:val="00647FC4"/>
    <w:rsid w:val="00651A32"/>
    <w:rsid w:val="00652A97"/>
    <w:rsid w:val="00652EB5"/>
    <w:rsid w:val="006543C6"/>
    <w:rsid w:val="0065445E"/>
    <w:rsid w:val="0065492C"/>
    <w:rsid w:val="00654B89"/>
    <w:rsid w:val="00655376"/>
    <w:rsid w:val="00655673"/>
    <w:rsid w:val="00655803"/>
    <w:rsid w:val="00655B2D"/>
    <w:rsid w:val="00656341"/>
    <w:rsid w:val="0065648D"/>
    <w:rsid w:val="006566EB"/>
    <w:rsid w:val="006570A8"/>
    <w:rsid w:val="00657DB4"/>
    <w:rsid w:val="006603F8"/>
    <w:rsid w:val="00660AA7"/>
    <w:rsid w:val="006612B7"/>
    <w:rsid w:val="00661636"/>
    <w:rsid w:val="00661710"/>
    <w:rsid w:val="0066201D"/>
    <w:rsid w:val="006627B9"/>
    <w:rsid w:val="00663254"/>
    <w:rsid w:val="00664F05"/>
    <w:rsid w:val="006650CA"/>
    <w:rsid w:val="00666069"/>
    <w:rsid w:val="0066658D"/>
    <w:rsid w:val="00666AA2"/>
    <w:rsid w:val="00666E74"/>
    <w:rsid w:val="00667E39"/>
    <w:rsid w:val="00667FF7"/>
    <w:rsid w:val="0067016E"/>
    <w:rsid w:val="006709EC"/>
    <w:rsid w:val="00670DE9"/>
    <w:rsid w:val="00671589"/>
    <w:rsid w:val="0067191E"/>
    <w:rsid w:val="00671B77"/>
    <w:rsid w:val="0067237C"/>
    <w:rsid w:val="00672534"/>
    <w:rsid w:val="006725D0"/>
    <w:rsid w:val="006728EF"/>
    <w:rsid w:val="00672F34"/>
    <w:rsid w:val="0067343B"/>
    <w:rsid w:val="006736EA"/>
    <w:rsid w:val="00673A55"/>
    <w:rsid w:val="00673BAA"/>
    <w:rsid w:val="0067412C"/>
    <w:rsid w:val="00674A2A"/>
    <w:rsid w:val="006754E0"/>
    <w:rsid w:val="006755DB"/>
    <w:rsid w:val="00675BC9"/>
    <w:rsid w:val="0067605F"/>
    <w:rsid w:val="0067609B"/>
    <w:rsid w:val="006766B5"/>
    <w:rsid w:val="00676957"/>
    <w:rsid w:val="00676C79"/>
    <w:rsid w:val="00676F30"/>
    <w:rsid w:val="00680214"/>
    <w:rsid w:val="00680617"/>
    <w:rsid w:val="006808D0"/>
    <w:rsid w:val="00680910"/>
    <w:rsid w:val="00680ED9"/>
    <w:rsid w:val="00681710"/>
    <w:rsid w:val="00682991"/>
    <w:rsid w:val="0068352B"/>
    <w:rsid w:val="0068355B"/>
    <w:rsid w:val="0068371F"/>
    <w:rsid w:val="00683AEF"/>
    <w:rsid w:val="00683E7E"/>
    <w:rsid w:val="00685F54"/>
    <w:rsid w:val="006862AC"/>
    <w:rsid w:val="00686392"/>
    <w:rsid w:val="0068649A"/>
    <w:rsid w:val="006864F7"/>
    <w:rsid w:val="0068697F"/>
    <w:rsid w:val="00686A9E"/>
    <w:rsid w:val="00687061"/>
    <w:rsid w:val="0068713E"/>
    <w:rsid w:val="00687598"/>
    <w:rsid w:val="00687616"/>
    <w:rsid w:val="00687695"/>
    <w:rsid w:val="0069031A"/>
    <w:rsid w:val="00690320"/>
    <w:rsid w:val="00690B7F"/>
    <w:rsid w:val="006910FD"/>
    <w:rsid w:val="0069139E"/>
    <w:rsid w:val="006918F4"/>
    <w:rsid w:val="00691C11"/>
    <w:rsid w:val="006929BA"/>
    <w:rsid w:val="00692D55"/>
    <w:rsid w:val="006933C6"/>
    <w:rsid w:val="00693875"/>
    <w:rsid w:val="00693A7E"/>
    <w:rsid w:val="006940BA"/>
    <w:rsid w:val="006946F5"/>
    <w:rsid w:val="006958C3"/>
    <w:rsid w:val="00695C2A"/>
    <w:rsid w:val="00695ED9"/>
    <w:rsid w:val="0069651D"/>
    <w:rsid w:val="006969F0"/>
    <w:rsid w:val="00696E82"/>
    <w:rsid w:val="0069714B"/>
    <w:rsid w:val="006975EF"/>
    <w:rsid w:val="00697C5B"/>
    <w:rsid w:val="006A0AEB"/>
    <w:rsid w:val="006A0C61"/>
    <w:rsid w:val="006A0F34"/>
    <w:rsid w:val="006A172A"/>
    <w:rsid w:val="006A194B"/>
    <w:rsid w:val="006A1E9E"/>
    <w:rsid w:val="006A2A40"/>
    <w:rsid w:val="006A512B"/>
    <w:rsid w:val="006A53BF"/>
    <w:rsid w:val="006A64C6"/>
    <w:rsid w:val="006A6ACE"/>
    <w:rsid w:val="006A6BB3"/>
    <w:rsid w:val="006A6F61"/>
    <w:rsid w:val="006A70E0"/>
    <w:rsid w:val="006A72B3"/>
    <w:rsid w:val="006A7FF7"/>
    <w:rsid w:val="006B03CB"/>
    <w:rsid w:val="006B067A"/>
    <w:rsid w:val="006B0927"/>
    <w:rsid w:val="006B0C56"/>
    <w:rsid w:val="006B1203"/>
    <w:rsid w:val="006B18B5"/>
    <w:rsid w:val="006B1D87"/>
    <w:rsid w:val="006B2D1E"/>
    <w:rsid w:val="006B2F74"/>
    <w:rsid w:val="006B3065"/>
    <w:rsid w:val="006B388A"/>
    <w:rsid w:val="006B3D4A"/>
    <w:rsid w:val="006B52F0"/>
    <w:rsid w:val="006B563B"/>
    <w:rsid w:val="006B56F4"/>
    <w:rsid w:val="006B5835"/>
    <w:rsid w:val="006B5A43"/>
    <w:rsid w:val="006B66C1"/>
    <w:rsid w:val="006B6B2B"/>
    <w:rsid w:val="006B6BF4"/>
    <w:rsid w:val="006B749E"/>
    <w:rsid w:val="006B757F"/>
    <w:rsid w:val="006C0007"/>
    <w:rsid w:val="006C01D6"/>
    <w:rsid w:val="006C02E6"/>
    <w:rsid w:val="006C034A"/>
    <w:rsid w:val="006C0561"/>
    <w:rsid w:val="006C09B3"/>
    <w:rsid w:val="006C0AE9"/>
    <w:rsid w:val="006C0F82"/>
    <w:rsid w:val="006C1045"/>
    <w:rsid w:val="006C10EB"/>
    <w:rsid w:val="006C14DE"/>
    <w:rsid w:val="006C1734"/>
    <w:rsid w:val="006C1907"/>
    <w:rsid w:val="006C1971"/>
    <w:rsid w:val="006C1C91"/>
    <w:rsid w:val="006C1CB8"/>
    <w:rsid w:val="006C1D68"/>
    <w:rsid w:val="006C1E12"/>
    <w:rsid w:val="006C21EE"/>
    <w:rsid w:val="006C2870"/>
    <w:rsid w:val="006C2C10"/>
    <w:rsid w:val="006C2FC4"/>
    <w:rsid w:val="006C4457"/>
    <w:rsid w:val="006C57C9"/>
    <w:rsid w:val="006C60FD"/>
    <w:rsid w:val="006C612B"/>
    <w:rsid w:val="006C647E"/>
    <w:rsid w:val="006C6565"/>
    <w:rsid w:val="006C67E7"/>
    <w:rsid w:val="006C6C65"/>
    <w:rsid w:val="006C714E"/>
    <w:rsid w:val="006C78AD"/>
    <w:rsid w:val="006C7A1A"/>
    <w:rsid w:val="006D0648"/>
    <w:rsid w:val="006D2CE7"/>
    <w:rsid w:val="006D3250"/>
    <w:rsid w:val="006D36C8"/>
    <w:rsid w:val="006D3985"/>
    <w:rsid w:val="006D40FB"/>
    <w:rsid w:val="006D495E"/>
    <w:rsid w:val="006D54C6"/>
    <w:rsid w:val="006D560A"/>
    <w:rsid w:val="006D5840"/>
    <w:rsid w:val="006D5859"/>
    <w:rsid w:val="006D654E"/>
    <w:rsid w:val="006D73EB"/>
    <w:rsid w:val="006D7418"/>
    <w:rsid w:val="006D786E"/>
    <w:rsid w:val="006E06A4"/>
    <w:rsid w:val="006E07C0"/>
    <w:rsid w:val="006E10AC"/>
    <w:rsid w:val="006E16BB"/>
    <w:rsid w:val="006E1D15"/>
    <w:rsid w:val="006E1EC5"/>
    <w:rsid w:val="006E2624"/>
    <w:rsid w:val="006E2875"/>
    <w:rsid w:val="006E2B94"/>
    <w:rsid w:val="006E2F24"/>
    <w:rsid w:val="006E2F53"/>
    <w:rsid w:val="006E3179"/>
    <w:rsid w:val="006E49AC"/>
    <w:rsid w:val="006E4BF6"/>
    <w:rsid w:val="006E57AF"/>
    <w:rsid w:val="006E5C91"/>
    <w:rsid w:val="006E6965"/>
    <w:rsid w:val="006E69AF"/>
    <w:rsid w:val="006E6C03"/>
    <w:rsid w:val="006E73FC"/>
    <w:rsid w:val="006E7E90"/>
    <w:rsid w:val="006E7EC0"/>
    <w:rsid w:val="006E7F15"/>
    <w:rsid w:val="006E7FCD"/>
    <w:rsid w:val="006F055A"/>
    <w:rsid w:val="006F097D"/>
    <w:rsid w:val="006F1021"/>
    <w:rsid w:val="006F10C5"/>
    <w:rsid w:val="006F10CB"/>
    <w:rsid w:val="006F156F"/>
    <w:rsid w:val="006F1774"/>
    <w:rsid w:val="006F1E2A"/>
    <w:rsid w:val="006F1F77"/>
    <w:rsid w:val="006F1F7F"/>
    <w:rsid w:val="006F2013"/>
    <w:rsid w:val="006F2187"/>
    <w:rsid w:val="006F2222"/>
    <w:rsid w:val="006F2F84"/>
    <w:rsid w:val="006F2FED"/>
    <w:rsid w:val="006F4CDA"/>
    <w:rsid w:val="006F4E25"/>
    <w:rsid w:val="006F51C6"/>
    <w:rsid w:val="006F526C"/>
    <w:rsid w:val="006F7B75"/>
    <w:rsid w:val="00700549"/>
    <w:rsid w:val="00700A0E"/>
    <w:rsid w:val="00701468"/>
    <w:rsid w:val="00701504"/>
    <w:rsid w:val="00701BE3"/>
    <w:rsid w:val="0070254A"/>
    <w:rsid w:val="007026A1"/>
    <w:rsid w:val="007030FA"/>
    <w:rsid w:val="007033BF"/>
    <w:rsid w:val="007033DB"/>
    <w:rsid w:val="007036A8"/>
    <w:rsid w:val="00703C70"/>
    <w:rsid w:val="0070465F"/>
    <w:rsid w:val="0070544C"/>
    <w:rsid w:val="007054E3"/>
    <w:rsid w:val="00705816"/>
    <w:rsid w:val="00705AC7"/>
    <w:rsid w:val="00706269"/>
    <w:rsid w:val="007065D8"/>
    <w:rsid w:val="007070D4"/>
    <w:rsid w:val="00707238"/>
    <w:rsid w:val="007073D2"/>
    <w:rsid w:val="00707E95"/>
    <w:rsid w:val="00707EEB"/>
    <w:rsid w:val="007101F4"/>
    <w:rsid w:val="007103EE"/>
    <w:rsid w:val="00710719"/>
    <w:rsid w:val="00710D1E"/>
    <w:rsid w:val="0071115B"/>
    <w:rsid w:val="00711C07"/>
    <w:rsid w:val="00712558"/>
    <w:rsid w:val="00713475"/>
    <w:rsid w:val="007136D4"/>
    <w:rsid w:val="0071456E"/>
    <w:rsid w:val="00715234"/>
    <w:rsid w:val="00715ADF"/>
    <w:rsid w:val="00715CE3"/>
    <w:rsid w:val="007164E2"/>
    <w:rsid w:val="0071675D"/>
    <w:rsid w:val="00716BA6"/>
    <w:rsid w:val="00716D31"/>
    <w:rsid w:val="00716D52"/>
    <w:rsid w:val="007176DA"/>
    <w:rsid w:val="00717DBD"/>
    <w:rsid w:val="007201B8"/>
    <w:rsid w:val="00721115"/>
    <w:rsid w:val="00721864"/>
    <w:rsid w:val="00721D85"/>
    <w:rsid w:val="0072292F"/>
    <w:rsid w:val="00722AFB"/>
    <w:rsid w:val="00723247"/>
    <w:rsid w:val="007236D6"/>
    <w:rsid w:val="00723746"/>
    <w:rsid w:val="00723CE6"/>
    <w:rsid w:val="007242B7"/>
    <w:rsid w:val="00724540"/>
    <w:rsid w:val="0072578D"/>
    <w:rsid w:val="00725FA0"/>
    <w:rsid w:val="00726173"/>
    <w:rsid w:val="00726FF5"/>
    <w:rsid w:val="00727207"/>
    <w:rsid w:val="007275BF"/>
    <w:rsid w:val="0072764D"/>
    <w:rsid w:val="00730B5B"/>
    <w:rsid w:val="00730DEE"/>
    <w:rsid w:val="00731324"/>
    <w:rsid w:val="007322A5"/>
    <w:rsid w:val="0073266F"/>
    <w:rsid w:val="007345AE"/>
    <w:rsid w:val="0073466D"/>
    <w:rsid w:val="007347C3"/>
    <w:rsid w:val="00734D3D"/>
    <w:rsid w:val="00735126"/>
    <w:rsid w:val="00735A75"/>
    <w:rsid w:val="007368E0"/>
    <w:rsid w:val="00736CF9"/>
    <w:rsid w:val="00736EA3"/>
    <w:rsid w:val="0073767D"/>
    <w:rsid w:val="007378FD"/>
    <w:rsid w:val="00737DAA"/>
    <w:rsid w:val="00740BA2"/>
    <w:rsid w:val="00740EB3"/>
    <w:rsid w:val="0074119C"/>
    <w:rsid w:val="00741CA5"/>
    <w:rsid w:val="00741CDE"/>
    <w:rsid w:val="00741E8D"/>
    <w:rsid w:val="007421E3"/>
    <w:rsid w:val="00742651"/>
    <w:rsid w:val="007426C2"/>
    <w:rsid w:val="00743400"/>
    <w:rsid w:val="007434B0"/>
    <w:rsid w:val="0074371F"/>
    <w:rsid w:val="0074499A"/>
    <w:rsid w:val="00744B99"/>
    <w:rsid w:val="007451A5"/>
    <w:rsid w:val="007456B8"/>
    <w:rsid w:val="007456BC"/>
    <w:rsid w:val="00746379"/>
    <w:rsid w:val="0074694C"/>
    <w:rsid w:val="00747343"/>
    <w:rsid w:val="00747438"/>
    <w:rsid w:val="00747A8C"/>
    <w:rsid w:val="00750281"/>
    <w:rsid w:val="0075039C"/>
    <w:rsid w:val="0075073A"/>
    <w:rsid w:val="0075089E"/>
    <w:rsid w:val="00750A50"/>
    <w:rsid w:val="00750C3E"/>
    <w:rsid w:val="00750FE5"/>
    <w:rsid w:val="00751148"/>
    <w:rsid w:val="00751624"/>
    <w:rsid w:val="00751701"/>
    <w:rsid w:val="0075204E"/>
    <w:rsid w:val="00752313"/>
    <w:rsid w:val="00752983"/>
    <w:rsid w:val="00752A9C"/>
    <w:rsid w:val="007532A8"/>
    <w:rsid w:val="007533A4"/>
    <w:rsid w:val="007543E1"/>
    <w:rsid w:val="00754505"/>
    <w:rsid w:val="007545F2"/>
    <w:rsid w:val="00754883"/>
    <w:rsid w:val="00754B17"/>
    <w:rsid w:val="007558D1"/>
    <w:rsid w:val="00757848"/>
    <w:rsid w:val="00757E89"/>
    <w:rsid w:val="00760023"/>
    <w:rsid w:val="00760B82"/>
    <w:rsid w:val="0076102E"/>
    <w:rsid w:val="0076192D"/>
    <w:rsid w:val="00762669"/>
    <w:rsid w:val="0076276F"/>
    <w:rsid w:val="00762F54"/>
    <w:rsid w:val="00763129"/>
    <w:rsid w:val="007645FA"/>
    <w:rsid w:val="00764712"/>
    <w:rsid w:val="00764D82"/>
    <w:rsid w:val="00764ED1"/>
    <w:rsid w:val="00765144"/>
    <w:rsid w:val="00765295"/>
    <w:rsid w:val="0076559D"/>
    <w:rsid w:val="0076561C"/>
    <w:rsid w:val="00765CFD"/>
    <w:rsid w:val="00765F2C"/>
    <w:rsid w:val="00766144"/>
    <w:rsid w:val="0076688A"/>
    <w:rsid w:val="007668C2"/>
    <w:rsid w:val="0076696E"/>
    <w:rsid w:val="007679DC"/>
    <w:rsid w:val="00767F9F"/>
    <w:rsid w:val="00770A0B"/>
    <w:rsid w:val="00770C09"/>
    <w:rsid w:val="007716AB"/>
    <w:rsid w:val="00772097"/>
    <w:rsid w:val="007726AA"/>
    <w:rsid w:val="00772C78"/>
    <w:rsid w:val="00772E05"/>
    <w:rsid w:val="00772FFF"/>
    <w:rsid w:val="0077354C"/>
    <w:rsid w:val="00773B45"/>
    <w:rsid w:val="00774C79"/>
    <w:rsid w:val="007750AC"/>
    <w:rsid w:val="0077536F"/>
    <w:rsid w:val="00775DE2"/>
    <w:rsid w:val="00776056"/>
    <w:rsid w:val="00776151"/>
    <w:rsid w:val="00777212"/>
    <w:rsid w:val="00777452"/>
    <w:rsid w:val="00777C10"/>
    <w:rsid w:val="007801B9"/>
    <w:rsid w:val="00780656"/>
    <w:rsid w:val="007808D8"/>
    <w:rsid w:val="00780A2B"/>
    <w:rsid w:val="00781E98"/>
    <w:rsid w:val="00782E44"/>
    <w:rsid w:val="00782EC2"/>
    <w:rsid w:val="007837AC"/>
    <w:rsid w:val="00783A70"/>
    <w:rsid w:val="007842DA"/>
    <w:rsid w:val="007847A5"/>
    <w:rsid w:val="0078481E"/>
    <w:rsid w:val="00784CF6"/>
    <w:rsid w:val="00786B67"/>
    <w:rsid w:val="00786DF5"/>
    <w:rsid w:val="007870DC"/>
    <w:rsid w:val="00787284"/>
    <w:rsid w:val="00787873"/>
    <w:rsid w:val="007922B9"/>
    <w:rsid w:val="00792B1F"/>
    <w:rsid w:val="00792C67"/>
    <w:rsid w:val="00792D50"/>
    <w:rsid w:val="00793747"/>
    <w:rsid w:val="00793C21"/>
    <w:rsid w:val="00794340"/>
    <w:rsid w:val="00794536"/>
    <w:rsid w:val="00794EC9"/>
    <w:rsid w:val="00795003"/>
    <w:rsid w:val="0079509B"/>
    <w:rsid w:val="00795A3D"/>
    <w:rsid w:val="00795A74"/>
    <w:rsid w:val="007960C9"/>
    <w:rsid w:val="00796151"/>
    <w:rsid w:val="007962C2"/>
    <w:rsid w:val="00796303"/>
    <w:rsid w:val="00796452"/>
    <w:rsid w:val="007966A6"/>
    <w:rsid w:val="00796AC5"/>
    <w:rsid w:val="00796F04"/>
    <w:rsid w:val="00797192"/>
    <w:rsid w:val="00797317"/>
    <w:rsid w:val="00797B2F"/>
    <w:rsid w:val="007A0838"/>
    <w:rsid w:val="007A1557"/>
    <w:rsid w:val="007A20C5"/>
    <w:rsid w:val="007A3248"/>
    <w:rsid w:val="007A33B6"/>
    <w:rsid w:val="007A3B1E"/>
    <w:rsid w:val="007A423F"/>
    <w:rsid w:val="007A46B5"/>
    <w:rsid w:val="007A46CA"/>
    <w:rsid w:val="007A486D"/>
    <w:rsid w:val="007A4FEF"/>
    <w:rsid w:val="007A5202"/>
    <w:rsid w:val="007A5AA1"/>
    <w:rsid w:val="007A5B6F"/>
    <w:rsid w:val="007A5DB8"/>
    <w:rsid w:val="007A5E7A"/>
    <w:rsid w:val="007A638C"/>
    <w:rsid w:val="007A6761"/>
    <w:rsid w:val="007B0461"/>
    <w:rsid w:val="007B0B0F"/>
    <w:rsid w:val="007B1032"/>
    <w:rsid w:val="007B1431"/>
    <w:rsid w:val="007B194E"/>
    <w:rsid w:val="007B2263"/>
    <w:rsid w:val="007B2452"/>
    <w:rsid w:val="007B29DD"/>
    <w:rsid w:val="007B2DA1"/>
    <w:rsid w:val="007B31E6"/>
    <w:rsid w:val="007B45FE"/>
    <w:rsid w:val="007B4D0A"/>
    <w:rsid w:val="007B7010"/>
    <w:rsid w:val="007B7269"/>
    <w:rsid w:val="007B72EE"/>
    <w:rsid w:val="007B7718"/>
    <w:rsid w:val="007C086D"/>
    <w:rsid w:val="007C0A8D"/>
    <w:rsid w:val="007C0C84"/>
    <w:rsid w:val="007C158A"/>
    <w:rsid w:val="007C2063"/>
    <w:rsid w:val="007C291A"/>
    <w:rsid w:val="007C2A48"/>
    <w:rsid w:val="007C2A50"/>
    <w:rsid w:val="007C2B0B"/>
    <w:rsid w:val="007C3438"/>
    <w:rsid w:val="007C36EE"/>
    <w:rsid w:val="007C39C3"/>
    <w:rsid w:val="007C41B3"/>
    <w:rsid w:val="007C41BD"/>
    <w:rsid w:val="007C4C66"/>
    <w:rsid w:val="007C4D60"/>
    <w:rsid w:val="007C4D79"/>
    <w:rsid w:val="007C509F"/>
    <w:rsid w:val="007C50A7"/>
    <w:rsid w:val="007C5498"/>
    <w:rsid w:val="007C55C5"/>
    <w:rsid w:val="007C5A2E"/>
    <w:rsid w:val="007C5B6F"/>
    <w:rsid w:val="007C75F7"/>
    <w:rsid w:val="007C7954"/>
    <w:rsid w:val="007C7E47"/>
    <w:rsid w:val="007C7EA2"/>
    <w:rsid w:val="007D00D3"/>
    <w:rsid w:val="007D04F2"/>
    <w:rsid w:val="007D0BFF"/>
    <w:rsid w:val="007D0EA2"/>
    <w:rsid w:val="007D168D"/>
    <w:rsid w:val="007D171F"/>
    <w:rsid w:val="007D243F"/>
    <w:rsid w:val="007D28A8"/>
    <w:rsid w:val="007D3653"/>
    <w:rsid w:val="007D3DEC"/>
    <w:rsid w:val="007D4005"/>
    <w:rsid w:val="007D4547"/>
    <w:rsid w:val="007D458D"/>
    <w:rsid w:val="007D4A08"/>
    <w:rsid w:val="007D4DB7"/>
    <w:rsid w:val="007D517F"/>
    <w:rsid w:val="007D5265"/>
    <w:rsid w:val="007D52C2"/>
    <w:rsid w:val="007D57EC"/>
    <w:rsid w:val="007D5D45"/>
    <w:rsid w:val="007D5E72"/>
    <w:rsid w:val="007D64E5"/>
    <w:rsid w:val="007D6D9E"/>
    <w:rsid w:val="007D76AC"/>
    <w:rsid w:val="007D7725"/>
    <w:rsid w:val="007D77FC"/>
    <w:rsid w:val="007D7821"/>
    <w:rsid w:val="007E07E0"/>
    <w:rsid w:val="007E0920"/>
    <w:rsid w:val="007E0AC6"/>
    <w:rsid w:val="007E134D"/>
    <w:rsid w:val="007E145C"/>
    <w:rsid w:val="007E179F"/>
    <w:rsid w:val="007E17DA"/>
    <w:rsid w:val="007E22D1"/>
    <w:rsid w:val="007E23FF"/>
    <w:rsid w:val="007E2449"/>
    <w:rsid w:val="007E3398"/>
    <w:rsid w:val="007E356F"/>
    <w:rsid w:val="007E35A9"/>
    <w:rsid w:val="007E3AB9"/>
    <w:rsid w:val="007E3BA0"/>
    <w:rsid w:val="007E3EBC"/>
    <w:rsid w:val="007E42A0"/>
    <w:rsid w:val="007E44DE"/>
    <w:rsid w:val="007E4538"/>
    <w:rsid w:val="007E467D"/>
    <w:rsid w:val="007E4C8F"/>
    <w:rsid w:val="007E4CC8"/>
    <w:rsid w:val="007E4FDC"/>
    <w:rsid w:val="007E690F"/>
    <w:rsid w:val="007E7A3C"/>
    <w:rsid w:val="007E7D64"/>
    <w:rsid w:val="007E7F5E"/>
    <w:rsid w:val="007F087A"/>
    <w:rsid w:val="007F0DC9"/>
    <w:rsid w:val="007F180E"/>
    <w:rsid w:val="007F1EF0"/>
    <w:rsid w:val="007F2538"/>
    <w:rsid w:val="007F25A8"/>
    <w:rsid w:val="007F321C"/>
    <w:rsid w:val="007F438D"/>
    <w:rsid w:val="007F443E"/>
    <w:rsid w:val="007F480E"/>
    <w:rsid w:val="007F51C7"/>
    <w:rsid w:val="007F5495"/>
    <w:rsid w:val="007F59BD"/>
    <w:rsid w:val="007F5D6C"/>
    <w:rsid w:val="007F5FFD"/>
    <w:rsid w:val="007F67F9"/>
    <w:rsid w:val="007F69EC"/>
    <w:rsid w:val="007F6B81"/>
    <w:rsid w:val="007F7351"/>
    <w:rsid w:val="007F798B"/>
    <w:rsid w:val="007F7C79"/>
    <w:rsid w:val="007F7CF4"/>
    <w:rsid w:val="007F7D70"/>
    <w:rsid w:val="00801BD1"/>
    <w:rsid w:val="00802398"/>
    <w:rsid w:val="00802949"/>
    <w:rsid w:val="00802A05"/>
    <w:rsid w:val="00802C0E"/>
    <w:rsid w:val="00802CB1"/>
    <w:rsid w:val="0080373D"/>
    <w:rsid w:val="008042B6"/>
    <w:rsid w:val="0080467B"/>
    <w:rsid w:val="008048BD"/>
    <w:rsid w:val="0080496F"/>
    <w:rsid w:val="00804A75"/>
    <w:rsid w:val="00804BEA"/>
    <w:rsid w:val="0080577D"/>
    <w:rsid w:val="008057E7"/>
    <w:rsid w:val="008058BE"/>
    <w:rsid w:val="008058F2"/>
    <w:rsid w:val="008059C6"/>
    <w:rsid w:val="00806415"/>
    <w:rsid w:val="00807429"/>
    <w:rsid w:val="008075C3"/>
    <w:rsid w:val="0080766E"/>
    <w:rsid w:val="00807F6A"/>
    <w:rsid w:val="00807F9E"/>
    <w:rsid w:val="00810544"/>
    <w:rsid w:val="008106AF"/>
    <w:rsid w:val="00810B04"/>
    <w:rsid w:val="00810F4B"/>
    <w:rsid w:val="00812069"/>
    <w:rsid w:val="008127D9"/>
    <w:rsid w:val="008129B1"/>
    <w:rsid w:val="00812AD2"/>
    <w:rsid w:val="0081311D"/>
    <w:rsid w:val="008136A2"/>
    <w:rsid w:val="00813750"/>
    <w:rsid w:val="00813AF6"/>
    <w:rsid w:val="00813DCC"/>
    <w:rsid w:val="00814FAD"/>
    <w:rsid w:val="00816D32"/>
    <w:rsid w:val="0082006B"/>
    <w:rsid w:val="008211CE"/>
    <w:rsid w:val="00821F2F"/>
    <w:rsid w:val="0082243A"/>
    <w:rsid w:val="008225DD"/>
    <w:rsid w:val="00823ED4"/>
    <w:rsid w:val="008244A8"/>
    <w:rsid w:val="00824FF9"/>
    <w:rsid w:val="008255E2"/>
    <w:rsid w:val="00825789"/>
    <w:rsid w:val="0082592D"/>
    <w:rsid w:val="00825956"/>
    <w:rsid w:val="00825B0F"/>
    <w:rsid w:val="00825E39"/>
    <w:rsid w:val="0082614D"/>
    <w:rsid w:val="00827377"/>
    <w:rsid w:val="00827566"/>
    <w:rsid w:val="008277C4"/>
    <w:rsid w:val="00827BEC"/>
    <w:rsid w:val="0083075A"/>
    <w:rsid w:val="008313B1"/>
    <w:rsid w:val="008314E6"/>
    <w:rsid w:val="00831647"/>
    <w:rsid w:val="00831745"/>
    <w:rsid w:val="00831EF8"/>
    <w:rsid w:val="00831FDF"/>
    <w:rsid w:val="00832EB9"/>
    <w:rsid w:val="00833A09"/>
    <w:rsid w:val="00833C93"/>
    <w:rsid w:val="00833E7C"/>
    <w:rsid w:val="008350CF"/>
    <w:rsid w:val="00835438"/>
    <w:rsid w:val="008356EC"/>
    <w:rsid w:val="00835C3E"/>
    <w:rsid w:val="00836104"/>
    <w:rsid w:val="00836231"/>
    <w:rsid w:val="0083654A"/>
    <w:rsid w:val="008368A4"/>
    <w:rsid w:val="00837DB9"/>
    <w:rsid w:val="008409E9"/>
    <w:rsid w:val="00840CA3"/>
    <w:rsid w:val="00841046"/>
    <w:rsid w:val="008411BB"/>
    <w:rsid w:val="00841980"/>
    <w:rsid w:val="00843184"/>
    <w:rsid w:val="008436C4"/>
    <w:rsid w:val="00843B12"/>
    <w:rsid w:val="00843B45"/>
    <w:rsid w:val="00844065"/>
    <w:rsid w:val="00844390"/>
    <w:rsid w:val="0084447B"/>
    <w:rsid w:val="008446EE"/>
    <w:rsid w:val="0084504B"/>
    <w:rsid w:val="00845A53"/>
    <w:rsid w:val="00845BDF"/>
    <w:rsid w:val="008473DA"/>
    <w:rsid w:val="008475C1"/>
    <w:rsid w:val="0084775B"/>
    <w:rsid w:val="00847A12"/>
    <w:rsid w:val="00847C86"/>
    <w:rsid w:val="00850058"/>
    <w:rsid w:val="008503C2"/>
    <w:rsid w:val="00850F16"/>
    <w:rsid w:val="008512D2"/>
    <w:rsid w:val="00851B1E"/>
    <w:rsid w:val="00851FEF"/>
    <w:rsid w:val="008525A8"/>
    <w:rsid w:val="00852925"/>
    <w:rsid w:val="00852A10"/>
    <w:rsid w:val="0085390E"/>
    <w:rsid w:val="00853ED1"/>
    <w:rsid w:val="00854456"/>
    <w:rsid w:val="00854C3D"/>
    <w:rsid w:val="00854FA3"/>
    <w:rsid w:val="00855825"/>
    <w:rsid w:val="00855BB8"/>
    <w:rsid w:val="00855E43"/>
    <w:rsid w:val="0085643F"/>
    <w:rsid w:val="00856994"/>
    <w:rsid w:val="00856C41"/>
    <w:rsid w:val="00856DFB"/>
    <w:rsid w:val="0086062F"/>
    <w:rsid w:val="00860687"/>
    <w:rsid w:val="00860725"/>
    <w:rsid w:val="008608DF"/>
    <w:rsid w:val="00860A2B"/>
    <w:rsid w:val="00861131"/>
    <w:rsid w:val="008612AA"/>
    <w:rsid w:val="008613F7"/>
    <w:rsid w:val="0086183F"/>
    <w:rsid w:val="0086228B"/>
    <w:rsid w:val="0086243A"/>
    <w:rsid w:val="00862B9C"/>
    <w:rsid w:val="00863532"/>
    <w:rsid w:val="008639C6"/>
    <w:rsid w:val="00863A28"/>
    <w:rsid w:val="00864709"/>
    <w:rsid w:val="00864B82"/>
    <w:rsid w:val="00864C4E"/>
    <w:rsid w:val="00864F18"/>
    <w:rsid w:val="00865A22"/>
    <w:rsid w:val="0086653F"/>
    <w:rsid w:val="008666A7"/>
    <w:rsid w:val="00866EE6"/>
    <w:rsid w:val="0086730D"/>
    <w:rsid w:val="0087117F"/>
    <w:rsid w:val="00871696"/>
    <w:rsid w:val="00871C67"/>
    <w:rsid w:val="00871CC6"/>
    <w:rsid w:val="008721EC"/>
    <w:rsid w:val="00872221"/>
    <w:rsid w:val="00872252"/>
    <w:rsid w:val="00872318"/>
    <w:rsid w:val="0087242D"/>
    <w:rsid w:val="0087296C"/>
    <w:rsid w:val="00872D36"/>
    <w:rsid w:val="00872E23"/>
    <w:rsid w:val="008733D6"/>
    <w:rsid w:val="00874175"/>
    <w:rsid w:val="00874949"/>
    <w:rsid w:val="008750F9"/>
    <w:rsid w:val="00875714"/>
    <w:rsid w:val="0087621D"/>
    <w:rsid w:val="008765FF"/>
    <w:rsid w:val="00876D66"/>
    <w:rsid w:val="00876E52"/>
    <w:rsid w:val="0087738E"/>
    <w:rsid w:val="00877395"/>
    <w:rsid w:val="00877397"/>
    <w:rsid w:val="00877594"/>
    <w:rsid w:val="008800AC"/>
    <w:rsid w:val="00880594"/>
    <w:rsid w:val="00880C50"/>
    <w:rsid w:val="0088140A"/>
    <w:rsid w:val="0088183A"/>
    <w:rsid w:val="00881A64"/>
    <w:rsid w:val="00881D0D"/>
    <w:rsid w:val="00882190"/>
    <w:rsid w:val="008824CC"/>
    <w:rsid w:val="00882999"/>
    <w:rsid w:val="00882DDA"/>
    <w:rsid w:val="00883B29"/>
    <w:rsid w:val="00884482"/>
    <w:rsid w:val="008846D0"/>
    <w:rsid w:val="00884C0C"/>
    <w:rsid w:val="00885047"/>
    <w:rsid w:val="00885195"/>
    <w:rsid w:val="008857F3"/>
    <w:rsid w:val="00886745"/>
    <w:rsid w:val="00886B5C"/>
    <w:rsid w:val="00886D12"/>
    <w:rsid w:val="0088727F"/>
    <w:rsid w:val="00887D3F"/>
    <w:rsid w:val="008907C7"/>
    <w:rsid w:val="008910DD"/>
    <w:rsid w:val="00891195"/>
    <w:rsid w:val="00891A08"/>
    <w:rsid w:val="00892473"/>
    <w:rsid w:val="008927DA"/>
    <w:rsid w:val="00892B1E"/>
    <w:rsid w:val="00892C0E"/>
    <w:rsid w:val="00893344"/>
    <w:rsid w:val="0089398F"/>
    <w:rsid w:val="00893FE0"/>
    <w:rsid w:val="0089407E"/>
    <w:rsid w:val="008941A4"/>
    <w:rsid w:val="0089478D"/>
    <w:rsid w:val="00894B5D"/>
    <w:rsid w:val="00894B84"/>
    <w:rsid w:val="00894CF4"/>
    <w:rsid w:val="0089528B"/>
    <w:rsid w:val="00895776"/>
    <w:rsid w:val="00895AC1"/>
    <w:rsid w:val="0089616B"/>
    <w:rsid w:val="0089691A"/>
    <w:rsid w:val="00896A2F"/>
    <w:rsid w:val="00897295"/>
    <w:rsid w:val="00897855"/>
    <w:rsid w:val="008A012D"/>
    <w:rsid w:val="008A0147"/>
    <w:rsid w:val="008A0CA2"/>
    <w:rsid w:val="008A1171"/>
    <w:rsid w:val="008A1268"/>
    <w:rsid w:val="008A127C"/>
    <w:rsid w:val="008A13F1"/>
    <w:rsid w:val="008A1FC2"/>
    <w:rsid w:val="008A30EF"/>
    <w:rsid w:val="008A35C3"/>
    <w:rsid w:val="008A3C0E"/>
    <w:rsid w:val="008A413B"/>
    <w:rsid w:val="008A4341"/>
    <w:rsid w:val="008A4632"/>
    <w:rsid w:val="008A466D"/>
    <w:rsid w:val="008A4FCB"/>
    <w:rsid w:val="008A531A"/>
    <w:rsid w:val="008A54AC"/>
    <w:rsid w:val="008A54DD"/>
    <w:rsid w:val="008A5A34"/>
    <w:rsid w:val="008A5B52"/>
    <w:rsid w:val="008A5C34"/>
    <w:rsid w:val="008A5FDA"/>
    <w:rsid w:val="008A65C2"/>
    <w:rsid w:val="008A6605"/>
    <w:rsid w:val="008B0104"/>
    <w:rsid w:val="008B09B7"/>
    <w:rsid w:val="008B0EC7"/>
    <w:rsid w:val="008B1BCE"/>
    <w:rsid w:val="008B1CA2"/>
    <w:rsid w:val="008B2FD9"/>
    <w:rsid w:val="008B339E"/>
    <w:rsid w:val="008B35A3"/>
    <w:rsid w:val="008B3ACC"/>
    <w:rsid w:val="008B40F1"/>
    <w:rsid w:val="008B44C9"/>
    <w:rsid w:val="008B4A35"/>
    <w:rsid w:val="008B4A37"/>
    <w:rsid w:val="008B5A50"/>
    <w:rsid w:val="008B5B02"/>
    <w:rsid w:val="008B6440"/>
    <w:rsid w:val="008B77F9"/>
    <w:rsid w:val="008B7B24"/>
    <w:rsid w:val="008C0040"/>
    <w:rsid w:val="008C05D5"/>
    <w:rsid w:val="008C0686"/>
    <w:rsid w:val="008C0841"/>
    <w:rsid w:val="008C0B62"/>
    <w:rsid w:val="008C0F99"/>
    <w:rsid w:val="008C144C"/>
    <w:rsid w:val="008C1E5E"/>
    <w:rsid w:val="008C267D"/>
    <w:rsid w:val="008C28E1"/>
    <w:rsid w:val="008C2EF6"/>
    <w:rsid w:val="008C3803"/>
    <w:rsid w:val="008C3967"/>
    <w:rsid w:val="008C415C"/>
    <w:rsid w:val="008C4483"/>
    <w:rsid w:val="008C4802"/>
    <w:rsid w:val="008C4AEA"/>
    <w:rsid w:val="008C4FDF"/>
    <w:rsid w:val="008C53D1"/>
    <w:rsid w:val="008C5CA9"/>
    <w:rsid w:val="008C6272"/>
    <w:rsid w:val="008C6331"/>
    <w:rsid w:val="008C6DF5"/>
    <w:rsid w:val="008C762C"/>
    <w:rsid w:val="008D0783"/>
    <w:rsid w:val="008D158E"/>
    <w:rsid w:val="008D1639"/>
    <w:rsid w:val="008D1A85"/>
    <w:rsid w:val="008D1FD1"/>
    <w:rsid w:val="008D2B00"/>
    <w:rsid w:val="008D32BF"/>
    <w:rsid w:val="008D342D"/>
    <w:rsid w:val="008D4F68"/>
    <w:rsid w:val="008D5214"/>
    <w:rsid w:val="008D5272"/>
    <w:rsid w:val="008D556B"/>
    <w:rsid w:val="008D60A9"/>
    <w:rsid w:val="008D6650"/>
    <w:rsid w:val="008D6863"/>
    <w:rsid w:val="008D7113"/>
    <w:rsid w:val="008D7158"/>
    <w:rsid w:val="008D733F"/>
    <w:rsid w:val="008D7704"/>
    <w:rsid w:val="008D77F2"/>
    <w:rsid w:val="008D79DD"/>
    <w:rsid w:val="008D7A10"/>
    <w:rsid w:val="008D7E93"/>
    <w:rsid w:val="008E00FA"/>
    <w:rsid w:val="008E09D6"/>
    <w:rsid w:val="008E09F8"/>
    <w:rsid w:val="008E0B82"/>
    <w:rsid w:val="008E10A5"/>
    <w:rsid w:val="008E11D5"/>
    <w:rsid w:val="008E19C2"/>
    <w:rsid w:val="008E1CB6"/>
    <w:rsid w:val="008E21D0"/>
    <w:rsid w:val="008E2B99"/>
    <w:rsid w:val="008E322A"/>
    <w:rsid w:val="008E3A32"/>
    <w:rsid w:val="008E3EA8"/>
    <w:rsid w:val="008E3F8C"/>
    <w:rsid w:val="008E43BA"/>
    <w:rsid w:val="008E5233"/>
    <w:rsid w:val="008E75E7"/>
    <w:rsid w:val="008E7640"/>
    <w:rsid w:val="008E7838"/>
    <w:rsid w:val="008F0259"/>
    <w:rsid w:val="008F0265"/>
    <w:rsid w:val="008F0E5C"/>
    <w:rsid w:val="008F1A83"/>
    <w:rsid w:val="008F23CC"/>
    <w:rsid w:val="008F281A"/>
    <w:rsid w:val="008F2CA6"/>
    <w:rsid w:val="008F2DBA"/>
    <w:rsid w:val="008F30A8"/>
    <w:rsid w:val="008F3240"/>
    <w:rsid w:val="008F3AA4"/>
    <w:rsid w:val="008F3E9C"/>
    <w:rsid w:val="008F3FA6"/>
    <w:rsid w:val="008F424E"/>
    <w:rsid w:val="008F5243"/>
    <w:rsid w:val="008F56C7"/>
    <w:rsid w:val="008F59CD"/>
    <w:rsid w:val="008F5F10"/>
    <w:rsid w:val="008F6123"/>
    <w:rsid w:val="008F6C6F"/>
    <w:rsid w:val="008F6F85"/>
    <w:rsid w:val="008F76F1"/>
    <w:rsid w:val="008F7DA9"/>
    <w:rsid w:val="008F7DF5"/>
    <w:rsid w:val="009001C9"/>
    <w:rsid w:val="009001E1"/>
    <w:rsid w:val="009005DE"/>
    <w:rsid w:val="00900AF5"/>
    <w:rsid w:val="00900C93"/>
    <w:rsid w:val="0090111F"/>
    <w:rsid w:val="00901265"/>
    <w:rsid w:val="00901D2A"/>
    <w:rsid w:val="00902493"/>
    <w:rsid w:val="009027E9"/>
    <w:rsid w:val="00903810"/>
    <w:rsid w:val="00903AA2"/>
    <w:rsid w:val="009042B2"/>
    <w:rsid w:val="0090496F"/>
    <w:rsid w:val="00904983"/>
    <w:rsid w:val="00904B88"/>
    <w:rsid w:val="00904C4A"/>
    <w:rsid w:val="00905163"/>
    <w:rsid w:val="009052B8"/>
    <w:rsid w:val="00905975"/>
    <w:rsid w:val="00905ED2"/>
    <w:rsid w:val="00906028"/>
    <w:rsid w:val="00906CBB"/>
    <w:rsid w:val="009073B8"/>
    <w:rsid w:val="00907460"/>
    <w:rsid w:val="0090770F"/>
    <w:rsid w:val="00907AFD"/>
    <w:rsid w:val="00910BB3"/>
    <w:rsid w:val="00911BD7"/>
    <w:rsid w:val="00912391"/>
    <w:rsid w:val="0091298D"/>
    <w:rsid w:val="00913146"/>
    <w:rsid w:val="00913604"/>
    <w:rsid w:val="00913F32"/>
    <w:rsid w:val="0091458A"/>
    <w:rsid w:val="009152C3"/>
    <w:rsid w:val="0091562F"/>
    <w:rsid w:val="00915970"/>
    <w:rsid w:val="00915ABF"/>
    <w:rsid w:val="00916759"/>
    <w:rsid w:val="009169C3"/>
    <w:rsid w:val="00917377"/>
    <w:rsid w:val="0091742A"/>
    <w:rsid w:val="00917658"/>
    <w:rsid w:val="00917904"/>
    <w:rsid w:val="00917C50"/>
    <w:rsid w:val="009207BD"/>
    <w:rsid w:val="0092080C"/>
    <w:rsid w:val="00920F85"/>
    <w:rsid w:val="0092113F"/>
    <w:rsid w:val="00921B5E"/>
    <w:rsid w:val="00921CA0"/>
    <w:rsid w:val="00921D1A"/>
    <w:rsid w:val="00921F8F"/>
    <w:rsid w:val="009226D5"/>
    <w:rsid w:val="00922951"/>
    <w:rsid w:val="00922B3D"/>
    <w:rsid w:val="00922D4D"/>
    <w:rsid w:val="00923AAD"/>
    <w:rsid w:val="009242B8"/>
    <w:rsid w:val="00924A37"/>
    <w:rsid w:val="00924FEA"/>
    <w:rsid w:val="00925137"/>
    <w:rsid w:val="00925166"/>
    <w:rsid w:val="009253CD"/>
    <w:rsid w:val="00926C63"/>
    <w:rsid w:val="00926FAC"/>
    <w:rsid w:val="009276DE"/>
    <w:rsid w:val="00927784"/>
    <w:rsid w:val="00927909"/>
    <w:rsid w:val="0093079F"/>
    <w:rsid w:val="00930E7C"/>
    <w:rsid w:val="009313CA"/>
    <w:rsid w:val="00931EF9"/>
    <w:rsid w:val="00932853"/>
    <w:rsid w:val="0093333D"/>
    <w:rsid w:val="009335DF"/>
    <w:rsid w:val="00933A58"/>
    <w:rsid w:val="009348EF"/>
    <w:rsid w:val="00934E84"/>
    <w:rsid w:val="00935312"/>
    <w:rsid w:val="00935C28"/>
    <w:rsid w:val="009369D6"/>
    <w:rsid w:val="00936DC3"/>
    <w:rsid w:val="00936DD6"/>
    <w:rsid w:val="00936F9B"/>
    <w:rsid w:val="0093797A"/>
    <w:rsid w:val="00937C6A"/>
    <w:rsid w:val="00937E96"/>
    <w:rsid w:val="00937EA3"/>
    <w:rsid w:val="00940422"/>
    <w:rsid w:val="0094059B"/>
    <w:rsid w:val="009407E4"/>
    <w:rsid w:val="00940DFB"/>
    <w:rsid w:val="00941676"/>
    <w:rsid w:val="00941C2A"/>
    <w:rsid w:val="0094246F"/>
    <w:rsid w:val="00942904"/>
    <w:rsid w:val="00943108"/>
    <w:rsid w:val="0094382A"/>
    <w:rsid w:val="00943B25"/>
    <w:rsid w:val="00943E1F"/>
    <w:rsid w:val="00944BF0"/>
    <w:rsid w:val="00944C4E"/>
    <w:rsid w:val="00944C69"/>
    <w:rsid w:val="00945185"/>
    <w:rsid w:val="00945385"/>
    <w:rsid w:val="0094596D"/>
    <w:rsid w:val="00946802"/>
    <w:rsid w:val="009468E9"/>
    <w:rsid w:val="00946970"/>
    <w:rsid w:val="00946B7E"/>
    <w:rsid w:val="00947467"/>
    <w:rsid w:val="00947495"/>
    <w:rsid w:val="009475A0"/>
    <w:rsid w:val="00950B60"/>
    <w:rsid w:val="00950DF0"/>
    <w:rsid w:val="00951047"/>
    <w:rsid w:val="009511DB"/>
    <w:rsid w:val="00951600"/>
    <w:rsid w:val="00951F16"/>
    <w:rsid w:val="00952241"/>
    <w:rsid w:val="009523D1"/>
    <w:rsid w:val="009529E4"/>
    <w:rsid w:val="00952DEE"/>
    <w:rsid w:val="00953684"/>
    <w:rsid w:val="00953FB4"/>
    <w:rsid w:val="00953FCE"/>
    <w:rsid w:val="009542F6"/>
    <w:rsid w:val="00955A31"/>
    <w:rsid w:val="00956395"/>
    <w:rsid w:val="00956A38"/>
    <w:rsid w:val="00956BC7"/>
    <w:rsid w:val="00956D3A"/>
    <w:rsid w:val="00957438"/>
    <w:rsid w:val="009574AD"/>
    <w:rsid w:val="009575A6"/>
    <w:rsid w:val="00957BDD"/>
    <w:rsid w:val="00960B2F"/>
    <w:rsid w:val="00961089"/>
    <w:rsid w:val="00961118"/>
    <w:rsid w:val="00961706"/>
    <w:rsid w:val="009618F6"/>
    <w:rsid w:val="00961D13"/>
    <w:rsid w:val="0096222D"/>
    <w:rsid w:val="00962453"/>
    <w:rsid w:val="00962496"/>
    <w:rsid w:val="0096293B"/>
    <w:rsid w:val="009629FC"/>
    <w:rsid w:val="00962CA7"/>
    <w:rsid w:val="00963BB7"/>
    <w:rsid w:val="009643A9"/>
    <w:rsid w:val="00964AEA"/>
    <w:rsid w:val="00965087"/>
    <w:rsid w:val="00966A2D"/>
    <w:rsid w:val="00966C0A"/>
    <w:rsid w:val="00966E93"/>
    <w:rsid w:val="00967B8B"/>
    <w:rsid w:val="0097042A"/>
    <w:rsid w:val="00970572"/>
    <w:rsid w:val="009707B5"/>
    <w:rsid w:val="00970F8B"/>
    <w:rsid w:val="00971000"/>
    <w:rsid w:val="00971ADA"/>
    <w:rsid w:val="0097280C"/>
    <w:rsid w:val="0097296B"/>
    <w:rsid w:val="0097346E"/>
    <w:rsid w:val="009738A7"/>
    <w:rsid w:val="00973A7A"/>
    <w:rsid w:val="00973B42"/>
    <w:rsid w:val="009751AE"/>
    <w:rsid w:val="0097547D"/>
    <w:rsid w:val="009754B9"/>
    <w:rsid w:val="00975998"/>
    <w:rsid w:val="00975C5B"/>
    <w:rsid w:val="009763BB"/>
    <w:rsid w:val="00976ABB"/>
    <w:rsid w:val="00976EEE"/>
    <w:rsid w:val="00977119"/>
    <w:rsid w:val="0097728A"/>
    <w:rsid w:val="009800BE"/>
    <w:rsid w:val="00981543"/>
    <w:rsid w:val="00981801"/>
    <w:rsid w:val="00981D77"/>
    <w:rsid w:val="00982140"/>
    <w:rsid w:val="00982378"/>
    <w:rsid w:val="009826EB"/>
    <w:rsid w:val="00982B44"/>
    <w:rsid w:val="00982F57"/>
    <w:rsid w:val="009839FA"/>
    <w:rsid w:val="00983B64"/>
    <w:rsid w:val="009842B4"/>
    <w:rsid w:val="00984BBF"/>
    <w:rsid w:val="00984F2B"/>
    <w:rsid w:val="009851DD"/>
    <w:rsid w:val="0098539C"/>
    <w:rsid w:val="0098549C"/>
    <w:rsid w:val="00985B95"/>
    <w:rsid w:val="00985C24"/>
    <w:rsid w:val="00986455"/>
    <w:rsid w:val="009876FB"/>
    <w:rsid w:val="009876FF"/>
    <w:rsid w:val="009879F6"/>
    <w:rsid w:val="00987D72"/>
    <w:rsid w:val="0099006C"/>
    <w:rsid w:val="009900BB"/>
    <w:rsid w:val="00990A09"/>
    <w:rsid w:val="00991094"/>
    <w:rsid w:val="0099112C"/>
    <w:rsid w:val="009912DF"/>
    <w:rsid w:val="00991375"/>
    <w:rsid w:val="0099188D"/>
    <w:rsid w:val="00991C14"/>
    <w:rsid w:val="0099267F"/>
    <w:rsid w:val="0099445E"/>
    <w:rsid w:val="009951EA"/>
    <w:rsid w:val="009955AF"/>
    <w:rsid w:val="00995A29"/>
    <w:rsid w:val="00995EB8"/>
    <w:rsid w:val="009960D3"/>
    <w:rsid w:val="009965F6"/>
    <w:rsid w:val="00996D14"/>
    <w:rsid w:val="00996F60"/>
    <w:rsid w:val="00996F77"/>
    <w:rsid w:val="009976A5"/>
    <w:rsid w:val="00997B1E"/>
    <w:rsid w:val="009A028E"/>
    <w:rsid w:val="009A0644"/>
    <w:rsid w:val="009A079C"/>
    <w:rsid w:val="009A13B3"/>
    <w:rsid w:val="009A176A"/>
    <w:rsid w:val="009A1888"/>
    <w:rsid w:val="009A1AA5"/>
    <w:rsid w:val="009A1B35"/>
    <w:rsid w:val="009A1C8B"/>
    <w:rsid w:val="009A1E03"/>
    <w:rsid w:val="009A220A"/>
    <w:rsid w:val="009A2405"/>
    <w:rsid w:val="009A29B0"/>
    <w:rsid w:val="009A2AAA"/>
    <w:rsid w:val="009A2AAD"/>
    <w:rsid w:val="009A2F28"/>
    <w:rsid w:val="009A391B"/>
    <w:rsid w:val="009A39C7"/>
    <w:rsid w:val="009A3F27"/>
    <w:rsid w:val="009A45E3"/>
    <w:rsid w:val="009A466B"/>
    <w:rsid w:val="009A4C35"/>
    <w:rsid w:val="009A4C96"/>
    <w:rsid w:val="009A51BB"/>
    <w:rsid w:val="009A5FC5"/>
    <w:rsid w:val="009A6A28"/>
    <w:rsid w:val="009A6B84"/>
    <w:rsid w:val="009A782A"/>
    <w:rsid w:val="009B0349"/>
    <w:rsid w:val="009B07DE"/>
    <w:rsid w:val="009B0BF8"/>
    <w:rsid w:val="009B0F5A"/>
    <w:rsid w:val="009B118B"/>
    <w:rsid w:val="009B1673"/>
    <w:rsid w:val="009B17AA"/>
    <w:rsid w:val="009B2495"/>
    <w:rsid w:val="009B2B79"/>
    <w:rsid w:val="009B36BD"/>
    <w:rsid w:val="009B3AC0"/>
    <w:rsid w:val="009B3C9C"/>
    <w:rsid w:val="009B3ECA"/>
    <w:rsid w:val="009B4328"/>
    <w:rsid w:val="009B4D95"/>
    <w:rsid w:val="009B572D"/>
    <w:rsid w:val="009B5BA4"/>
    <w:rsid w:val="009B6151"/>
    <w:rsid w:val="009B6483"/>
    <w:rsid w:val="009B6FDF"/>
    <w:rsid w:val="009B73A7"/>
    <w:rsid w:val="009B7D70"/>
    <w:rsid w:val="009C00AA"/>
    <w:rsid w:val="009C081A"/>
    <w:rsid w:val="009C0A68"/>
    <w:rsid w:val="009C0B8C"/>
    <w:rsid w:val="009C0D91"/>
    <w:rsid w:val="009C107B"/>
    <w:rsid w:val="009C15BA"/>
    <w:rsid w:val="009C1BD3"/>
    <w:rsid w:val="009C1CD8"/>
    <w:rsid w:val="009C2632"/>
    <w:rsid w:val="009C26BF"/>
    <w:rsid w:val="009C2E28"/>
    <w:rsid w:val="009C347F"/>
    <w:rsid w:val="009C35C0"/>
    <w:rsid w:val="009C3662"/>
    <w:rsid w:val="009C3E8E"/>
    <w:rsid w:val="009C4B9E"/>
    <w:rsid w:val="009C5708"/>
    <w:rsid w:val="009C69A7"/>
    <w:rsid w:val="009C6A35"/>
    <w:rsid w:val="009C7224"/>
    <w:rsid w:val="009D00AC"/>
    <w:rsid w:val="009D0360"/>
    <w:rsid w:val="009D0367"/>
    <w:rsid w:val="009D0811"/>
    <w:rsid w:val="009D0A09"/>
    <w:rsid w:val="009D0C09"/>
    <w:rsid w:val="009D2154"/>
    <w:rsid w:val="009D36E5"/>
    <w:rsid w:val="009D49C4"/>
    <w:rsid w:val="009D4C8A"/>
    <w:rsid w:val="009D5FB1"/>
    <w:rsid w:val="009D6522"/>
    <w:rsid w:val="009D65E8"/>
    <w:rsid w:val="009D6B38"/>
    <w:rsid w:val="009D6D52"/>
    <w:rsid w:val="009D6FDC"/>
    <w:rsid w:val="009D77B4"/>
    <w:rsid w:val="009D77F2"/>
    <w:rsid w:val="009E084D"/>
    <w:rsid w:val="009E0A29"/>
    <w:rsid w:val="009E10FC"/>
    <w:rsid w:val="009E1949"/>
    <w:rsid w:val="009E1E5F"/>
    <w:rsid w:val="009E286B"/>
    <w:rsid w:val="009E291E"/>
    <w:rsid w:val="009E3AFD"/>
    <w:rsid w:val="009E3C59"/>
    <w:rsid w:val="009E3FE1"/>
    <w:rsid w:val="009E42CA"/>
    <w:rsid w:val="009E44E6"/>
    <w:rsid w:val="009E4886"/>
    <w:rsid w:val="009E4D77"/>
    <w:rsid w:val="009E5017"/>
    <w:rsid w:val="009E56F7"/>
    <w:rsid w:val="009E5C67"/>
    <w:rsid w:val="009E5CA9"/>
    <w:rsid w:val="009E5D57"/>
    <w:rsid w:val="009E64D2"/>
    <w:rsid w:val="009E6AF5"/>
    <w:rsid w:val="009E6D19"/>
    <w:rsid w:val="009E7186"/>
    <w:rsid w:val="009E736C"/>
    <w:rsid w:val="009E7DFF"/>
    <w:rsid w:val="009F0335"/>
    <w:rsid w:val="009F052E"/>
    <w:rsid w:val="009F055F"/>
    <w:rsid w:val="009F0777"/>
    <w:rsid w:val="009F1570"/>
    <w:rsid w:val="009F15A8"/>
    <w:rsid w:val="009F1AA2"/>
    <w:rsid w:val="009F1AC3"/>
    <w:rsid w:val="009F2A04"/>
    <w:rsid w:val="009F2E8E"/>
    <w:rsid w:val="009F30CC"/>
    <w:rsid w:val="009F38A7"/>
    <w:rsid w:val="009F4480"/>
    <w:rsid w:val="009F5361"/>
    <w:rsid w:val="009F55C0"/>
    <w:rsid w:val="009F60E5"/>
    <w:rsid w:val="009F705F"/>
    <w:rsid w:val="009F767E"/>
    <w:rsid w:val="009F7A4F"/>
    <w:rsid w:val="009F7E96"/>
    <w:rsid w:val="00A00113"/>
    <w:rsid w:val="00A003C8"/>
    <w:rsid w:val="00A00697"/>
    <w:rsid w:val="00A006F3"/>
    <w:rsid w:val="00A00F5C"/>
    <w:rsid w:val="00A014FE"/>
    <w:rsid w:val="00A01815"/>
    <w:rsid w:val="00A021F8"/>
    <w:rsid w:val="00A02577"/>
    <w:rsid w:val="00A028DD"/>
    <w:rsid w:val="00A029E6"/>
    <w:rsid w:val="00A02D89"/>
    <w:rsid w:val="00A03142"/>
    <w:rsid w:val="00A03453"/>
    <w:rsid w:val="00A03563"/>
    <w:rsid w:val="00A04705"/>
    <w:rsid w:val="00A0552E"/>
    <w:rsid w:val="00A057BA"/>
    <w:rsid w:val="00A05863"/>
    <w:rsid w:val="00A0670A"/>
    <w:rsid w:val="00A068D9"/>
    <w:rsid w:val="00A069A4"/>
    <w:rsid w:val="00A06BB7"/>
    <w:rsid w:val="00A06ECD"/>
    <w:rsid w:val="00A07ACD"/>
    <w:rsid w:val="00A07DFE"/>
    <w:rsid w:val="00A111D7"/>
    <w:rsid w:val="00A1132C"/>
    <w:rsid w:val="00A113B7"/>
    <w:rsid w:val="00A1149C"/>
    <w:rsid w:val="00A11867"/>
    <w:rsid w:val="00A11CE6"/>
    <w:rsid w:val="00A11D59"/>
    <w:rsid w:val="00A12025"/>
    <w:rsid w:val="00A1212B"/>
    <w:rsid w:val="00A12AF1"/>
    <w:rsid w:val="00A12C21"/>
    <w:rsid w:val="00A133E7"/>
    <w:rsid w:val="00A138ED"/>
    <w:rsid w:val="00A139B1"/>
    <w:rsid w:val="00A140A3"/>
    <w:rsid w:val="00A145AF"/>
    <w:rsid w:val="00A145E4"/>
    <w:rsid w:val="00A152BD"/>
    <w:rsid w:val="00A152E4"/>
    <w:rsid w:val="00A15B6B"/>
    <w:rsid w:val="00A15DF4"/>
    <w:rsid w:val="00A15EB0"/>
    <w:rsid w:val="00A162FB"/>
    <w:rsid w:val="00A16361"/>
    <w:rsid w:val="00A17958"/>
    <w:rsid w:val="00A202AD"/>
    <w:rsid w:val="00A209F7"/>
    <w:rsid w:val="00A216DE"/>
    <w:rsid w:val="00A217F9"/>
    <w:rsid w:val="00A21E42"/>
    <w:rsid w:val="00A222D4"/>
    <w:rsid w:val="00A22890"/>
    <w:rsid w:val="00A22F71"/>
    <w:rsid w:val="00A236D6"/>
    <w:rsid w:val="00A2373E"/>
    <w:rsid w:val="00A23DFF"/>
    <w:rsid w:val="00A24120"/>
    <w:rsid w:val="00A241A6"/>
    <w:rsid w:val="00A242F4"/>
    <w:rsid w:val="00A249BA"/>
    <w:rsid w:val="00A24B83"/>
    <w:rsid w:val="00A24F71"/>
    <w:rsid w:val="00A257F0"/>
    <w:rsid w:val="00A25A82"/>
    <w:rsid w:val="00A25F5B"/>
    <w:rsid w:val="00A263AC"/>
    <w:rsid w:val="00A26446"/>
    <w:rsid w:val="00A2648C"/>
    <w:rsid w:val="00A26596"/>
    <w:rsid w:val="00A265F9"/>
    <w:rsid w:val="00A26B66"/>
    <w:rsid w:val="00A270D4"/>
    <w:rsid w:val="00A2740D"/>
    <w:rsid w:val="00A277D5"/>
    <w:rsid w:val="00A279CE"/>
    <w:rsid w:val="00A300A7"/>
    <w:rsid w:val="00A3039E"/>
    <w:rsid w:val="00A3056F"/>
    <w:rsid w:val="00A30AD1"/>
    <w:rsid w:val="00A310BE"/>
    <w:rsid w:val="00A31FEB"/>
    <w:rsid w:val="00A3245C"/>
    <w:rsid w:val="00A32851"/>
    <w:rsid w:val="00A32A94"/>
    <w:rsid w:val="00A32C00"/>
    <w:rsid w:val="00A32DD3"/>
    <w:rsid w:val="00A33161"/>
    <w:rsid w:val="00A335F9"/>
    <w:rsid w:val="00A33660"/>
    <w:rsid w:val="00A33674"/>
    <w:rsid w:val="00A33795"/>
    <w:rsid w:val="00A3394B"/>
    <w:rsid w:val="00A33A1D"/>
    <w:rsid w:val="00A33AE8"/>
    <w:rsid w:val="00A33BA4"/>
    <w:rsid w:val="00A33BB9"/>
    <w:rsid w:val="00A3455A"/>
    <w:rsid w:val="00A3494A"/>
    <w:rsid w:val="00A352D5"/>
    <w:rsid w:val="00A35530"/>
    <w:rsid w:val="00A35D92"/>
    <w:rsid w:val="00A3652F"/>
    <w:rsid w:val="00A36820"/>
    <w:rsid w:val="00A36950"/>
    <w:rsid w:val="00A374F4"/>
    <w:rsid w:val="00A37B04"/>
    <w:rsid w:val="00A37C81"/>
    <w:rsid w:val="00A37F02"/>
    <w:rsid w:val="00A40177"/>
    <w:rsid w:val="00A402AD"/>
    <w:rsid w:val="00A406B7"/>
    <w:rsid w:val="00A40839"/>
    <w:rsid w:val="00A4092A"/>
    <w:rsid w:val="00A4117B"/>
    <w:rsid w:val="00A41474"/>
    <w:rsid w:val="00A41AAD"/>
    <w:rsid w:val="00A41C1F"/>
    <w:rsid w:val="00A41DD2"/>
    <w:rsid w:val="00A424FD"/>
    <w:rsid w:val="00A42D65"/>
    <w:rsid w:val="00A4320B"/>
    <w:rsid w:val="00A4324F"/>
    <w:rsid w:val="00A435C4"/>
    <w:rsid w:val="00A43AB2"/>
    <w:rsid w:val="00A440A5"/>
    <w:rsid w:val="00A442A6"/>
    <w:rsid w:val="00A4448F"/>
    <w:rsid w:val="00A44D7B"/>
    <w:rsid w:val="00A44E94"/>
    <w:rsid w:val="00A46ACF"/>
    <w:rsid w:val="00A46B88"/>
    <w:rsid w:val="00A47C72"/>
    <w:rsid w:val="00A47E47"/>
    <w:rsid w:val="00A47EBF"/>
    <w:rsid w:val="00A5071C"/>
    <w:rsid w:val="00A50DD6"/>
    <w:rsid w:val="00A50E16"/>
    <w:rsid w:val="00A5168A"/>
    <w:rsid w:val="00A51A07"/>
    <w:rsid w:val="00A5280E"/>
    <w:rsid w:val="00A52E13"/>
    <w:rsid w:val="00A53308"/>
    <w:rsid w:val="00A537A2"/>
    <w:rsid w:val="00A53CBF"/>
    <w:rsid w:val="00A5405F"/>
    <w:rsid w:val="00A549CE"/>
    <w:rsid w:val="00A54A28"/>
    <w:rsid w:val="00A56004"/>
    <w:rsid w:val="00A562E0"/>
    <w:rsid w:val="00A5640E"/>
    <w:rsid w:val="00A567CD"/>
    <w:rsid w:val="00A568EF"/>
    <w:rsid w:val="00A56AA4"/>
    <w:rsid w:val="00A56D0E"/>
    <w:rsid w:val="00A6028A"/>
    <w:rsid w:val="00A602D6"/>
    <w:rsid w:val="00A603AA"/>
    <w:rsid w:val="00A611A1"/>
    <w:rsid w:val="00A6121E"/>
    <w:rsid w:val="00A612AE"/>
    <w:rsid w:val="00A61538"/>
    <w:rsid w:val="00A619C8"/>
    <w:rsid w:val="00A6261E"/>
    <w:rsid w:val="00A62A66"/>
    <w:rsid w:val="00A63D9A"/>
    <w:rsid w:val="00A64946"/>
    <w:rsid w:val="00A64EFD"/>
    <w:rsid w:val="00A64F73"/>
    <w:rsid w:val="00A652BE"/>
    <w:rsid w:val="00A65504"/>
    <w:rsid w:val="00A65884"/>
    <w:rsid w:val="00A65898"/>
    <w:rsid w:val="00A659D2"/>
    <w:rsid w:val="00A660B8"/>
    <w:rsid w:val="00A66114"/>
    <w:rsid w:val="00A665BB"/>
    <w:rsid w:val="00A666AE"/>
    <w:rsid w:val="00A675F0"/>
    <w:rsid w:val="00A70573"/>
    <w:rsid w:val="00A70676"/>
    <w:rsid w:val="00A70FEA"/>
    <w:rsid w:val="00A72297"/>
    <w:rsid w:val="00A72548"/>
    <w:rsid w:val="00A726A5"/>
    <w:rsid w:val="00A726D4"/>
    <w:rsid w:val="00A729AE"/>
    <w:rsid w:val="00A729F3"/>
    <w:rsid w:val="00A731E9"/>
    <w:rsid w:val="00A74070"/>
    <w:rsid w:val="00A74715"/>
    <w:rsid w:val="00A755B4"/>
    <w:rsid w:val="00A756C2"/>
    <w:rsid w:val="00A757F6"/>
    <w:rsid w:val="00A7612D"/>
    <w:rsid w:val="00A7618E"/>
    <w:rsid w:val="00A76B72"/>
    <w:rsid w:val="00A779D8"/>
    <w:rsid w:val="00A807E1"/>
    <w:rsid w:val="00A81494"/>
    <w:rsid w:val="00A814AB"/>
    <w:rsid w:val="00A817CF"/>
    <w:rsid w:val="00A818ED"/>
    <w:rsid w:val="00A81914"/>
    <w:rsid w:val="00A81AD7"/>
    <w:rsid w:val="00A81B34"/>
    <w:rsid w:val="00A81FF6"/>
    <w:rsid w:val="00A82047"/>
    <w:rsid w:val="00A824E8"/>
    <w:rsid w:val="00A82615"/>
    <w:rsid w:val="00A82BB4"/>
    <w:rsid w:val="00A82E2E"/>
    <w:rsid w:val="00A834DD"/>
    <w:rsid w:val="00A8368C"/>
    <w:rsid w:val="00A83750"/>
    <w:rsid w:val="00A8487E"/>
    <w:rsid w:val="00A84B4B"/>
    <w:rsid w:val="00A84BB9"/>
    <w:rsid w:val="00A8565C"/>
    <w:rsid w:val="00A85707"/>
    <w:rsid w:val="00A86279"/>
    <w:rsid w:val="00A868F3"/>
    <w:rsid w:val="00A869FC"/>
    <w:rsid w:val="00A87217"/>
    <w:rsid w:val="00A87C91"/>
    <w:rsid w:val="00A87F8A"/>
    <w:rsid w:val="00A90EB0"/>
    <w:rsid w:val="00A910A1"/>
    <w:rsid w:val="00A91D0D"/>
    <w:rsid w:val="00A926B1"/>
    <w:rsid w:val="00A9278F"/>
    <w:rsid w:val="00A92DEA"/>
    <w:rsid w:val="00A92EC3"/>
    <w:rsid w:val="00A934C0"/>
    <w:rsid w:val="00A9450D"/>
    <w:rsid w:val="00A946B7"/>
    <w:rsid w:val="00A94E03"/>
    <w:rsid w:val="00A95EB4"/>
    <w:rsid w:val="00A960D2"/>
    <w:rsid w:val="00A961F6"/>
    <w:rsid w:val="00A96586"/>
    <w:rsid w:val="00A966C4"/>
    <w:rsid w:val="00A96DC9"/>
    <w:rsid w:val="00A97562"/>
    <w:rsid w:val="00A97BD3"/>
    <w:rsid w:val="00A97E7A"/>
    <w:rsid w:val="00AA08A2"/>
    <w:rsid w:val="00AA09AD"/>
    <w:rsid w:val="00AA0EE5"/>
    <w:rsid w:val="00AA1137"/>
    <w:rsid w:val="00AA1D95"/>
    <w:rsid w:val="00AA1EBB"/>
    <w:rsid w:val="00AA22CC"/>
    <w:rsid w:val="00AA245B"/>
    <w:rsid w:val="00AA2C64"/>
    <w:rsid w:val="00AA3924"/>
    <w:rsid w:val="00AA3930"/>
    <w:rsid w:val="00AA3F34"/>
    <w:rsid w:val="00AA43F9"/>
    <w:rsid w:val="00AA4B50"/>
    <w:rsid w:val="00AA5A93"/>
    <w:rsid w:val="00AA5D2D"/>
    <w:rsid w:val="00AA5E0A"/>
    <w:rsid w:val="00AA5F2A"/>
    <w:rsid w:val="00AA62A5"/>
    <w:rsid w:val="00AA65FB"/>
    <w:rsid w:val="00AA683C"/>
    <w:rsid w:val="00AA6AF8"/>
    <w:rsid w:val="00AA6D5E"/>
    <w:rsid w:val="00AA7C48"/>
    <w:rsid w:val="00AB0130"/>
    <w:rsid w:val="00AB0E69"/>
    <w:rsid w:val="00AB0FBB"/>
    <w:rsid w:val="00AB15D5"/>
    <w:rsid w:val="00AB2325"/>
    <w:rsid w:val="00AB2357"/>
    <w:rsid w:val="00AB2A58"/>
    <w:rsid w:val="00AB2C1B"/>
    <w:rsid w:val="00AB3531"/>
    <w:rsid w:val="00AB3BCF"/>
    <w:rsid w:val="00AB489C"/>
    <w:rsid w:val="00AB4CDC"/>
    <w:rsid w:val="00AB52B7"/>
    <w:rsid w:val="00AB582B"/>
    <w:rsid w:val="00AB59A8"/>
    <w:rsid w:val="00AB61D3"/>
    <w:rsid w:val="00AB6305"/>
    <w:rsid w:val="00AB690E"/>
    <w:rsid w:val="00AB6939"/>
    <w:rsid w:val="00AB6B62"/>
    <w:rsid w:val="00AC0B97"/>
    <w:rsid w:val="00AC0D6D"/>
    <w:rsid w:val="00AC1E3D"/>
    <w:rsid w:val="00AC28A8"/>
    <w:rsid w:val="00AC2C87"/>
    <w:rsid w:val="00AC3000"/>
    <w:rsid w:val="00AC30DC"/>
    <w:rsid w:val="00AC376B"/>
    <w:rsid w:val="00AC3BAC"/>
    <w:rsid w:val="00AC52D4"/>
    <w:rsid w:val="00AC560A"/>
    <w:rsid w:val="00AC6519"/>
    <w:rsid w:val="00AC65BA"/>
    <w:rsid w:val="00AC68B3"/>
    <w:rsid w:val="00AC79F7"/>
    <w:rsid w:val="00AC7BDD"/>
    <w:rsid w:val="00AC7C36"/>
    <w:rsid w:val="00AD031E"/>
    <w:rsid w:val="00AD1051"/>
    <w:rsid w:val="00AD1C03"/>
    <w:rsid w:val="00AD1CE7"/>
    <w:rsid w:val="00AD2070"/>
    <w:rsid w:val="00AD255D"/>
    <w:rsid w:val="00AD258A"/>
    <w:rsid w:val="00AD28AF"/>
    <w:rsid w:val="00AD2AE3"/>
    <w:rsid w:val="00AD305C"/>
    <w:rsid w:val="00AD4432"/>
    <w:rsid w:val="00AD4F3F"/>
    <w:rsid w:val="00AD520D"/>
    <w:rsid w:val="00AD5A08"/>
    <w:rsid w:val="00AD5FE1"/>
    <w:rsid w:val="00AD672D"/>
    <w:rsid w:val="00AD6B82"/>
    <w:rsid w:val="00AD7838"/>
    <w:rsid w:val="00AD7900"/>
    <w:rsid w:val="00AD7C9B"/>
    <w:rsid w:val="00AE06B4"/>
    <w:rsid w:val="00AE0A8B"/>
    <w:rsid w:val="00AE0ABD"/>
    <w:rsid w:val="00AE0BE4"/>
    <w:rsid w:val="00AE0F2A"/>
    <w:rsid w:val="00AE0FBF"/>
    <w:rsid w:val="00AE1097"/>
    <w:rsid w:val="00AE14EF"/>
    <w:rsid w:val="00AE177F"/>
    <w:rsid w:val="00AE19E4"/>
    <w:rsid w:val="00AE1A4D"/>
    <w:rsid w:val="00AE1A9A"/>
    <w:rsid w:val="00AE1F64"/>
    <w:rsid w:val="00AE21A9"/>
    <w:rsid w:val="00AE26B3"/>
    <w:rsid w:val="00AE2912"/>
    <w:rsid w:val="00AE3150"/>
    <w:rsid w:val="00AE33F0"/>
    <w:rsid w:val="00AE4FCF"/>
    <w:rsid w:val="00AE5A2B"/>
    <w:rsid w:val="00AE5CF0"/>
    <w:rsid w:val="00AE6B4A"/>
    <w:rsid w:val="00AE6D6C"/>
    <w:rsid w:val="00AE700E"/>
    <w:rsid w:val="00AE7BB9"/>
    <w:rsid w:val="00AE7E2A"/>
    <w:rsid w:val="00AE7F05"/>
    <w:rsid w:val="00AF0157"/>
    <w:rsid w:val="00AF151A"/>
    <w:rsid w:val="00AF2135"/>
    <w:rsid w:val="00AF25C9"/>
    <w:rsid w:val="00AF300D"/>
    <w:rsid w:val="00AF3109"/>
    <w:rsid w:val="00AF33E6"/>
    <w:rsid w:val="00AF36AB"/>
    <w:rsid w:val="00AF3BFC"/>
    <w:rsid w:val="00AF3D9A"/>
    <w:rsid w:val="00AF4212"/>
    <w:rsid w:val="00AF4586"/>
    <w:rsid w:val="00AF4B54"/>
    <w:rsid w:val="00AF5280"/>
    <w:rsid w:val="00AF5A17"/>
    <w:rsid w:val="00AF5A5F"/>
    <w:rsid w:val="00AF5BFB"/>
    <w:rsid w:val="00AF5EB2"/>
    <w:rsid w:val="00AF5F5C"/>
    <w:rsid w:val="00AF6539"/>
    <w:rsid w:val="00AF65C0"/>
    <w:rsid w:val="00AF6A7D"/>
    <w:rsid w:val="00AF6C41"/>
    <w:rsid w:val="00AF6C6B"/>
    <w:rsid w:val="00AF6F15"/>
    <w:rsid w:val="00AF7120"/>
    <w:rsid w:val="00AF7BA2"/>
    <w:rsid w:val="00B001A9"/>
    <w:rsid w:val="00B01904"/>
    <w:rsid w:val="00B02004"/>
    <w:rsid w:val="00B02329"/>
    <w:rsid w:val="00B0338E"/>
    <w:rsid w:val="00B0341F"/>
    <w:rsid w:val="00B039E0"/>
    <w:rsid w:val="00B03B6B"/>
    <w:rsid w:val="00B03F4B"/>
    <w:rsid w:val="00B04523"/>
    <w:rsid w:val="00B0453D"/>
    <w:rsid w:val="00B05A23"/>
    <w:rsid w:val="00B0650C"/>
    <w:rsid w:val="00B10853"/>
    <w:rsid w:val="00B10CBA"/>
    <w:rsid w:val="00B10D56"/>
    <w:rsid w:val="00B10D9C"/>
    <w:rsid w:val="00B110BD"/>
    <w:rsid w:val="00B12095"/>
    <w:rsid w:val="00B12342"/>
    <w:rsid w:val="00B12A3B"/>
    <w:rsid w:val="00B12FED"/>
    <w:rsid w:val="00B13090"/>
    <w:rsid w:val="00B13310"/>
    <w:rsid w:val="00B13352"/>
    <w:rsid w:val="00B1385A"/>
    <w:rsid w:val="00B13CB7"/>
    <w:rsid w:val="00B1445D"/>
    <w:rsid w:val="00B14710"/>
    <w:rsid w:val="00B1475B"/>
    <w:rsid w:val="00B14E60"/>
    <w:rsid w:val="00B14FB8"/>
    <w:rsid w:val="00B156C3"/>
    <w:rsid w:val="00B158FA"/>
    <w:rsid w:val="00B160E1"/>
    <w:rsid w:val="00B17576"/>
    <w:rsid w:val="00B178D0"/>
    <w:rsid w:val="00B1799F"/>
    <w:rsid w:val="00B20405"/>
    <w:rsid w:val="00B20636"/>
    <w:rsid w:val="00B2078B"/>
    <w:rsid w:val="00B20FE6"/>
    <w:rsid w:val="00B210C6"/>
    <w:rsid w:val="00B21590"/>
    <w:rsid w:val="00B2228A"/>
    <w:rsid w:val="00B22639"/>
    <w:rsid w:val="00B231F7"/>
    <w:rsid w:val="00B236CA"/>
    <w:rsid w:val="00B2383E"/>
    <w:rsid w:val="00B23C18"/>
    <w:rsid w:val="00B23F3A"/>
    <w:rsid w:val="00B24290"/>
    <w:rsid w:val="00B244B7"/>
    <w:rsid w:val="00B249CB"/>
    <w:rsid w:val="00B259C9"/>
    <w:rsid w:val="00B260C6"/>
    <w:rsid w:val="00B266FB"/>
    <w:rsid w:val="00B2676D"/>
    <w:rsid w:val="00B27228"/>
    <w:rsid w:val="00B274F5"/>
    <w:rsid w:val="00B2771E"/>
    <w:rsid w:val="00B27BF6"/>
    <w:rsid w:val="00B3030D"/>
    <w:rsid w:val="00B304AF"/>
    <w:rsid w:val="00B30624"/>
    <w:rsid w:val="00B3094D"/>
    <w:rsid w:val="00B310B4"/>
    <w:rsid w:val="00B314A5"/>
    <w:rsid w:val="00B31666"/>
    <w:rsid w:val="00B31A02"/>
    <w:rsid w:val="00B3232E"/>
    <w:rsid w:val="00B3259A"/>
    <w:rsid w:val="00B32851"/>
    <w:rsid w:val="00B3291F"/>
    <w:rsid w:val="00B32BC0"/>
    <w:rsid w:val="00B32CC1"/>
    <w:rsid w:val="00B32D72"/>
    <w:rsid w:val="00B33124"/>
    <w:rsid w:val="00B331DD"/>
    <w:rsid w:val="00B3448D"/>
    <w:rsid w:val="00B3451C"/>
    <w:rsid w:val="00B34533"/>
    <w:rsid w:val="00B34C47"/>
    <w:rsid w:val="00B3536E"/>
    <w:rsid w:val="00B372AD"/>
    <w:rsid w:val="00B373D7"/>
    <w:rsid w:val="00B37D7C"/>
    <w:rsid w:val="00B37E76"/>
    <w:rsid w:val="00B401B2"/>
    <w:rsid w:val="00B4022A"/>
    <w:rsid w:val="00B402CB"/>
    <w:rsid w:val="00B40710"/>
    <w:rsid w:val="00B40968"/>
    <w:rsid w:val="00B40BB7"/>
    <w:rsid w:val="00B40C7A"/>
    <w:rsid w:val="00B40CEA"/>
    <w:rsid w:val="00B40E02"/>
    <w:rsid w:val="00B40FF0"/>
    <w:rsid w:val="00B4166B"/>
    <w:rsid w:val="00B41CDF"/>
    <w:rsid w:val="00B41D72"/>
    <w:rsid w:val="00B42176"/>
    <w:rsid w:val="00B4290F"/>
    <w:rsid w:val="00B42F27"/>
    <w:rsid w:val="00B43259"/>
    <w:rsid w:val="00B43613"/>
    <w:rsid w:val="00B43661"/>
    <w:rsid w:val="00B43A1E"/>
    <w:rsid w:val="00B4428D"/>
    <w:rsid w:val="00B4477B"/>
    <w:rsid w:val="00B450AB"/>
    <w:rsid w:val="00B454FD"/>
    <w:rsid w:val="00B45530"/>
    <w:rsid w:val="00B469E2"/>
    <w:rsid w:val="00B46FE0"/>
    <w:rsid w:val="00B4742C"/>
    <w:rsid w:val="00B47603"/>
    <w:rsid w:val="00B47E67"/>
    <w:rsid w:val="00B47F51"/>
    <w:rsid w:val="00B50164"/>
    <w:rsid w:val="00B50197"/>
    <w:rsid w:val="00B501FC"/>
    <w:rsid w:val="00B504A1"/>
    <w:rsid w:val="00B5053A"/>
    <w:rsid w:val="00B5082F"/>
    <w:rsid w:val="00B50AC0"/>
    <w:rsid w:val="00B50BB4"/>
    <w:rsid w:val="00B51275"/>
    <w:rsid w:val="00B5134D"/>
    <w:rsid w:val="00B51BF7"/>
    <w:rsid w:val="00B51D35"/>
    <w:rsid w:val="00B5278B"/>
    <w:rsid w:val="00B52A54"/>
    <w:rsid w:val="00B53BE5"/>
    <w:rsid w:val="00B53C9A"/>
    <w:rsid w:val="00B53EB8"/>
    <w:rsid w:val="00B542C2"/>
    <w:rsid w:val="00B546D6"/>
    <w:rsid w:val="00B54E1D"/>
    <w:rsid w:val="00B54FB4"/>
    <w:rsid w:val="00B55587"/>
    <w:rsid w:val="00B558DD"/>
    <w:rsid w:val="00B55DD1"/>
    <w:rsid w:val="00B55F8F"/>
    <w:rsid w:val="00B5605B"/>
    <w:rsid w:val="00B569B1"/>
    <w:rsid w:val="00B570CB"/>
    <w:rsid w:val="00B57B27"/>
    <w:rsid w:val="00B60D0A"/>
    <w:rsid w:val="00B6117C"/>
    <w:rsid w:val="00B617C7"/>
    <w:rsid w:val="00B61E4A"/>
    <w:rsid w:val="00B6232E"/>
    <w:rsid w:val="00B63199"/>
    <w:rsid w:val="00B6347A"/>
    <w:rsid w:val="00B63502"/>
    <w:rsid w:val="00B63C6A"/>
    <w:rsid w:val="00B650A9"/>
    <w:rsid w:val="00B65454"/>
    <w:rsid w:val="00B65B25"/>
    <w:rsid w:val="00B66EE8"/>
    <w:rsid w:val="00B70504"/>
    <w:rsid w:val="00B70B48"/>
    <w:rsid w:val="00B70E97"/>
    <w:rsid w:val="00B70F7F"/>
    <w:rsid w:val="00B71060"/>
    <w:rsid w:val="00B711BF"/>
    <w:rsid w:val="00B7151C"/>
    <w:rsid w:val="00B71794"/>
    <w:rsid w:val="00B71904"/>
    <w:rsid w:val="00B72050"/>
    <w:rsid w:val="00B7315E"/>
    <w:rsid w:val="00B73208"/>
    <w:rsid w:val="00B73C39"/>
    <w:rsid w:val="00B73C63"/>
    <w:rsid w:val="00B7464A"/>
    <w:rsid w:val="00B748B8"/>
    <w:rsid w:val="00B750CC"/>
    <w:rsid w:val="00B75802"/>
    <w:rsid w:val="00B759DF"/>
    <w:rsid w:val="00B75CE2"/>
    <w:rsid w:val="00B75F23"/>
    <w:rsid w:val="00B76849"/>
    <w:rsid w:val="00B77232"/>
    <w:rsid w:val="00B773F7"/>
    <w:rsid w:val="00B77CB1"/>
    <w:rsid w:val="00B80C92"/>
    <w:rsid w:val="00B80E01"/>
    <w:rsid w:val="00B8107E"/>
    <w:rsid w:val="00B81B8E"/>
    <w:rsid w:val="00B8210D"/>
    <w:rsid w:val="00B8384E"/>
    <w:rsid w:val="00B84950"/>
    <w:rsid w:val="00B84C2C"/>
    <w:rsid w:val="00B84D12"/>
    <w:rsid w:val="00B850E5"/>
    <w:rsid w:val="00B85669"/>
    <w:rsid w:val="00B85A75"/>
    <w:rsid w:val="00B861C5"/>
    <w:rsid w:val="00B863F1"/>
    <w:rsid w:val="00B86B77"/>
    <w:rsid w:val="00B90717"/>
    <w:rsid w:val="00B90A1D"/>
    <w:rsid w:val="00B9142F"/>
    <w:rsid w:val="00B9145D"/>
    <w:rsid w:val="00B9164C"/>
    <w:rsid w:val="00B9269B"/>
    <w:rsid w:val="00B932F6"/>
    <w:rsid w:val="00B934D4"/>
    <w:rsid w:val="00B93924"/>
    <w:rsid w:val="00B93DCE"/>
    <w:rsid w:val="00B9419C"/>
    <w:rsid w:val="00B94E05"/>
    <w:rsid w:val="00B94E37"/>
    <w:rsid w:val="00B95171"/>
    <w:rsid w:val="00B97084"/>
    <w:rsid w:val="00B9714F"/>
    <w:rsid w:val="00BA085A"/>
    <w:rsid w:val="00BA19E0"/>
    <w:rsid w:val="00BA230C"/>
    <w:rsid w:val="00BA2732"/>
    <w:rsid w:val="00BA2F7C"/>
    <w:rsid w:val="00BA47DA"/>
    <w:rsid w:val="00BA52BE"/>
    <w:rsid w:val="00BA52DC"/>
    <w:rsid w:val="00BA5931"/>
    <w:rsid w:val="00BA5DC3"/>
    <w:rsid w:val="00BA5E03"/>
    <w:rsid w:val="00BA630F"/>
    <w:rsid w:val="00BA69CE"/>
    <w:rsid w:val="00BA6F4D"/>
    <w:rsid w:val="00BA7129"/>
    <w:rsid w:val="00BA74C6"/>
    <w:rsid w:val="00BB08A4"/>
    <w:rsid w:val="00BB1078"/>
    <w:rsid w:val="00BB1AF9"/>
    <w:rsid w:val="00BB1B4F"/>
    <w:rsid w:val="00BB1D00"/>
    <w:rsid w:val="00BB20D4"/>
    <w:rsid w:val="00BB47F8"/>
    <w:rsid w:val="00BB4A44"/>
    <w:rsid w:val="00BB4AEF"/>
    <w:rsid w:val="00BB4D00"/>
    <w:rsid w:val="00BB571D"/>
    <w:rsid w:val="00BB5C60"/>
    <w:rsid w:val="00BB5E3E"/>
    <w:rsid w:val="00BB651D"/>
    <w:rsid w:val="00BB6D8B"/>
    <w:rsid w:val="00BB72E7"/>
    <w:rsid w:val="00BB7720"/>
    <w:rsid w:val="00BB7D1B"/>
    <w:rsid w:val="00BC0A16"/>
    <w:rsid w:val="00BC1042"/>
    <w:rsid w:val="00BC11FC"/>
    <w:rsid w:val="00BC1630"/>
    <w:rsid w:val="00BC171B"/>
    <w:rsid w:val="00BC2FAF"/>
    <w:rsid w:val="00BC2FFF"/>
    <w:rsid w:val="00BC3080"/>
    <w:rsid w:val="00BC333A"/>
    <w:rsid w:val="00BC3489"/>
    <w:rsid w:val="00BC3780"/>
    <w:rsid w:val="00BC3D24"/>
    <w:rsid w:val="00BC4115"/>
    <w:rsid w:val="00BC4C36"/>
    <w:rsid w:val="00BC5388"/>
    <w:rsid w:val="00BC59F8"/>
    <w:rsid w:val="00BC5C5C"/>
    <w:rsid w:val="00BC5E3A"/>
    <w:rsid w:val="00BC606A"/>
    <w:rsid w:val="00BC6AFF"/>
    <w:rsid w:val="00BC7098"/>
    <w:rsid w:val="00BC74C2"/>
    <w:rsid w:val="00BC78AE"/>
    <w:rsid w:val="00BC7AFD"/>
    <w:rsid w:val="00BC7E30"/>
    <w:rsid w:val="00BC7EF5"/>
    <w:rsid w:val="00BD05B4"/>
    <w:rsid w:val="00BD0C2D"/>
    <w:rsid w:val="00BD0D14"/>
    <w:rsid w:val="00BD146D"/>
    <w:rsid w:val="00BD1DF2"/>
    <w:rsid w:val="00BD1E6E"/>
    <w:rsid w:val="00BD1E7E"/>
    <w:rsid w:val="00BD2441"/>
    <w:rsid w:val="00BD2447"/>
    <w:rsid w:val="00BD2EC6"/>
    <w:rsid w:val="00BD3DE6"/>
    <w:rsid w:val="00BD457F"/>
    <w:rsid w:val="00BD45AD"/>
    <w:rsid w:val="00BD488C"/>
    <w:rsid w:val="00BD5BC9"/>
    <w:rsid w:val="00BD6713"/>
    <w:rsid w:val="00BD6784"/>
    <w:rsid w:val="00BD72AB"/>
    <w:rsid w:val="00BD7855"/>
    <w:rsid w:val="00BE0A29"/>
    <w:rsid w:val="00BE14A6"/>
    <w:rsid w:val="00BE1A32"/>
    <w:rsid w:val="00BE2635"/>
    <w:rsid w:val="00BE3254"/>
    <w:rsid w:val="00BE3E2F"/>
    <w:rsid w:val="00BE4158"/>
    <w:rsid w:val="00BE486D"/>
    <w:rsid w:val="00BE4949"/>
    <w:rsid w:val="00BE4C59"/>
    <w:rsid w:val="00BE5479"/>
    <w:rsid w:val="00BE5BAA"/>
    <w:rsid w:val="00BE5C02"/>
    <w:rsid w:val="00BE6790"/>
    <w:rsid w:val="00BE6A52"/>
    <w:rsid w:val="00BE6B61"/>
    <w:rsid w:val="00BE6EA2"/>
    <w:rsid w:val="00BE6ED2"/>
    <w:rsid w:val="00BE7162"/>
    <w:rsid w:val="00BE7190"/>
    <w:rsid w:val="00BE76A6"/>
    <w:rsid w:val="00BE7BCF"/>
    <w:rsid w:val="00BF042F"/>
    <w:rsid w:val="00BF0447"/>
    <w:rsid w:val="00BF0B0A"/>
    <w:rsid w:val="00BF0EC9"/>
    <w:rsid w:val="00BF1025"/>
    <w:rsid w:val="00BF2474"/>
    <w:rsid w:val="00BF2C96"/>
    <w:rsid w:val="00BF3905"/>
    <w:rsid w:val="00BF3AAC"/>
    <w:rsid w:val="00BF3C37"/>
    <w:rsid w:val="00BF4B93"/>
    <w:rsid w:val="00BF4CAD"/>
    <w:rsid w:val="00BF4D5C"/>
    <w:rsid w:val="00BF506B"/>
    <w:rsid w:val="00BF5A01"/>
    <w:rsid w:val="00BF5A55"/>
    <w:rsid w:val="00BF5BB6"/>
    <w:rsid w:val="00BF5D8C"/>
    <w:rsid w:val="00BF5E1A"/>
    <w:rsid w:val="00BF770A"/>
    <w:rsid w:val="00BF7B8F"/>
    <w:rsid w:val="00BF7F09"/>
    <w:rsid w:val="00C001EA"/>
    <w:rsid w:val="00C0042F"/>
    <w:rsid w:val="00C00449"/>
    <w:rsid w:val="00C00862"/>
    <w:rsid w:val="00C014A9"/>
    <w:rsid w:val="00C02EA0"/>
    <w:rsid w:val="00C03843"/>
    <w:rsid w:val="00C0451E"/>
    <w:rsid w:val="00C053FE"/>
    <w:rsid w:val="00C05551"/>
    <w:rsid w:val="00C0655A"/>
    <w:rsid w:val="00C06598"/>
    <w:rsid w:val="00C06A4E"/>
    <w:rsid w:val="00C06B0C"/>
    <w:rsid w:val="00C100E7"/>
    <w:rsid w:val="00C103F3"/>
    <w:rsid w:val="00C10D8E"/>
    <w:rsid w:val="00C12A1A"/>
    <w:rsid w:val="00C12F3A"/>
    <w:rsid w:val="00C12F3D"/>
    <w:rsid w:val="00C1301D"/>
    <w:rsid w:val="00C13485"/>
    <w:rsid w:val="00C13690"/>
    <w:rsid w:val="00C13C00"/>
    <w:rsid w:val="00C13C1C"/>
    <w:rsid w:val="00C13D1C"/>
    <w:rsid w:val="00C13D3F"/>
    <w:rsid w:val="00C13EC3"/>
    <w:rsid w:val="00C1429B"/>
    <w:rsid w:val="00C149C0"/>
    <w:rsid w:val="00C14AF4"/>
    <w:rsid w:val="00C14F4D"/>
    <w:rsid w:val="00C152BA"/>
    <w:rsid w:val="00C15400"/>
    <w:rsid w:val="00C15E6B"/>
    <w:rsid w:val="00C15EF4"/>
    <w:rsid w:val="00C16FEF"/>
    <w:rsid w:val="00C1759E"/>
    <w:rsid w:val="00C178CB"/>
    <w:rsid w:val="00C17CF5"/>
    <w:rsid w:val="00C20089"/>
    <w:rsid w:val="00C204C8"/>
    <w:rsid w:val="00C2083F"/>
    <w:rsid w:val="00C208F7"/>
    <w:rsid w:val="00C20EED"/>
    <w:rsid w:val="00C20F89"/>
    <w:rsid w:val="00C215DC"/>
    <w:rsid w:val="00C225DD"/>
    <w:rsid w:val="00C22EB6"/>
    <w:rsid w:val="00C232AE"/>
    <w:rsid w:val="00C23814"/>
    <w:rsid w:val="00C24BE1"/>
    <w:rsid w:val="00C24CE7"/>
    <w:rsid w:val="00C263AC"/>
    <w:rsid w:val="00C267D6"/>
    <w:rsid w:val="00C26A02"/>
    <w:rsid w:val="00C26C92"/>
    <w:rsid w:val="00C2732E"/>
    <w:rsid w:val="00C27A52"/>
    <w:rsid w:val="00C30154"/>
    <w:rsid w:val="00C30430"/>
    <w:rsid w:val="00C30577"/>
    <w:rsid w:val="00C3101A"/>
    <w:rsid w:val="00C31E22"/>
    <w:rsid w:val="00C32DEB"/>
    <w:rsid w:val="00C333A0"/>
    <w:rsid w:val="00C336A9"/>
    <w:rsid w:val="00C3398F"/>
    <w:rsid w:val="00C33CB6"/>
    <w:rsid w:val="00C33EB8"/>
    <w:rsid w:val="00C34282"/>
    <w:rsid w:val="00C3452B"/>
    <w:rsid w:val="00C34CC8"/>
    <w:rsid w:val="00C34DA5"/>
    <w:rsid w:val="00C35750"/>
    <w:rsid w:val="00C35AE0"/>
    <w:rsid w:val="00C35EE5"/>
    <w:rsid w:val="00C36513"/>
    <w:rsid w:val="00C37026"/>
    <w:rsid w:val="00C37D24"/>
    <w:rsid w:val="00C4104D"/>
    <w:rsid w:val="00C41ACC"/>
    <w:rsid w:val="00C41FFA"/>
    <w:rsid w:val="00C420CA"/>
    <w:rsid w:val="00C42211"/>
    <w:rsid w:val="00C42B05"/>
    <w:rsid w:val="00C42CCA"/>
    <w:rsid w:val="00C42DC6"/>
    <w:rsid w:val="00C435CB"/>
    <w:rsid w:val="00C43626"/>
    <w:rsid w:val="00C43684"/>
    <w:rsid w:val="00C43AD2"/>
    <w:rsid w:val="00C43CE6"/>
    <w:rsid w:val="00C44974"/>
    <w:rsid w:val="00C454E5"/>
    <w:rsid w:val="00C45611"/>
    <w:rsid w:val="00C459D6"/>
    <w:rsid w:val="00C45C13"/>
    <w:rsid w:val="00C45D83"/>
    <w:rsid w:val="00C45F8F"/>
    <w:rsid w:val="00C4643E"/>
    <w:rsid w:val="00C47230"/>
    <w:rsid w:val="00C474F4"/>
    <w:rsid w:val="00C47A8F"/>
    <w:rsid w:val="00C47B6B"/>
    <w:rsid w:val="00C50A3D"/>
    <w:rsid w:val="00C5135B"/>
    <w:rsid w:val="00C51549"/>
    <w:rsid w:val="00C5156C"/>
    <w:rsid w:val="00C51613"/>
    <w:rsid w:val="00C51C25"/>
    <w:rsid w:val="00C52180"/>
    <w:rsid w:val="00C52547"/>
    <w:rsid w:val="00C53455"/>
    <w:rsid w:val="00C53AAB"/>
    <w:rsid w:val="00C54FF1"/>
    <w:rsid w:val="00C55029"/>
    <w:rsid w:val="00C552DF"/>
    <w:rsid w:val="00C55594"/>
    <w:rsid w:val="00C55A43"/>
    <w:rsid w:val="00C55E97"/>
    <w:rsid w:val="00C55FC3"/>
    <w:rsid w:val="00C5619C"/>
    <w:rsid w:val="00C561C6"/>
    <w:rsid w:val="00C56977"/>
    <w:rsid w:val="00C56ADD"/>
    <w:rsid w:val="00C56B46"/>
    <w:rsid w:val="00C57012"/>
    <w:rsid w:val="00C570B1"/>
    <w:rsid w:val="00C57913"/>
    <w:rsid w:val="00C57BB0"/>
    <w:rsid w:val="00C57DC5"/>
    <w:rsid w:val="00C57EFB"/>
    <w:rsid w:val="00C60198"/>
    <w:rsid w:val="00C615A6"/>
    <w:rsid w:val="00C6326A"/>
    <w:rsid w:val="00C632F3"/>
    <w:rsid w:val="00C63D23"/>
    <w:rsid w:val="00C63DD9"/>
    <w:rsid w:val="00C6494E"/>
    <w:rsid w:val="00C64EA6"/>
    <w:rsid w:val="00C64FA3"/>
    <w:rsid w:val="00C666C8"/>
    <w:rsid w:val="00C6684D"/>
    <w:rsid w:val="00C66915"/>
    <w:rsid w:val="00C670BD"/>
    <w:rsid w:val="00C6729F"/>
    <w:rsid w:val="00C675C0"/>
    <w:rsid w:val="00C678F1"/>
    <w:rsid w:val="00C7017B"/>
    <w:rsid w:val="00C701B5"/>
    <w:rsid w:val="00C705DF"/>
    <w:rsid w:val="00C71493"/>
    <w:rsid w:val="00C71519"/>
    <w:rsid w:val="00C715E9"/>
    <w:rsid w:val="00C72057"/>
    <w:rsid w:val="00C7279D"/>
    <w:rsid w:val="00C72963"/>
    <w:rsid w:val="00C72B79"/>
    <w:rsid w:val="00C72C18"/>
    <w:rsid w:val="00C73168"/>
    <w:rsid w:val="00C7371E"/>
    <w:rsid w:val="00C73F8C"/>
    <w:rsid w:val="00C7475F"/>
    <w:rsid w:val="00C74A36"/>
    <w:rsid w:val="00C74C3B"/>
    <w:rsid w:val="00C755B2"/>
    <w:rsid w:val="00C75D73"/>
    <w:rsid w:val="00C75E79"/>
    <w:rsid w:val="00C75ECD"/>
    <w:rsid w:val="00C7605E"/>
    <w:rsid w:val="00C763F9"/>
    <w:rsid w:val="00C771E2"/>
    <w:rsid w:val="00C77280"/>
    <w:rsid w:val="00C77664"/>
    <w:rsid w:val="00C77682"/>
    <w:rsid w:val="00C804C5"/>
    <w:rsid w:val="00C80538"/>
    <w:rsid w:val="00C80624"/>
    <w:rsid w:val="00C80DD2"/>
    <w:rsid w:val="00C8103C"/>
    <w:rsid w:val="00C816B4"/>
    <w:rsid w:val="00C829CA"/>
    <w:rsid w:val="00C829FF"/>
    <w:rsid w:val="00C83F97"/>
    <w:rsid w:val="00C8439E"/>
    <w:rsid w:val="00C8516A"/>
    <w:rsid w:val="00C85594"/>
    <w:rsid w:val="00C85674"/>
    <w:rsid w:val="00C85EE7"/>
    <w:rsid w:val="00C86604"/>
    <w:rsid w:val="00C8673A"/>
    <w:rsid w:val="00C86B85"/>
    <w:rsid w:val="00C87287"/>
    <w:rsid w:val="00C87741"/>
    <w:rsid w:val="00C87FDF"/>
    <w:rsid w:val="00C90076"/>
    <w:rsid w:val="00C908D7"/>
    <w:rsid w:val="00C90BCB"/>
    <w:rsid w:val="00C90CA7"/>
    <w:rsid w:val="00C90ED8"/>
    <w:rsid w:val="00C910DC"/>
    <w:rsid w:val="00C9171D"/>
    <w:rsid w:val="00C91B25"/>
    <w:rsid w:val="00C92217"/>
    <w:rsid w:val="00C92C8A"/>
    <w:rsid w:val="00C92E92"/>
    <w:rsid w:val="00C92FD0"/>
    <w:rsid w:val="00C9399F"/>
    <w:rsid w:val="00C94214"/>
    <w:rsid w:val="00C946AE"/>
    <w:rsid w:val="00C95C20"/>
    <w:rsid w:val="00C961F8"/>
    <w:rsid w:val="00C96A6F"/>
    <w:rsid w:val="00C96A7D"/>
    <w:rsid w:val="00C977D6"/>
    <w:rsid w:val="00C97A6D"/>
    <w:rsid w:val="00C97D35"/>
    <w:rsid w:val="00C97EAB"/>
    <w:rsid w:val="00CA0291"/>
    <w:rsid w:val="00CA0866"/>
    <w:rsid w:val="00CA18DB"/>
    <w:rsid w:val="00CA1985"/>
    <w:rsid w:val="00CA2266"/>
    <w:rsid w:val="00CA2269"/>
    <w:rsid w:val="00CA291B"/>
    <w:rsid w:val="00CA2FD8"/>
    <w:rsid w:val="00CA39A8"/>
    <w:rsid w:val="00CA403F"/>
    <w:rsid w:val="00CA4143"/>
    <w:rsid w:val="00CA5308"/>
    <w:rsid w:val="00CA552B"/>
    <w:rsid w:val="00CA5CC8"/>
    <w:rsid w:val="00CA6266"/>
    <w:rsid w:val="00CA6443"/>
    <w:rsid w:val="00CA69B1"/>
    <w:rsid w:val="00CA6D40"/>
    <w:rsid w:val="00CA7CCC"/>
    <w:rsid w:val="00CA7F68"/>
    <w:rsid w:val="00CB0C05"/>
    <w:rsid w:val="00CB1ADB"/>
    <w:rsid w:val="00CB28BC"/>
    <w:rsid w:val="00CB3419"/>
    <w:rsid w:val="00CB3586"/>
    <w:rsid w:val="00CB3861"/>
    <w:rsid w:val="00CB3E54"/>
    <w:rsid w:val="00CB425F"/>
    <w:rsid w:val="00CB4280"/>
    <w:rsid w:val="00CB471E"/>
    <w:rsid w:val="00CB4D81"/>
    <w:rsid w:val="00CB4F13"/>
    <w:rsid w:val="00CB508B"/>
    <w:rsid w:val="00CB53FE"/>
    <w:rsid w:val="00CB59EC"/>
    <w:rsid w:val="00CB6892"/>
    <w:rsid w:val="00CB7174"/>
    <w:rsid w:val="00CB75C6"/>
    <w:rsid w:val="00CB75F7"/>
    <w:rsid w:val="00CB7733"/>
    <w:rsid w:val="00CB780E"/>
    <w:rsid w:val="00CB7B3B"/>
    <w:rsid w:val="00CC0241"/>
    <w:rsid w:val="00CC0AB0"/>
    <w:rsid w:val="00CC1232"/>
    <w:rsid w:val="00CC14C9"/>
    <w:rsid w:val="00CC16F4"/>
    <w:rsid w:val="00CC171B"/>
    <w:rsid w:val="00CC2040"/>
    <w:rsid w:val="00CC24FF"/>
    <w:rsid w:val="00CC33A6"/>
    <w:rsid w:val="00CC3ABE"/>
    <w:rsid w:val="00CC3C07"/>
    <w:rsid w:val="00CC3DF8"/>
    <w:rsid w:val="00CC46D5"/>
    <w:rsid w:val="00CC4E5E"/>
    <w:rsid w:val="00CC4F1E"/>
    <w:rsid w:val="00CC5E5B"/>
    <w:rsid w:val="00CC5FAD"/>
    <w:rsid w:val="00CC6128"/>
    <w:rsid w:val="00CC75DB"/>
    <w:rsid w:val="00CD08D7"/>
    <w:rsid w:val="00CD0A41"/>
    <w:rsid w:val="00CD1026"/>
    <w:rsid w:val="00CD14A7"/>
    <w:rsid w:val="00CD1996"/>
    <w:rsid w:val="00CD1B89"/>
    <w:rsid w:val="00CD1EA4"/>
    <w:rsid w:val="00CD1F65"/>
    <w:rsid w:val="00CD2714"/>
    <w:rsid w:val="00CD2A3A"/>
    <w:rsid w:val="00CD3FF3"/>
    <w:rsid w:val="00CD464B"/>
    <w:rsid w:val="00CD4E69"/>
    <w:rsid w:val="00CD4E82"/>
    <w:rsid w:val="00CD4FCD"/>
    <w:rsid w:val="00CD501A"/>
    <w:rsid w:val="00CD5429"/>
    <w:rsid w:val="00CD59A6"/>
    <w:rsid w:val="00CD5D67"/>
    <w:rsid w:val="00CD604C"/>
    <w:rsid w:val="00CD64EB"/>
    <w:rsid w:val="00CD680D"/>
    <w:rsid w:val="00CD68F5"/>
    <w:rsid w:val="00CD6C05"/>
    <w:rsid w:val="00CD73FD"/>
    <w:rsid w:val="00CD788C"/>
    <w:rsid w:val="00CE012D"/>
    <w:rsid w:val="00CE0396"/>
    <w:rsid w:val="00CE1600"/>
    <w:rsid w:val="00CE2859"/>
    <w:rsid w:val="00CE2F47"/>
    <w:rsid w:val="00CE3AE3"/>
    <w:rsid w:val="00CE40D8"/>
    <w:rsid w:val="00CE4803"/>
    <w:rsid w:val="00CE5352"/>
    <w:rsid w:val="00CE536D"/>
    <w:rsid w:val="00CE5C4D"/>
    <w:rsid w:val="00CE6D8C"/>
    <w:rsid w:val="00CE765F"/>
    <w:rsid w:val="00CE77BA"/>
    <w:rsid w:val="00CF020A"/>
    <w:rsid w:val="00CF0637"/>
    <w:rsid w:val="00CF0A3C"/>
    <w:rsid w:val="00CF1D17"/>
    <w:rsid w:val="00CF2DCE"/>
    <w:rsid w:val="00CF32BE"/>
    <w:rsid w:val="00CF3D57"/>
    <w:rsid w:val="00CF53A9"/>
    <w:rsid w:val="00CF5783"/>
    <w:rsid w:val="00CF5A20"/>
    <w:rsid w:val="00CF6051"/>
    <w:rsid w:val="00CF64C1"/>
    <w:rsid w:val="00CF6B2B"/>
    <w:rsid w:val="00CF6BB0"/>
    <w:rsid w:val="00CF737A"/>
    <w:rsid w:val="00CF759F"/>
    <w:rsid w:val="00CF76A9"/>
    <w:rsid w:val="00D00395"/>
    <w:rsid w:val="00D016B8"/>
    <w:rsid w:val="00D01C8B"/>
    <w:rsid w:val="00D028D8"/>
    <w:rsid w:val="00D02AC5"/>
    <w:rsid w:val="00D02AC6"/>
    <w:rsid w:val="00D033C3"/>
    <w:rsid w:val="00D034DC"/>
    <w:rsid w:val="00D03943"/>
    <w:rsid w:val="00D04647"/>
    <w:rsid w:val="00D05110"/>
    <w:rsid w:val="00D052AB"/>
    <w:rsid w:val="00D054D5"/>
    <w:rsid w:val="00D068BD"/>
    <w:rsid w:val="00D070DC"/>
    <w:rsid w:val="00D07252"/>
    <w:rsid w:val="00D07420"/>
    <w:rsid w:val="00D07CC7"/>
    <w:rsid w:val="00D10781"/>
    <w:rsid w:val="00D10AC1"/>
    <w:rsid w:val="00D11147"/>
    <w:rsid w:val="00D1118D"/>
    <w:rsid w:val="00D121DE"/>
    <w:rsid w:val="00D1266E"/>
    <w:rsid w:val="00D126DB"/>
    <w:rsid w:val="00D12916"/>
    <w:rsid w:val="00D12B1E"/>
    <w:rsid w:val="00D13350"/>
    <w:rsid w:val="00D14567"/>
    <w:rsid w:val="00D1464B"/>
    <w:rsid w:val="00D14D5E"/>
    <w:rsid w:val="00D151D6"/>
    <w:rsid w:val="00D1636B"/>
    <w:rsid w:val="00D167E6"/>
    <w:rsid w:val="00D1700B"/>
    <w:rsid w:val="00D170C8"/>
    <w:rsid w:val="00D17476"/>
    <w:rsid w:val="00D20556"/>
    <w:rsid w:val="00D20581"/>
    <w:rsid w:val="00D20A95"/>
    <w:rsid w:val="00D20CA5"/>
    <w:rsid w:val="00D21441"/>
    <w:rsid w:val="00D21610"/>
    <w:rsid w:val="00D22052"/>
    <w:rsid w:val="00D2247F"/>
    <w:rsid w:val="00D224CA"/>
    <w:rsid w:val="00D22A00"/>
    <w:rsid w:val="00D23009"/>
    <w:rsid w:val="00D23276"/>
    <w:rsid w:val="00D23290"/>
    <w:rsid w:val="00D23A23"/>
    <w:rsid w:val="00D23B8D"/>
    <w:rsid w:val="00D24285"/>
    <w:rsid w:val="00D24380"/>
    <w:rsid w:val="00D2524C"/>
    <w:rsid w:val="00D260CF"/>
    <w:rsid w:val="00D2610C"/>
    <w:rsid w:val="00D2689D"/>
    <w:rsid w:val="00D26BD5"/>
    <w:rsid w:val="00D270A7"/>
    <w:rsid w:val="00D27833"/>
    <w:rsid w:val="00D279B8"/>
    <w:rsid w:val="00D303A9"/>
    <w:rsid w:val="00D3050E"/>
    <w:rsid w:val="00D30755"/>
    <w:rsid w:val="00D3104A"/>
    <w:rsid w:val="00D317A0"/>
    <w:rsid w:val="00D317D5"/>
    <w:rsid w:val="00D31EA6"/>
    <w:rsid w:val="00D321F8"/>
    <w:rsid w:val="00D3315C"/>
    <w:rsid w:val="00D33285"/>
    <w:rsid w:val="00D33B10"/>
    <w:rsid w:val="00D33C10"/>
    <w:rsid w:val="00D33EDA"/>
    <w:rsid w:val="00D342EE"/>
    <w:rsid w:val="00D34EB6"/>
    <w:rsid w:val="00D351F0"/>
    <w:rsid w:val="00D355EE"/>
    <w:rsid w:val="00D35D84"/>
    <w:rsid w:val="00D36951"/>
    <w:rsid w:val="00D3743E"/>
    <w:rsid w:val="00D3746D"/>
    <w:rsid w:val="00D374B6"/>
    <w:rsid w:val="00D37951"/>
    <w:rsid w:val="00D37DF2"/>
    <w:rsid w:val="00D40631"/>
    <w:rsid w:val="00D40BDF"/>
    <w:rsid w:val="00D41122"/>
    <w:rsid w:val="00D41AF2"/>
    <w:rsid w:val="00D42A9B"/>
    <w:rsid w:val="00D43299"/>
    <w:rsid w:val="00D43CFE"/>
    <w:rsid w:val="00D43E2E"/>
    <w:rsid w:val="00D43FB8"/>
    <w:rsid w:val="00D44853"/>
    <w:rsid w:val="00D449AE"/>
    <w:rsid w:val="00D45153"/>
    <w:rsid w:val="00D45863"/>
    <w:rsid w:val="00D461C7"/>
    <w:rsid w:val="00D46706"/>
    <w:rsid w:val="00D47063"/>
    <w:rsid w:val="00D473AE"/>
    <w:rsid w:val="00D47D7D"/>
    <w:rsid w:val="00D47E98"/>
    <w:rsid w:val="00D505F9"/>
    <w:rsid w:val="00D50792"/>
    <w:rsid w:val="00D50810"/>
    <w:rsid w:val="00D50CF2"/>
    <w:rsid w:val="00D51681"/>
    <w:rsid w:val="00D519F2"/>
    <w:rsid w:val="00D51A2D"/>
    <w:rsid w:val="00D51F79"/>
    <w:rsid w:val="00D5212A"/>
    <w:rsid w:val="00D529AE"/>
    <w:rsid w:val="00D52A01"/>
    <w:rsid w:val="00D53319"/>
    <w:rsid w:val="00D53CA5"/>
    <w:rsid w:val="00D53D39"/>
    <w:rsid w:val="00D53D99"/>
    <w:rsid w:val="00D542CF"/>
    <w:rsid w:val="00D5516E"/>
    <w:rsid w:val="00D5545B"/>
    <w:rsid w:val="00D5568C"/>
    <w:rsid w:val="00D5578D"/>
    <w:rsid w:val="00D55957"/>
    <w:rsid w:val="00D55B40"/>
    <w:rsid w:val="00D564B4"/>
    <w:rsid w:val="00D56C60"/>
    <w:rsid w:val="00D573D7"/>
    <w:rsid w:val="00D5774B"/>
    <w:rsid w:val="00D57984"/>
    <w:rsid w:val="00D57B89"/>
    <w:rsid w:val="00D57F95"/>
    <w:rsid w:val="00D60CC4"/>
    <w:rsid w:val="00D60D62"/>
    <w:rsid w:val="00D61002"/>
    <w:rsid w:val="00D62018"/>
    <w:rsid w:val="00D62803"/>
    <w:rsid w:val="00D628CC"/>
    <w:rsid w:val="00D62FCB"/>
    <w:rsid w:val="00D63A6D"/>
    <w:rsid w:val="00D63ABF"/>
    <w:rsid w:val="00D641B1"/>
    <w:rsid w:val="00D64748"/>
    <w:rsid w:val="00D65165"/>
    <w:rsid w:val="00D6588F"/>
    <w:rsid w:val="00D663D9"/>
    <w:rsid w:val="00D668A7"/>
    <w:rsid w:val="00D67A38"/>
    <w:rsid w:val="00D70941"/>
    <w:rsid w:val="00D70EFC"/>
    <w:rsid w:val="00D70FAA"/>
    <w:rsid w:val="00D716E1"/>
    <w:rsid w:val="00D719D1"/>
    <w:rsid w:val="00D719FD"/>
    <w:rsid w:val="00D71CFE"/>
    <w:rsid w:val="00D72330"/>
    <w:rsid w:val="00D73260"/>
    <w:rsid w:val="00D732B8"/>
    <w:rsid w:val="00D74224"/>
    <w:rsid w:val="00D747D9"/>
    <w:rsid w:val="00D74A3F"/>
    <w:rsid w:val="00D753D4"/>
    <w:rsid w:val="00D75452"/>
    <w:rsid w:val="00D759D4"/>
    <w:rsid w:val="00D75F0F"/>
    <w:rsid w:val="00D7659F"/>
    <w:rsid w:val="00D769F0"/>
    <w:rsid w:val="00D772E3"/>
    <w:rsid w:val="00D772F3"/>
    <w:rsid w:val="00D7787C"/>
    <w:rsid w:val="00D77F35"/>
    <w:rsid w:val="00D80465"/>
    <w:rsid w:val="00D80629"/>
    <w:rsid w:val="00D80936"/>
    <w:rsid w:val="00D80A0B"/>
    <w:rsid w:val="00D80F08"/>
    <w:rsid w:val="00D817DF"/>
    <w:rsid w:val="00D82384"/>
    <w:rsid w:val="00D82651"/>
    <w:rsid w:val="00D8354F"/>
    <w:rsid w:val="00D83950"/>
    <w:rsid w:val="00D83A4D"/>
    <w:rsid w:val="00D83B94"/>
    <w:rsid w:val="00D83EF4"/>
    <w:rsid w:val="00D84063"/>
    <w:rsid w:val="00D844B8"/>
    <w:rsid w:val="00D84A24"/>
    <w:rsid w:val="00D84D05"/>
    <w:rsid w:val="00D84D0A"/>
    <w:rsid w:val="00D84DCE"/>
    <w:rsid w:val="00D84F22"/>
    <w:rsid w:val="00D85399"/>
    <w:rsid w:val="00D857B6"/>
    <w:rsid w:val="00D86688"/>
    <w:rsid w:val="00D87B22"/>
    <w:rsid w:val="00D87C3A"/>
    <w:rsid w:val="00D90751"/>
    <w:rsid w:val="00D9096A"/>
    <w:rsid w:val="00D917B4"/>
    <w:rsid w:val="00D92192"/>
    <w:rsid w:val="00D92237"/>
    <w:rsid w:val="00D926E7"/>
    <w:rsid w:val="00D931F9"/>
    <w:rsid w:val="00D93437"/>
    <w:rsid w:val="00D9367D"/>
    <w:rsid w:val="00D938E3"/>
    <w:rsid w:val="00D95350"/>
    <w:rsid w:val="00D96086"/>
    <w:rsid w:val="00D968F7"/>
    <w:rsid w:val="00D973BC"/>
    <w:rsid w:val="00D97A27"/>
    <w:rsid w:val="00D97AD5"/>
    <w:rsid w:val="00D97F52"/>
    <w:rsid w:val="00DA0AC7"/>
    <w:rsid w:val="00DA0D36"/>
    <w:rsid w:val="00DA1167"/>
    <w:rsid w:val="00DA13D6"/>
    <w:rsid w:val="00DA19EC"/>
    <w:rsid w:val="00DA247A"/>
    <w:rsid w:val="00DA2BCE"/>
    <w:rsid w:val="00DA2CDD"/>
    <w:rsid w:val="00DA5587"/>
    <w:rsid w:val="00DA5AB5"/>
    <w:rsid w:val="00DA65F6"/>
    <w:rsid w:val="00DA6864"/>
    <w:rsid w:val="00DA6D88"/>
    <w:rsid w:val="00DA79C7"/>
    <w:rsid w:val="00DA7F97"/>
    <w:rsid w:val="00DB0AF6"/>
    <w:rsid w:val="00DB0C1C"/>
    <w:rsid w:val="00DB1A6F"/>
    <w:rsid w:val="00DB1AC2"/>
    <w:rsid w:val="00DB2C8B"/>
    <w:rsid w:val="00DB3603"/>
    <w:rsid w:val="00DB3A78"/>
    <w:rsid w:val="00DB3FAC"/>
    <w:rsid w:val="00DB4195"/>
    <w:rsid w:val="00DB4A19"/>
    <w:rsid w:val="00DB4E40"/>
    <w:rsid w:val="00DB4EDB"/>
    <w:rsid w:val="00DB51FF"/>
    <w:rsid w:val="00DB57B6"/>
    <w:rsid w:val="00DB5E73"/>
    <w:rsid w:val="00DB66D0"/>
    <w:rsid w:val="00DB705B"/>
    <w:rsid w:val="00DB7F28"/>
    <w:rsid w:val="00DC02BC"/>
    <w:rsid w:val="00DC0433"/>
    <w:rsid w:val="00DC0C19"/>
    <w:rsid w:val="00DC0DF3"/>
    <w:rsid w:val="00DC13AA"/>
    <w:rsid w:val="00DC15E6"/>
    <w:rsid w:val="00DC17AE"/>
    <w:rsid w:val="00DC1FC3"/>
    <w:rsid w:val="00DC2D34"/>
    <w:rsid w:val="00DC2E44"/>
    <w:rsid w:val="00DC38BF"/>
    <w:rsid w:val="00DC3F9D"/>
    <w:rsid w:val="00DC4359"/>
    <w:rsid w:val="00DC49FC"/>
    <w:rsid w:val="00DC58FF"/>
    <w:rsid w:val="00DC5BFB"/>
    <w:rsid w:val="00DC5DDB"/>
    <w:rsid w:val="00DC600A"/>
    <w:rsid w:val="00DC6B4D"/>
    <w:rsid w:val="00DC6CCE"/>
    <w:rsid w:val="00DC78BE"/>
    <w:rsid w:val="00DC7A82"/>
    <w:rsid w:val="00DC7DE6"/>
    <w:rsid w:val="00DD0252"/>
    <w:rsid w:val="00DD054D"/>
    <w:rsid w:val="00DD06E6"/>
    <w:rsid w:val="00DD0B79"/>
    <w:rsid w:val="00DD0CFB"/>
    <w:rsid w:val="00DD1205"/>
    <w:rsid w:val="00DD12F7"/>
    <w:rsid w:val="00DD1DDD"/>
    <w:rsid w:val="00DD27C1"/>
    <w:rsid w:val="00DD3B11"/>
    <w:rsid w:val="00DD3CDD"/>
    <w:rsid w:val="00DD3CFC"/>
    <w:rsid w:val="00DD3F81"/>
    <w:rsid w:val="00DD579B"/>
    <w:rsid w:val="00DD58B4"/>
    <w:rsid w:val="00DD5F39"/>
    <w:rsid w:val="00DD633F"/>
    <w:rsid w:val="00DD6808"/>
    <w:rsid w:val="00DD6EAD"/>
    <w:rsid w:val="00DD6F35"/>
    <w:rsid w:val="00DD78DF"/>
    <w:rsid w:val="00DE0666"/>
    <w:rsid w:val="00DE0788"/>
    <w:rsid w:val="00DE07CE"/>
    <w:rsid w:val="00DE09CB"/>
    <w:rsid w:val="00DE135E"/>
    <w:rsid w:val="00DE162E"/>
    <w:rsid w:val="00DE1DF2"/>
    <w:rsid w:val="00DE3236"/>
    <w:rsid w:val="00DE3384"/>
    <w:rsid w:val="00DE35C9"/>
    <w:rsid w:val="00DE3A4F"/>
    <w:rsid w:val="00DE42A3"/>
    <w:rsid w:val="00DE4B52"/>
    <w:rsid w:val="00DE5BF6"/>
    <w:rsid w:val="00DE5FAA"/>
    <w:rsid w:val="00DE6027"/>
    <w:rsid w:val="00DE603F"/>
    <w:rsid w:val="00DE675E"/>
    <w:rsid w:val="00DE68AE"/>
    <w:rsid w:val="00DE6937"/>
    <w:rsid w:val="00DE6B18"/>
    <w:rsid w:val="00DE78D4"/>
    <w:rsid w:val="00DE7FED"/>
    <w:rsid w:val="00DF02BE"/>
    <w:rsid w:val="00DF0C3F"/>
    <w:rsid w:val="00DF0D7D"/>
    <w:rsid w:val="00DF1281"/>
    <w:rsid w:val="00DF1555"/>
    <w:rsid w:val="00DF1E2C"/>
    <w:rsid w:val="00DF220E"/>
    <w:rsid w:val="00DF34F1"/>
    <w:rsid w:val="00DF35C4"/>
    <w:rsid w:val="00DF5007"/>
    <w:rsid w:val="00DF508D"/>
    <w:rsid w:val="00DF59C1"/>
    <w:rsid w:val="00DF66A6"/>
    <w:rsid w:val="00DF691B"/>
    <w:rsid w:val="00DF730A"/>
    <w:rsid w:val="00DF735B"/>
    <w:rsid w:val="00DF7759"/>
    <w:rsid w:val="00DF7891"/>
    <w:rsid w:val="00E008D0"/>
    <w:rsid w:val="00E00920"/>
    <w:rsid w:val="00E00AC0"/>
    <w:rsid w:val="00E00B92"/>
    <w:rsid w:val="00E00F8E"/>
    <w:rsid w:val="00E011FB"/>
    <w:rsid w:val="00E01298"/>
    <w:rsid w:val="00E012C8"/>
    <w:rsid w:val="00E02565"/>
    <w:rsid w:val="00E02868"/>
    <w:rsid w:val="00E02A05"/>
    <w:rsid w:val="00E03107"/>
    <w:rsid w:val="00E03583"/>
    <w:rsid w:val="00E03E07"/>
    <w:rsid w:val="00E04291"/>
    <w:rsid w:val="00E05868"/>
    <w:rsid w:val="00E05BAF"/>
    <w:rsid w:val="00E05E85"/>
    <w:rsid w:val="00E05FE9"/>
    <w:rsid w:val="00E06B91"/>
    <w:rsid w:val="00E06C81"/>
    <w:rsid w:val="00E06F90"/>
    <w:rsid w:val="00E07866"/>
    <w:rsid w:val="00E1057C"/>
    <w:rsid w:val="00E10B56"/>
    <w:rsid w:val="00E10FEA"/>
    <w:rsid w:val="00E11393"/>
    <w:rsid w:val="00E114DB"/>
    <w:rsid w:val="00E11834"/>
    <w:rsid w:val="00E12CEB"/>
    <w:rsid w:val="00E13227"/>
    <w:rsid w:val="00E13275"/>
    <w:rsid w:val="00E1389A"/>
    <w:rsid w:val="00E14B21"/>
    <w:rsid w:val="00E1678C"/>
    <w:rsid w:val="00E1707F"/>
    <w:rsid w:val="00E17455"/>
    <w:rsid w:val="00E17A38"/>
    <w:rsid w:val="00E17B96"/>
    <w:rsid w:val="00E17CED"/>
    <w:rsid w:val="00E209CB"/>
    <w:rsid w:val="00E20A99"/>
    <w:rsid w:val="00E21126"/>
    <w:rsid w:val="00E21528"/>
    <w:rsid w:val="00E21C70"/>
    <w:rsid w:val="00E21EA2"/>
    <w:rsid w:val="00E22062"/>
    <w:rsid w:val="00E22102"/>
    <w:rsid w:val="00E22DD3"/>
    <w:rsid w:val="00E235FE"/>
    <w:rsid w:val="00E24589"/>
    <w:rsid w:val="00E25526"/>
    <w:rsid w:val="00E25EB6"/>
    <w:rsid w:val="00E25FB8"/>
    <w:rsid w:val="00E2624F"/>
    <w:rsid w:val="00E263BA"/>
    <w:rsid w:val="00E26ADE"/>
    <w:rsid w:val="00E278F6"/>
    <w:rsid w:val="00E30F57"/>
    <w:rsid w:val="00E3168C"/>
    <w:rsid w:val="00E3190D"/>
    <w:rsid w:val="00E31D3E"/>
    <w:rsid w:val="00E32177"/>
    <w:rsid w:val="00E32427"/>
    <w:rsid w:val="00E3246A"/>
    <w:rsid w:val="00E328DF"/>
    <w:rsid w:val="00E32A72"/>
    <w:rsid w:val="00E32CC2"/>
    <w:rsid w:val="00E32FAC"/>
    <w:rsid w:val="00E33053"/>
    <w:rsid w:val="00E335AD"/>
    <w:rsid w:val="00E33821"/>
    <w:rsid w:val="00E36599"/>
    <w:rsid w:val="00E368F7"/>
    <w:rsid w:val="00E377FB"/>
    <w:rsid w:val="00E37D5A"/>
    <w:rsid w:val="00E40673"/>
    <w:rsid w:val="00E41208"/>
    <w:rsid w:val="00E414A8"/>
    <w:rsid w:val="00E416C1"/>
    <w:rsid w:val="00E42398"/>
    <w:rsid w:val="00E4245F"/>
    <w:rsid w:val="00E4246C"/>
    <w:rsid w:val="00E427A8"/>
    <w:rsid w:val="00E42AD7"/>
    <w:rsid w:val="00E42C87"/>
    <w:rsid w:val="00E42FAA"/>
    <w:rsid w:val="00E432B5"/>
    <w:rsid w:val="00E436D7"/>
    <w:rsid w:val="00E4384C"/>
    <w:rsid w:val="00E4423D"/>
    <w:rsid w:val="00E44C5B"/>
    <w:rsid w:val="00E45A6C"/>
    <w:rsid w:val="00E4690B"/>
    <w:rsid w:val="00E478C7"/>
    <w:rsid w:val="00E478DF"/>
    <w:rsid w:val="00E47D78"/>
    <w:rsid w:val="00E501BC"/>
    <w:rsid w:val="00E51C20"/>
    <w:rsid w:val="00E525D6"/>
    <w:rsid w:val="00E528D2"/>
    <w:rsid w:val="00E52C0C"/>
    <w:rsid w:val="00E52EEB"/>
    <w:rsid w:val="00E5350D"/>
    <w:rsid w:val="00E53618"/>
    <w:rsid w:val="00E53A60"/>
    <w:rsid w:val="00E5480D"/>
    <w:rsid w:val="00E55530"/>
    <w:rsid w:val="00E5586B"/>
    <w:rsid w:val="00E567A4"/>
    <w:rsid w:val="00E57CEE"/>
    <w:rsid w:val="00E60756"/>
    <w:rsid w:val="00E6088E"/>
    <w:rsid w:val="00E60C3A"/>
    <w:rsid w:val="00E61466"/>
    <w:rsid w:val="00E6162B"/>
    <w:rsid w:val="00E61E4C"/>
    <w:rsid w:val="00E623F5"/>
    <w:rsid w:val="00E6260D"/>
    <w:rsid w:val="00E627DB"/>
    <w:rsid w:val="00E6331A"/>
    <w:rsid w:val="00E6389B"/>
    <w:rsid w:val="00E64F40"/>
    <w:rsid w:val="00E65158"/>
    <w:rsid w:val="00E6543D"/>
    <w:rsid w:val="00E65806"/>
    <w:rsid w:val="00E6599F"/>
    <w:rsid w:val="00E65E8E"/>
    <w:rsid w:val="00E65F59"/>
    <w:rsid w:val="00E65F81"/>
    <w:rsid w:val="00E6615C"/>
    <w:rsid w:val="00E661D5"/>
    <w:rsid w:val="00E66573"/>
    <w:rsid w:val="00E668E1"/>
    <w:rsid w:val="00E66FB0"/>
    <w:rsid w:val="00E672CA"/>
    <w:rsid w:val="00E676E4"/>
    <w:rsid w:val="00E67C55"/>
    <w:rsid w:val="00E67D9F"/>
    <w:rsid w:val="00E7023F"/>
    <w:rsid w:val="00E70A29"/>
    <w:rsid w:val="00E70CBD"/>
    <w:rsid w:val="00E70E8D"/>
    <w:rsid w:val="00E7132F"/>
    <w:rsid w:val="00E71887"/>
    <w:rsid w:val="00E71C65"/>
    <w:rsid w:val="00E72AA6"/>
    <w:rsid w:val="00E72BA7"/>
    <w:rsid w:val="00E7363C"/>
    <w:rsid w:val="00E73960"/>
    <w:rsid w:val="00E73A5F"/>
    <w:rsid w:val="00E73AB4"/>
    <w:rsid w:val="00E73EB9"/>
    <w:rsid w:val="00E73F7D"/>
    <w:rsid w:val="00E74099"/>
    <w:rsid w:val="00E741BB"/>
    <w:rsid w:val="00E743B0"/>
    <w:rsid w:val="00E7455D"/>
    <w:rsid w:val="00E74BA1"/>
    <w:rsid w:val="00E74BB4"/>
    <w:rsid w:val="00E75940"/>
    <w:rsid w:val="00E763F4"/>
    <w:rsid w:val="00E767FD"/>
    <w:rsid w:val="00E76BA4"/>
    <w:rsid w:val="00E77290"/>
    <w:rsid w:val="00E77C9F"/>
    <w:rsid w:val="00E77D58"/>
    <w:rsid w:val="00E77DF3"/>
    <w:rsid w:val="00E80D45"/>
    <w:rsid w:val="00E810BC"/>
    <w:rsid w:val="00E81298"/>
    <w:rsid w:val="00E82D39"/>
    <w:rsid w:val="00E839E0"/>
    <w:rsid w:val="00E83F26"/>
    <w:rsid w:val="00E84000"/>
    <w:rsid w:val="00E84156"/>
    <w:rsid w:val="00E84DC9"/>
    <w:rsid w:val="00E85001"/>
    <w:rsid w:val="00E85C16"/>
    <w:rsid w:val="00E8678C"/>
    <w:rsid w:val="00E86AE3"/>
    <w:rsid w:val="00E86F40"/>
    <w:rsid w:val="00E8713C"/>
    <w:rsid w:val="00E873A9"/>
    <w:rsid w:val="00E903DE"/>
    <w:rsid w:val="00E90DBF"/>
    <w:rsid w:val="00E90E7C"/>
    <w:rsid w:val="00E91140"/>
    <w:rsid w:val="00E9144B"/>
    <w:rsid w:val="00E9253F"/>
    <w:rsid w:val="00E925B3"/>
    <w:rsid w:val="00E92953"/>
    <w:rsid w:val="00E9297A"/>
    <w:rsid w:val="00E934D7"/>
    <w:rsid w:val="00E9350F"/>
    <w:rsid w:val="00E93799"/>
    <w:rsid w:val="00E9384E"/>
    <w:rsid w:val="00E93D31"/>
    <w:rsid w:val="00E94175"/>
    <w:rsid w:val="00E953F8"/>
    <w:rsid w:val="00E95A55"/>
    <w:rsid w:val="00E95A71"/>
    <w:rsid w:val="00E964AE"/>
    <w:rsid w:val="00E96ADF"/>
    <w:rsid w:val="00EA0238"/>
    <w:rsid w:val="00EA04AB"/>
    <w:rsid w:val="00EA08DF"/>
    <w:rsid w:val="00EA0FC7"/>
    <w:rsid w:val="00EA1064"/>
    <w:rsid w:val="00EA21C0"/>
    <w:rsid w:val="00EA2352"/>
    <w:rsid w:val="00EA245D"/>
    <w:rsid w:val="00EA2B70"/>
    <w:rsid w:val="00EA2FC1"/>
    <w:rsid w:val="00EA32F6"/>
    <w:rsid w:val="00EA3B0E"/>
    <w:rsid w:val="00EA3BEE"/>
    <w:rsid w:val="00EA5855"/>
    <w:rsid w:val="00EA59F0"/>
    <w:rsid w:val="00EA5EF8"/>
    <w:rsid w:val="00EA6044"/>
    <w:rsid w:val="00EA64BF"/>
    <w:rsid w:val="00EA68C5"/>
    <w:rsid w:val="00EA68F2"/>
    <w:rsid w:val="00EA7C8B"/>
    <w:rsid w:val="00EB031B"/>
    <w:rsid w:val="00EB0376"/>
    <w:rsid w:val="00EB0865"/>
    <w:rsid w:val="00EB0A08"/>
    <w:rsid w:val="00EB0B5D"/>
    <w:rsid w:val="00EB180A"/>
    <w:rsid w:val="00EB1887"/>
    <w:rsid w:val="00EB194A"/>
    <w:rsid w:val="00EB1C67"/>
    <w:rsid w:val="00EB2412"/>
    <w:rsid w:val="00EB28E5"/>
    <w:rsid w:val="00EB30A9"/>
    <w:rsid w:val="00EB42C1"/>
    <w:rsid w:val="00EB4A0C"/>
    <w:rsid w:val="00EB4EEB"/>
    <w:rsid w:val="00EB6113"/>
    <w:rsid w:val="00EB627D"/>
    <w:rsid w:val="00EB6698"/>
    <w:rsid w:val="00EB6930"/>
    <w:rsid w:val="00EB6E57"/>
    <w:rsid w:val="00EB72BE"/>
    <w:rsid w:val="00EB7B67"/>
    <w:rsid w:val="00EC0894"/>
    <w:rsid w:val="00EC0F2A"/>
    <w:rsid w:val="00EC1AB0"/>
    <w:rsid w:val="00EC23F6"/>
    <w:rsid w:val="00EC2D50"/>
    <w:rsid w:val="00EC2DE4"/>
    <w:rsid w:val="00EC2F98"/>
    <w:rsid w:val="00EC305A"/>
    <w:rsid w:val="00EC3F66"/>
    <w:rsid w:val="00EC4742"/>
    <w:rsid w:val="00EC5A85"/>
    <w:rsid w:val="00EC5FE3"/>
    <w:rsid w:val="00EC6198"/>
    <w:rsid w:val="00EC640E"/>
    <w:rsid w:val="00EC665C"/>
    <w:rsid w:val="00EC6E65"/>
    <w:rsid w:val="00EC7253"/>
    <w:rsid w:val="00EC73E7"/>
    <w:rsid w:val="00EC77E7"/>
    <w:rsid w:val="00ED0003"/>
    <w:rsid w:val="00ED043F"/>
    <w:rsid w:val="00ED04DD"/>
    <w:rsid w:val="00ED1615"/>
    <w:rsid w:val="00ED2202"/>
    <w:rsid w:val="00ED2411"/>
    <w:rsid w:val="00ED26AA"/>
    <w:rsid w:val="00ED2A7F"/>
    <w:rsid w:val="00ED3D43"/>
    <w:rsid w:val="00ED49D9"/>
    <w:rsid w:val="00ED51C3"/>
    <w:rsid w:val="00ED5C36"/>
    <w:rsid w:val="00ED6D6D"/>
    <w:rsid w:val="00ED7792"/>
    <w:rsid w:val="00ED7E3C"/>
    <w:rsid w:val="00EE02CE"/>
    <w:rsid w:val="00EE0806"/>
    <w:rsid w:val="00EE0D08"/>
    <w:rsid w:val="00EE11E5"/>
    <w:rsid w:val="00EE11EB"/>
    <w:rsid w:val="00EE1829"/>
    <w:rsid w:val="00EE1879"/>
    <w:rsid w:val="00EE32B1"/>
    <w:rsid w:val="00EE32E9"/>
    <w:rsid w:val="00EE3B9E"/>
    <w:rsid w:val="00EE40AF"/>
    <w:rsid w:val="00EE4B39"/>
    <w:rsid w:val="00EE4C46"/>
    <w:rsid w:val="00EE53D6"/>
    <w:rsid w:val="00EE542B"/>
    <w:rsid w:val="00EE592C"/>
    <w:rsid w:val="00EE5D9E"/>
    <w:rsid w:val="00EE6E25"/>
    <w:rsid w:val="00EE73BB"/>
    <w:rsid w:val="00EE7726"/>
    <w:rsid w:val="00EE7A93"/>
    <w:rsid w:val="00EE7FA8"/>
    <w:rsid w:val="00EF0210"/>
    <w:rsid w:val="00EF0379"/>
    <w:rsid w:val="00EF0524"/>
    <w:rsid w:val="00EF0529"/>
    <w:rsid w:val="00EF0CFC"/>
    <w:rsid w:val="00EF1109"/>
    <w:rsid w:val="00EF140D"/>
    <w:rsid w:val="00EF2432"/>
    <w:rsid w:val="00EF2650"/>
    <w:rsid w:val="00EF270A"/>
    <w:rsid w:val="00EF2AC1"/>
    <w:rsid w:val="00EF3404"/>
    <w:rsid w:val="00EF4819"/>
    <w:rsid w:val="00EF4A6F"/>
    <w:rsid w:val="00EF4B7B"/>
    <w:rsid w:val="00EF500D"/>
    <w:rsid w:val="00EF54D0"/>
    <w:rsid w:val="00EF5908"/>
    <w:rsid w:val="00EF5DA8"/>
    <w:rsid w:val="00EF61D0"/>
    <w:rsid w:val="00EF64E0"/>
    <w:rsid w:val="00EF6B82"/>
    <w:rsid w:val="00EF7054"/>
    <w:rsid w:val="00EF76A6"/>
    <w:rsid w:val="00EF7DCF"/>
    <w:rsid w:val="00F007FD"/>
    <w:rsid w:val="00F009A4"/>
    <w:rsid w:val="00F00B8C"/>
    <w:rsid w:val="00F00CDA"/>
    <w:rsid w:val="00F00D1E"/>
    <w:rsid w:val="00F0115A"/>
    <w:rsid w:val="00F016AB"/>
    <w:rsid w:val="00F01A4A"/>
    <w:rsid w:val="00F02123"/>
    <w:rsid w:val="00F027A2"/>
    <w:rsid w:val="00F0281E"/>
    <w:rsid w:val="00F028AC"/>
    <w:rsid w:val="00F02F6A"/>
    <w:rsid w:val="00F0362F"/>
    <w:rsid w:val="00F039C5"/>
    <w:rsid w:val="00F049EF"/>
    <w:rsid w:val="00F04A23"/>
    <w:rsid w:val="00F0566A"/>
    <w:rsid w:val="00F056D1"/>
    <w:rsid w:val="00F059B7"/>
    <w:rsid w:val="00F05B17"/>
    <w:rsid w:val="00F05FB8"/>
    <w:rsid w:val="00F062EA"/>
    <w:rsid w:val="00F06483"/>
    <w:rsid w:val="00F07258"/>
    <w:rsid w:val="00F074D1"/>
    <w:rsid w:val="00F0781B"/>
    <w:rsid w:val="00F07CE3"/>
    <w:rsid w:val="00F07DC0"/>
    <w:rsid w:val="00F100C7"/>
    <w:rsid w:val="00F1076F"/>
    <w:rsid w:val="00F10DF5"/>
    <w:rsid w:val="00F110B9"/>
    <w:rsid w:val="00F111D9"/>
    <w:rsid w:val="00F11666"/>
    <w:rsid w:val="00F1173E"/>
    <w:rsid w:val="00F117A1"/>
    <w:rsid w:val="00F1280C"/>
    <w:rsid w:val="00F12B61"/>
    <w:rsid w:val="00F12DC3"/>
    <w:rsid w:val="00F1344D"/>
    <w:rsid w:val="00F14609"/>
    <w:rsid w:val="00F14710"/>
    <w:rsid w:val="00F14DB8"/>
    <w:rsid w:val="00F14F76"/>
    <w:rsid w:val="00F15022"/>
    <w:rsid w:val="00F15F26"/>
    <w:rsid w:val="00F162BD"/>
    <w:rsid w:val="00F16929"/>
    <w:rsid w:val="00F16EE9"/>
    <w:rsid w:val="00F17217"/>
    <w:rsid w:val="00F2033F"/>
    <w:rsid w:val="00F20658"/>
    <w:rsid w:val="00F206A1"/>
    <w:rsid w:val="00F206CB"/>
    <w:rsid w:val="00F20A1C"/>
    <w:rsid w:val="00F20B5F"/>
    <w:rsid w:val="00F20FE2"/>
    <w:rsid w:val="00F21271"/>
    <w:rsid w:val="00F21D4B"/>
    <w:rsid w:val="00F21F87"/>
    <w:rsid w:val="00F2355A"/>
    <w:rsid w:val="00F23861"/>
    <w:rsid w:val="00F23C4F"/>
    <w:rsid w:val="00F24537"/>
    <w:rsid w:val="00F2576C"/>
    <w:rsid w:val="00F25A2D"/>
    <w:rsid w:val="00F25CAF"/>
    <w:rsid w:val="00F27207"/>
    <w:rsid w:val="00F272E7"/>
    <w:rsid w:val="00F27493"/>
    <w:rsid w:val="00F27DB9"/>
    <w:rsid w:val="00F309B7"/>
    <w:rsid w:val="00F3165E"/>
    <w:rsid w:val="00F31712"/>
    <w:rsid w:val="00F31FD2"/>
    <w:rsid w:val="00F322F8"/>
    <w:rsid w:val="00F3285F"/>
    <w:rsid w:val="00F32C0E"/>
    <w:rsid w:val="00F331A3"/>
    <w:rsid w:val="00F3385C"/>
    <w:rsid w:val="00F33ED8"/>
    <w:rsid w:val="00F361D6"/>
    <w:rsid w:val="00F36677"/>
    <w:rsid w:val="00F374D3"/>
    <w:rsid w:val="00F37BC4"/>
    <w:rsid w:val="00F40572"/>
    <w:rsid w:val="00F4116B"/>
    <w:rsid w:val="00F4147D"/>
    <w:rsid w:val="00F418C5"/>
    <w:rsid w:val="00F4198A"/>
    <w:rsid w:val="00F41B4D"/>
    <w:rsid w:val="00F41E7B"/>
    <w:rsid w:val="00F41F8A"/>
    <w:rsid w:val="00F421F1"/>
    <w:rsid w:val="00F42BE0"/>
    <w:rsid w:val="00F42F16"/>
    <w:rsid w:val="00F434E9"/>
    <w:rsid w:val="00F4368D"/>
    <w:rsid w:val="00F452AA"/>
    <w:rsid w:val="00F45486"/>
    <w:rsid w:val="00F45A31"/>
    <w:rsid w:val="00F45CB6"/>
    <w:rsid w:val="00F45F57"/>
    <w:rsid w:val="00F47AFC"/>
    <w:rsid w:val="00F50247"/>
    <w:rsid w:val="00F504B0"/>
    <w:rsid w:val="00F518F3"/>
    <w:rsid w:val="00F51C99"/>
    <w:rsid w:val="00F51D9D"/>
    <w:rsid w:val="00F52090"/>
    <w:rsid w:val="00F5252C"/>
    <w:rsid w:val="00F53B0D"/>
    <w:rsid w:val="00F53EF6"/>
    <w:rsid w:val="00F53F7A"/>
    <w:rsid w:val="00F54446"/>
    <w:rsid w:val="00F544A6"/>
    <w:rsid w:val="00F548F7"/>
    <w:rsid w:val="00F55502"/>
    <w:rsid w:val="00F55617"/>
    <w:rsid w:val="00F55E68"/>
    <w:rsid w:val="00F562CC"/>
    <w:rsid w:val="00F562ED"/>
    <w:rsid w:val="00F566C5"/>
    <w:rsid w:val="00F56B4A"/>
    <w:rsid w:val="00F56B9F"/>
    <w:rsid w:val="00F56C55"/>
    <w:rsid w:val="00F60020"/>
    <w:rsid w:val="00F607DA"/>
    <w:rsid w:val="00F60902"/>
    <w:rsid w:val="00F61421"/>
    <w:rsid w:val="00F61BD7"/>
    <w:rsid w:val="00F621F0"/>
    <w:rsid w:val="00F6255F"/>
    <w:rsid w:val="00F62A8F"/>
    <w:rsid w:val="00F632F5"/>
    <w:rsid w:val="00F64424"/>
    <w:rsid w:val="00F64891"/>
    <w:rsid w:val="00F658FF"/>
    <w:rsid w:val="00F665BC"/>
    <w:rsid w:val="00F6666B"/>
    <w:rsid w:val="00F66897"/>
    <w:rsid w:val="00F67C25"/>
    <w:rsid w:val="00F67D78"/>
    <w:rsid w:val="00F70655"/>
    <w:rsid w:val="00F70BB2"/>
    <w:rsid w:val="00F7182D"/>
    <w:rsid w:val="00F71FAC"/>
    <w:rsid w:val="00F72FC3"/>
    <w:rsid w:val="00F73112"/>
    <w:rsid w:val="00F736FE"/>
    <w:rsid w:val="00F73BB6"/>
    <w:rsid w:val="00F73CD5"/>
    <w:rsid w:val="00F743D6"/>
    <w:rsid w:val="00F74873"/>
    <w:rsid w:val="00F7504D"/>
    <w:rsid w:val="00F751BB"/>
    <w:rsid w:val="00F7578A"/>
    <w:rsid w:val="00F75A35"/>
    <w:rsid w:val="00F75E4A"/>
    <w:rsid w:val="00F76134"/>
    <w:rsid w:val="00F77936"/>
    <w:rsid w:val="00F8025D"/>
    <w:rsid w:val="00F804FE"/>
    <w:rsid w:val="00F80BC2"/>
    <w:rsid w:val="00F8109A"/>
    <w:rsid w:val="00F815E4"/>
    <w:rsid w:val="00F816F0"/>
    <w:rsid w:val="00F81CA2"/>
    <w:rsid w:val="00F82288"/>
    <w:rsid w:val="00F82C76"/>
    <w:rsid w:val="00F82D62"/>
    <w:rsid w:val="00F83026"/>
    <w:rsid w:val="00F83118"/>
    <w:rsid w:val="00F84070"/>
    <w:rsid w:val="00F84134"/>
    <w:rsid w:val="00F84505"/>
    <w:rsid w:val="00F845B8"/>
    <w:rsid w:val="00F848E6"/>
    <w:rsid w:val="00F852DF"/>
    <w:rsid w:val="00F85978"/>
    <w:rsid w:val="00F861E9"/>
    <w:rsid w:val="00F86408"/>
    <w:rsid w:val="00F8789A"/>
    <w:rsid w:val="00F87FC3"/>
    <w:rsid w:val="00F906BE"/>
    <w:rsid w:val="00F91132"/>
    <w:rsid w:val="00F9189A"/>
    <w:rsid w:val="00F921E6"/>
    <w:rsid w:val="00F92DBE"/>
    <w:rsid w:val="00F9304C"/>
    <w:rsid w:val="00F93453"/>
    <w:rsid w:val="00F9382F"/>
    <w:rsid w:val="00F938F4"/>
    <w:rsid w:val="00F93C63"/>
    <w:rsid w:val="00F93D5B"/>
    <w:rsid w:val="00F93FC2"/>
    <w:rsid w:val="00F96550"/>
    <w:rsid w:val="00F96AF1"/>
    <w:rsid w:val="00F97492"/>
    <w:rsid w:val="00F974EC"/>
    <w:rsid w:val="00F9785E"/>
    <w:rsid w:val="00F97E7A"/>
    <w:rsid w:val="00F97EB5"/>
    <w:rsid w:val="00FA06B9"/>
    <w:rsid w:val="00FA0ABD"/>
    <w:rsid w:val="00FA0F2D"/>
    <w:rsid w:val="00FA0F92"/>
    <w:rsid w:val="00FA1202"/>
    <w:rsid w:val="00FA1288"/>
    <w:rsid w:val="00FA140F"/>
    <w:rsid w:val="00FA193A"/>
    <w:rsid w:val="00FA2661"/>
    <w:rsid w:val="00FA2BC9"/>
    <w:rsid w:val="00FA3BAB"/>
    <w:rsid w:val="00FA3ECA"/>
    <w:rsid w:val="00FA4830"/>
    <w:rsid w:val="00FA6AEF"/>
    <w:rsid w:val="00FA6D46"/>
    <w:rsid w:val="00FA6EAB"/>
    <w:rsid w:val="00FA70F5"/>
    <w:rsid w:val="00FA7E8B"/>
    <w:rsid w:val="00FB056C"/>
    <w:rsid w:val="00FB137B"/>
    <w:rsid w:val="00FB18EC"/>
    <w:rsid w:val="00FB2EF4"/>
    <w:rsid w:val="00FB30B5"/>
    <w:rsid w:val="00FB3FF5"/>
    <w:rsid w:val="00FB4676"/>
    <w:rsid w:val="00FB4881"/>
    <w:rsid w:val="00FB4E66"/>
    <w:rsid w:val="00FB5406"/>
    <w:rsid w:val="00FB58DE"/>
    <w:rsid w:val="00FB5A8C"/>
    <w:rsid w:val="00FB69F4"/>
    <w:rsid w:val="00FB6D13"/>
    <w:rsid w:val="00FB737D"/>
    <w:rsid w:val="00FB747F"/>
    <w:rsid w:val="00FB7C31"/>
    <w:rsid w:val="00FC19DD"/>
    <w:rsid w:val="00FC1B7E"/>
    <w:rsid w:val="00FC1BDB"/>
    <w:rsid w:val="00FC237A"/>
    <w:rsid w:val="00FC260E"/>
    <w:rsid w:val="00FC2AAD"/>
    <w:rsid w:val="00FC36A6"/>
    <w:rsid w:val="00FC4341"/>
    <w:rsid w:val="00FC443F"/>
    <w:rsid w:val="00FC4C2C"/>
    <w:rsid w:val="00FC5BCE"/>
    <w:rsid w:val="00FC5E6B"/>
    <w:rsid w:val="00FC60B0"/>
    <w:rsid w:val="00FC61F7"/>
    <w:rsid w:val="00FC6814"/>
    <w:rsid w:val="00FC6BF0"/>
    <w:rsid w:val="00FC7467"/>
    <w:rsid w:val="00FC784A"/>
    <w:rsid w:val="00FC7C93"/>
    <w:rsid w:val="00FD06AA"/>
    <w:rsid w:val="00FD0AA2"/>
    <w:rsid w:val="00FD0AB3"/>
    <w:rsid w:val="00FD1844"/>
    <w:rsid w:val="00FD1C5A"/>
    <w:rsid w:val="00FD2A7D"/>
    <w:rsid w:val="00FD3545"/>
    <w:rsid w:val="00FD38B1"/>
    <w:rsid w:val="00FD3AC0"/>
    <w:rsid w:val="00FD3FDD"/>
    <w:rsid w:val="00FD41C5"/>
    <w:rsid w:val="00FD4395"/>
    <w:rsid w:val="00FD49D0"/>
    <w:rsid w:val="00FD5299"/>
    <w:rsid w:val="00FD54AE"/>
    <w:rsid w:val="00FD54D0"/>
    <w:rsid w:val="00FD5E73"/>
    <w:rsid w:val="00FD6104"/>
    <w:rsid w:val="00FD638E"/>
    <w:rsid w:val="00FD70B7"/>
    <w:rsid w:val="00FD7866"/>
    <w:rsid w:val="00FE0204"/>
    <w:rsid w:val="00FE0571"/>
    <w:rsid w:val="00FE0DCF"/>
    <w:rsid w:val="00FE1076"/>
    <w:rsid w:val="00FE1280"/>
    <w:rsid w:val="00FE1883"/>
    <w:rsid w:val="00FE23A3"/>
    <w:rsid w:val="00FE24BD"/>
    <w:rsid w:val="00FE253C"/>
    <w:rsid w:val="00FE2FA4"/>
    <w:rsid w:val="00FE318B"/>
    <w:rsid w:val="00FE4EB6"/>
    <w:rsid w:val="00FE5BD0"/>
    <w:rsid w:val="00FE5FAB"/>
    <w:rsid w:val="00FE64F9"/>
    <w:rsid w:val="00FE664D"/>
    <w:rsid w:val="00FE6FBD"/>
    <w:rsid w:val="00FE7337"/>
    <w:rsid w:val="00FE7718"/>
    <w:rsid w:val="00FE7C7C"/>
    <w:rsid w:val="00FE7E9E"/>
    <w:rsid w:val="00FF017C"/>
    <w:rsid w:val="00FF0393"/>
    <w:rsid w:val="00FF06B6"/>
    <w:rsid w:val="00FF06E8"/>
    <w:rsid w:val="00FF0780"/>
    <w:rsid w:val="00FF0D8F"/>
    <w:rsid w:val="00FF16C3"/>
    <w:rsid w:val="00FF1738"/>
    <w:rsid w:val="00FF1CBF"/>
    <w:rsid w:val="00FF2009"/>
    <w:rsid w:val="00FF2287"/>
    <w:rsid w:val="00FF28F0"/>
    <w:rsid w:val="00FF2A93"/>
    <w:rsid w:val="00FF3165"/>
    <w:rsid w:val="00FF32A6"/>
    <w:rsid w:val="00FF4294"/>
    <w:rsid w:val="00FF42D8"/>
    <w:rsid w:val="00FF47EF"/>
    <w:rsid w:val="00FF4876"/>
    <w:rsid w:val="00FF49A7"/>
    <w:rsid w:val="00FF4AD2"/>
    <w:rsid w:val="00FF4FC5"/>
    <w:rsid w:val="00FF4FE7"/>
    <w:rsid w:val="00FF5AC2"/>
    <w:rsid w:val="00FF5DAB"/>
    <w:rsid w:val="00FF6140"/>
    <w:rsid w:val="00FF6225"/>
    <w:rsid w:val="00FF67E9"/>
    <w:rsid w:val="00FF6916"/>
    <w:rsid w:val="00FF6B48"/>
    <w:rsid w:val="00FF77AD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45DB2A"/>
  <w15:chartTrackingRefBased/>
  <w15:docId w15:val="{A15B8F46-6804-4BEA-8581-E2109E3C4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5B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4C25B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C25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C25B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C25B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C25B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C25B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C25B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C25B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C25B7"/>
    <w:pPr>
      <w:outlineLvl w:val="8"/>
    </w:pPr>
  </w:style>
  <w:style w:type="character" w:default="1" w:styleId="DefaultParagraphFont">
    <w:name w:val="Default Paragraph Font"/>
    <w:semiHidden/>
    <w:rsid w:val="004C25B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C25B7"/>
  </w:style>
  <w:style w:type="character" w:styleId="Hyperlink">
    <w:name w:val="Hyperlink"/>
    <w:uiPriority w:val="99"/>
    <w:rsid w:val="00FA3ECA"/>
    <w:rPr>
      <w:color w:val="0000FF"/>
      <w:u w:val="single"/>
    </w:rPr>
  </w:style>
  <w:style w:type="paragraph" w:styleId="TOC6">
    <w:name w:val="toc 6"/>
    <w:basedOn w:val="TOC5"/>
    <w:next w:val="Normal"/>
    <w:semiHidden/>
    <w:rsid w:val="004C25B7"/>
    <w:pPr>
      <w:ind w:left="1985" w:hanging="1985"/>
    </w:pPr>
  </w:style>
  <w:style w:type="paragraph" w:styleId="TOC5">
    <w:name w:val="toc 5"/>
    <w:basedOn w:val="TOC4"/>
    <w:semiHidden/>
    <w:rsid w:val="004C25B7"/>
    <w:pPr>
      <w:ind w:left="1701" w:hanging="1701"/>
    </w:pPr>
  </w:style>
  <w:style w:type="paragraph" w:styleId="Footer">
    <w:name w:val="footer"/>
    <w:basedOn w:val="Header"/>
    <w:link w:val="FooterChar"/>
    <w:rsid w:val="004C25B7"/>
    <w:pPr>
      <w:jc w:val="center"/>
    </w:pPr>
    <w:rPr>
      <w:i/>
    </w:rPr>
  </w:style>
  <w:style w:type="character" w:styleId="PageNumber">
    <w:name w:val="page number"/>
    <w:basedOn w:val="DefaultParagraphFont"/>
    <w:rsid w:val="001815A6"/>
  </w:style>
  <w:style w:type="paragraph" w:styleId="Header">
    <w:name w:val="header"/>
    <w:link w:val="HeaderChar"/>
    <w:rsid w:val="004C25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llowedHyperlink">
    <w:name w:val="FollowedHyperlink"/>
    <w:uiPriority w:val="99"/>
    <w:rsid w:val="001815A6"/>
    <w:rPr>
      <w:color w:val="800080"/>
      <w:u w:val="single"/>
    </w:rPr>
  </w:style>
  <w:style w:type="table" w:styleId="TableGrid">
    <w:name w:val="Table Grid"/>
    <w:basedOn w:val="TableNormal"/>
    <w:rsid w:val="006267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 1"/>
    <w:semiHidden/>
    <w:rsid w:val="00D20A9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H">
    <w:name w:val="TAH"/>
    <w:basedOn w:val="TAC"/>
    <w:rsid w:val="004C25B7"/>
    <w:rPr>
      <w:b/>
    </w:rPr>
  </w:style>
  <w:style w:type="paragraph" w:styleId="HTMLPreformatted">
    <w:name w:val="HTML Preformatted"/>
    <w:basedOn w:val="Normal"/>
    <w:rsid w:val="00564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Batang" w:hAnsi="Courier New" w:cs="Courier New"/>
      <w:lang w:val="en-US" w:eastAsia="ko-KR"/>
    </w:rPr>
  </w:style>
  <w:style w:type="paragraph" w:customStyle="1" w:styleId="TAL">
    <w:name w:val="TAL"/>
    <w:basedOn w:val="Normal"/>
    <w:link w:val="TAL0"/>
    <w:rsid w:val="004C25B7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56488A"/>
    <w:rPr>
      <w:rFonts w:ascii="Arial" w:hAnsi="Arial"/>
      <w:sz w:val="18"/>
    </w:rPr>
  </w:style>
  <w:style w:type="paragraph" w:customStyle="1" w:styleId="TAC">
    <w:name w:val="TAC"/>
    <w:basedOn w:val="TAL"/>
    <w:rsid w:val="004C25B7"/>
    <w:pPr>
      <w:jc w:val="center"/>
    </w:pPr>
  </w:style>
  <w:style w:type="paragraph" w:styleId="TOC2">
    <w:name w:val="toc 2"/>
    <w:basedOn w:val="TOC1"/>
    <w:semiHidden/>
    <w:rsid w:val="004C25B7"/>
    <w:pPr>
      <w:keepNext w:val="0"/>
      <w:spacing w:before="0"/>
      <w:ind w:left="851" w:hanging="851"/>
    </w:pPr>
    <w:rPr>
      <w:sz w:val="20"/>
    </w:rPr>
  </w:style>
  <w:style w:type="paragraph" w:customStyle="1" w:styleId="CRCoverPage">
    <w:name w:val="CR Cover Page"/>
    <w:rsid w:val="00A26B66"/>
    <w:pPr>
      <w:spacing w:after="120"/>
    </w:pPr>
    <w:rPr>
      <w:rFonts w:ascii="Arial" w:hAnsi="Arial"/>
      <w:lang w:eastAsia="en-US"/>
    </w:rPr>
  </w:style>
  <w:style w:type="paragraph" w:styleId="TOC1">
    <w:name w:val="toc 1"/>
    <w:semiHidden/>
    <w:rsid w:val="004C25B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TT">
    <w:name w:val="TT"/>
    <w:basedOn w:val="Heading1"/>
    <w:next w:val="Normal"/>
    <w:rsid w:val="004C25B7"/>
    <w:pPr>
      <w:outlineLvl w:val="9"/>
    </w:pPr>
  </w:style>
  <w:style w:type="character" w:customStyle="1" w:styleId="TALChar">
    <w:name w:val="TAL Char"/>
    <w:rsid w:val="006B3065"/>
    <w:rPr>
      <w:rFonts w:ascii="Arial" w:hAnsi="Arial"/>
      <w:sz w:val="18"/>
      <w:lang w:val="en-GB" w:eastAsia="en-US" w:bidi="ar-SA"/>
    </w:rPr>
  </w:style>
  <w:style w:type="paragraph" w:styleId="FootnoteText">
    <w:name w:val="footnote text"/>
    <w:basedOn w:val="Normal"/>
    <w:link w:val="FootnoteTextChar"/>
    <w:rsid w:val="004C25B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F4CDA"/>
    <w:rPr>
      <w:sz w:val="16"/>
    </w:rPr>
  </w:style>
  <w:style w:type="character" w:styleId="FootnoteReference">
    <w:name w:val="footnote reference"/>
    <w:basedOn w:val="DefaultParagraphFont"/>
    <w:rsid w:val="004C25B7"/>
    <w:rPr>
      <w:b/>
      <w:position w:val="6"/>
      <w:sz w:val="16"/>
    </w:rPr>
  </w:style>
  <w:style w:type="character" w:customStyle="1" w:styleId="Heading1Char">
    <w:name w:val="Heading 1 Char"/>
    <w:link w:val="Heading1"/>
    <w:rsid w:val="001D6B7D"/>
    <w:rPr>
      <w:rFonts w:ascii="Arial" w:hAnsi="Arial"/>
      <w:sz w:val="36"/>
    </w:rPr>
  </w:style>
  <w:style w:type="character" w:customStyle="1" w:styleId="FooterChar">
    <w:name w:val="Footer Char"/>
    <w:link w:val="Footer"/>
    <w:rsid w:val="001D6B7D"/>
    <w:rPr>
      <w:rFonts w:ascii="Arial" w:hAnsi="Arial"/>
      <w:b/>
      <w:i/>
      <w:noProof/>
      <w:sz w:val="18"/>
    </w:rPr>
  </w:style>
  <w:style w:type="character" w:customStyle="1" w:styleId="HeaderChar">
    <w:name w:val="Header Char"/>
    <w:link w:val="Header"/>
    <w:rsid w:val="001D6B7D"/>
    <w:rPr>
      <w:rFonts w:ascii="Arial" w:hAnsi="Arial"/>
      <w:b/>
      <w:noProof/>
      <w:sz w:val="18"/>
    </w:rPr>
  </w:style>
  <w:style w:type="paragraph" w:styleId="BalloonText">
    <w:name w:val="Balloon Text"/>
    <w:basedOn w:val="Normal"/>
    <w:link w:val="BalloonTextChar"/>
    <w:rsid w:val="00D458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45863"/>
    <w:rPr>
      <w:rFonts w:ascii="Tahoma" w:hAnsi="Tahoma" w:cs="Tahoma"/>
      <w:sz w:val="16"/>
      <w:szCs w:val="16"/>
      <w:lang w:val="en-GB" w:eastAsia="en-GB"/>
    </w:rPr>
  </w:style>
  <w:style w:type="character" w:customStyle="1" w:styleId="Heading3Char">
    <w:name w:val="Heading 3 Char"/>
    <w:link w:val="Heading3"/>
    <w:rsid w:val="007B0B0F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7B0B0F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7B0B0F"/>
    <w:rPr>
      <w:rFonts w:ascii="Arial" w:hAnsi="Arial"/>
      <w:sz w:val="22"/>
    </w:rPr>
  </w:style>
  <w:style w:type="paragraph" w:styleId="DocumentMap">
    <w:name w:val="Document Map"/>
    <w:basedOn w:val="Normal"/>
    <w:link w:val="DocumentMapChar"/>
    <w:rsid w:val="00667E3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667E39"/>
    <w:rPr>
      <w:rFonts w:ascii="Tahoma" w:hAnsi="Tahoma" w:cs="Tahoma"/>
      <w:sz w:val="16"/>
      <w:szCs w:val="16"/>
      <w:lang w:val="en-GB" w:eastAsia="en-GB"/>
    </w:rPr>
  </w:style>
  <w:style w:type="paragraph" w:styleId="NoSpacing">
    <w:name w:val="No Spacing"/>
    <w:uiPriority w:val="1"/>
    <w:qFormat/>
    <w:rsid w:val="006B3D4A"/>
    <w:rPr>
      <w:rFonts w:ascii="Calibri" w:eastAsia="Calibri" w:hAnsi="Calibri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A202AD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A202AD"/>
    <w:rPr>
      <w:rFonts w:ascii="Arial" w:hAnsi="Arial"/>
      <w:sz w:val="36"/>
    </w:rPr>
  </w:style>
  <w:style w:type="paragraph" w:customStyle="1" w:styleId="msonormal0">
    <w:name w:val="msonormal"/>
    <w:basedOn w:val="Normal"/>
    <w:rsid w:val="00DF0C3F"/>
    <w:pPr>
      <w:spacing w:before="100" w:beforeAutospacing="1" w:after="100" w:afterAutospacing="1"/>
    </w:pPr>
  </w:style>
  <w:style w:type="paragraph" w:customStyle="1" w:styleId="font5">
    <w:name w:val="font5"/>
    <w:basedOn w:val="Normal"/>
    <w:rsid w:val="00DF0C3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Normal"/>
    <w:rsid w:val="00DF0C3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Normal"/>
    <w:rsid w:val="00DF0C3F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Normal"/>
    <w:rsid w:val="00DF0C3F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75B91A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72">
    <w:name w:val="xl72"/>
    <w:basedOn w:val="Normal"/>
    <w:rsid w:val="00DF0C3F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75B91A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73">
    <w:name w:val="xl73"/>
    <w:basedOn w:val="Normal"/>
    <w:rsid w:val="00DF0C3F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DF0C3F"/>
    <w:pPr>
      <w:spacing w:before="100" w:beforeAutospacing="1" w:after="100" w:afterAutospacing="1"/>
      <w:textAlignment w:val="center"/>
    </w:pPr>
  </w:style>
  <w:style w:type="paragraph" w:customStyle="1" w:styleId="xl75">
    <w:name w:val="xl75"/>
    <w:basedOn w:val="Normal"/>
    <w:rsid w:val="00DF0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Normal"/>
    <w:rsid w:val="00DF0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character" w:customStyle="1" w:styleId="Heading7Char">
    <w:name w:val="Heading 7 Char"/>
    <w:basedOn w:val="DefaultParagraphFont"/>
    <w:link w:val="Heading7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</w:rPr>
  </w:style>
  <w:style w:type="paragraph" w:styleId="TOC8">
    <w:name w:val="toc 8"/>
    <w:basedOn w:val="TOC1"/>
    <w:rsid w:val="004C25B7"/>
    <w:pPr>
      <w:spacing w:before="180"/>
      <w:ind w:left="2693" w:hanging="2693"/>
    </w:pPr>
    <w:rPr>
      <w:b/>
    </w:rPr>
  </w:style>
  <w:style w:type="paragraph" w:customStyle="1" w:styleId="ZT">
    <w:name w:val="ZT"/>
    <w:rsid w:val="004C25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4">
    <w:name w:val="toc 4"/>
    <w:basedOn w:val="TOC3"/>
    <w:rsid w:val="004C25B7"/>
    <w:pPr>
      <w:ind w:left="1418" w:hanging="1418"/>
    </w:pPr>
  </w:style>
  <w:style w:type="paragraph" w:styleId="TOC3">
    <w:name w:val="toc 3"/>
    <w:basedOn w:val="TOC2"/>
    <w:rsid w:val="004C25B7"/>
    <w:pPr>
      <w:ind w:left="1134" w:hanging="1134"/>
    </w:pPr>
  </w:style>
  <w:style w:type="paragraph" w:styleId="Index2">
    <w:name w:val="index 2"/>
    <w:basedOn w:val="Index1"/>
    <w:rsid w:val="004C25B7"/>
    <w:pPr>
      <w:ind w:left="284"/>
    </w:pPr>
  </w:style>
  <w:style w:type="paragraph" w:styleId="Index1">
    <w:name w:val="index 1"/>
    <w:basedOn w:val="Normal"/>
    <w:rsid w:val="004C25B7"/>
    <w:pPr>
      <w:keepLines/>
      <w:spacing w:after="0"/>
    </w:pPr>
  </w:style>
  <w:style w:type="paragraph" w:customStyle="1" w:styleId="ZH">
    <w:name w:val="ZH"/>
    <w:rsid w:val="004C25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4C25B7"/>
    <w:pPr>
      <w:ind w:left="851"/>
    </w:pPr>
  </w:style>
  <w:style w:type="paragraph" w:customStyle="1" w:styleId="TF">
    <w:name w:val="TF"/>
    <w:basedOn w:val="TH"/>
    <w:rsid w:val="004C25B7"/>
    <w:pPr>
      <w:keepNext w:val="0"/>
      <w:spacing w:before="0" w:after="240"/>
    </w:pPr>
  </w:style>
  <w:style w:type="paragraph" w:customStyle="1" w:styleId="NO">
    <w:name w:val="NO"/>
    <w:basedOn w:val="Normal"/>
    <w:rsid w:val="004C25B7"/>
    <w:pPr>
      <w:keepLines/>
      <w:ind w:left="1135" w:hanging="851"/>
    </w:pPr>
  </w:style>
  <w:style w:type="paragraph" w:styleId="TOC9">
    <w:name w:val="toc 9"/>
    <w:basedOn w:val="TOC8"/>
    <w:rsid w:val="004C25B7"/>
    <w:pPr>
      <w:ind w:left="1418" w:hanging="1418"/>
    </w:pPr>
  </w:style>
  <w:style w:type="paragraph" w:customStyle="1" w:styleId="EX">
    <w:name w:val="EX"/>
    <w:basedOn w:val="Normal"/>
    <w:rsid w:val="004C25B7"/>
    <w:pPr>
      <w:keepLines/>
      <w:ind w:left="1702" w:hanging="1418"/>
    </w:pPr>
  </w:style>
  <w:style w:type="paragraph" w:customStyle="1" w:styleId="FP">
    <w:name w:val="FP"/>
    <w:basedOn w:val="Normal"/>
    <w:rsid w:val="004C25B7"/>
    <w:pPr>
      <w:spacing w:after="0"/>
    </w:pPr>
  </w:style>
  <w:style w:type="paragraph" w:customStyle="1" w:styleId="LD">
    <w:name w:val="LD"/>
    <w:rsid w:val="004C25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C25B7"/>
    <w:pPr>
      <w:spacing w:after="0"/>
    </w:pPr>
  </w:style>
  <w:style w:type="paragraph" w:customStyle="1" w:styleId="EW">
    <w:name w:val="EW"/>
    <w:basedOn w:val="EX"/>
    <w:rsid w:val="004C25B7"/>
    <w:pPr>
      <w:spacing w:after="0"/>
    </w:pPr>
  </w:style>
  <w:style w:type="paragraph" w:styleId="TOC7">
    <w:name w:val="toc 7"/>
    <w:basedOn w:val="TOC6"/>
    <w:next w:val="Normal"/>
    <w:rsid w:val="004C25B7"/>
    <w:pPr>
      <w:ind w:left="2268" w:hanging="2268"/>
    </w:pPr>
  </w:style>
  <w:style w:type="paragraph" w:styleId="ListBullet2">
    <w:name w:val="List Bullet 2"/>
    <w:basedOn w:val="ListBullet"/>
    <w:rsid w:val="004C25B7"/>
    <w:pPr>
      <w:ind w:left="851"/>
    </w:pPr>
  </w:style>
  <w:style w:type="paragraph" w:styleId="ListBullet3">
    <w:name w:val="List Bullet 3"/>
    <w:basedOn w:val="ListBullet2"/>
    <w:rsid w:val="004C25B7"/>
    <w:pPr>
      <w:ind w:left="1135"/>
    </w:pPr>
  </w:style>
  <w:style w:type="paragraph" w:styleId="ListNumber">
    <w:name w:val="List Number"/>
    <w:basedOn w:val="List"/>
    <w:rsid w:val="004C25B7"/>
  </w:style>
  <w:style w:type="paragraph" w:customStyle="1" w:styleId="EQ">
    <w:name w:val="EQ"/>
    <w:basedOn w:val="Normal"/>
    <w:next w:val="Normal"/>
    <w:rsid w:val="004C25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C25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C25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C25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C25B7"/>
    <w:pPr>
      <w:jc w:val="right"/>
    </w:pPr>
  </w:style>
  <w:style w:type="paragraph" w:customStyle="1" w:styleId="H6">
    <w:name w:val="H6"/>
    <w:basedOn w:val="Heading5"/>
    <w:next w:val="Normal"/>
    <w:rsid w:val="004C25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C25B7"/>
    <w:pPr>
      <w:ind w:left="851" w:hanging="851"/>
    </w:pPr>
  </w:style>
  <w:style w:type="paragraph" w:customStyle="1" w:styleId="ZA">
    <w:name w:val="ZA"/>
    <w:rsid w:val="004C25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C25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C25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C25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C25B7"/>
    <w:pPr>
      <w:framePr w:wrap="notBeside" w:y="16161"/>
    </w:pPr>
  </w:style>
  <w:style w:type="character" w:customStyle="1" w:styleId="ZGSM">
    <w:name w:val="ZGSM"/>
    <w:rsid w:val="004C25B7"/>
  </w:style>
  <w:style w:type="paragraph" w:styleId="List2">
    <w:name w:val="List 2"/>
    <w:basedOn w:val="List"/>
    <w:rsid w:val="004C25B7"/>
    <w:pPr>
      <w:ind w:left="851"/>
    </w:pPr>
  </w:style>
  <w:style w:type="paragraph" w:customStyle="1" w:styleId="ZG">
    <w:name w:val="ZG"/>
    <w:rsid w:val="004C25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4C25B7"/>
    <w:pPr>
      <w:ind w:left="1135"/>
    </w:pPr>
  </w:style>
  <w:style w:type="paragraph" w:styleId="List4">
    <w:name w:val="List 4"/>
    <w:basedOn w:val="List3"/>
    <w:rsid w:val="004C25B7"/>
    <w:pPr>
      <w:ind w:left="1418"/>
    </w:pPr>
  </w:style>
  <w:style w:type="paragraph" w:styleId="List5">
    <w:name w:val="List 5"/>
    <w:basedOn w:val="List4"/>
    <w:rsid w:val="004C25B7"/>
    <w:pPr>
      <w:ind w:left="1702"/>
    </w:pPr>
  </w:style>
  <w:style w:type="paragraph" w:customStyle="1" w:styleId="EditorsNote">
    <w:name w:val="Editor's Note"/>
    <w:basedOn w:val="NO"/>
    <w:rsid w:val="004C25B7"/>
    <w:rPr>
      <w:color w:val="FF0000"/>
    </w:rPr>
  </w:style>
  <w:style w:type="paragraph" w:styleId="List">
    <w:name w:val="List"/>
    <w:basedOn w:val="Normal"/>
    <w:rsid w:val="004C25B7"/>
    <w:pPr>
      <w:ind w:left="568" w:hanging="284"/>
    </w:pPr>
  </w:style>
  <w:style w:type="paragraph" w:styleId="ListBullet">
    <w:name w:val="List Bullet"/>
    <w:basedOn w:val="List"/>
    <w:rsid w:val="004C25B7"/>
  </w:style>
  <w:style w:type="paragraph" w:styleId="ListBullet4">
    <w:name w:val="List Bullet 4"/>
    <w:basedOn w:val="ListBullet3"/>
    <w:rsid w:val="004C25B7"/>
    <w:pPr>
      <w:ind w:left="1418"/>
    </w:pPr>
  </w:style>
  <w:style w:type="paragraph" w:styleId="ListBullet5">
    <w:name w:val="List Bullet 5"/>
    <w:basedOn w:val="ListBullet4"/>
    <w:rsid w:val="004C25B7"/>
    <w:pPr>
      <w:ind w:left="1702"/>
    </w:pPr>
  </w:style>
  <w:style w:type="paragraph" w:customStyle="1" w:styleId="B1">
    <w:name w:val="B1"/>
    <w:basedOn w:val="List"/>
    <w:rsid w:val="004C25B7"/>
  </w:style>
  <w:style w:type="paragraph" w:customStyle="1" w:styleId="B2">
    <w:name w:val="B2"/>
    <w:basedOn w:val="List2"/>
    <w:rsid w:val="004C25B7"/>
  </w:style>
  <w:style w:type="paragraph" w:customStyle="1" w:styleId="B3">
    <w:name w:val="B3"/>
    <w:basedOn w:val="List3"/>
    <w:rsid w:val="004C25B7"/>
  </w:style>
  <w:style w:type="paragraph" w:customStyle="1" w:styleId="B4">
    <w:name w:val="B4"/>
    <w:basedOn w:val="List4"/>
    <w:rsid w:val="004C25B7"/>
  </w:style>
  <w:style w:type="paragraph" w:customStyle="1" w:styleId="B5">
    <w:name w:val="B5"/>
    <w:basedOn w:val="List5"/>
    <w:rsid w:val="004C25B7"/>
  </w:style>
  <w:style w:type="paragraph" w:customStyle="1" w:styleId="ZTD">
    <w:name w:val="ZTD"/>
    <w:basedOn w:val="ZB"/>
    <w:rsid w:val="004C25B7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70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3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2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17</Pages>
  <Words>65528</Words>
  <Characters>373516</Characters>
  <Application>Microsoft Office Word</Application>
  <DocSecurity>0</DocSecurity>
  <Lines>3112</Lines>
  <Paragraphs>876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All CRs List</vt:lpstr>
    </vt:vector>
  </TitlesOfParts>
  <Manager>Stoyan Baev</Manager>
  <Company>ETSI MCC</Company>
  <LinksUpToDate>false</LinksUpToDate>
  <CharactersWithSpaces>438168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 CRs List</dc:title>
  <dc:subject/>
  <dc:creator>Stoyan Baev</dc:creator>
  <cp:keywords/>
  <cp:lastModifiedBy>4621</cp:lastModifiedBy>
  <cp:revision>12</cp:revision>
  <dcterms:created xsi:type="dcterms:W3CDTF">2023-09-06T07:58:00Z</dcterms:created>
  <dcterms:modified xsi:type="dcterms:W3CDTF">2023-09-07T12:38:00Z</dcterms:modified>
</cp:coreProperties>
</file>